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D108B" w14:textId="66A495BC" w:rsidR="00BF0B45" w:rsidRDefault="00BF0B45" w:rsidP="00FC2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90232" w:rsidRPr="00B90232">
        <w:rPr>
          <w:b/>
          <w:bCs/>
          <w:i/>
          <w:iCs/>
          <w:sz w:val="24"/>
          <w:szCs w:val="24"/>
        </w:rPr>
        <w:t>R5s240351</w:t>
      </w:r>
    </w:p>
    <w:p w14:paraId="5EB06B14" w14:textId="77777777" w:rsidR="00BF0B45" w:rsidRDefault="00FC2741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FC2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0ACD553E" w:rsidR="00D86314" w:rsidRPr="003C4E4F" w:rsidRDefault="00D86314" w:rsidP="00FC274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B9023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FC2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FC2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FC274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FC274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FC274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ECB7CE5" w:rsidR="00D86314" w:rsidRPr="00B90232" w:rsidRDefault="00B90232" w:rsidP="00FC274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B90232">
              <w:rPr>
                <w:rFonts w:cs="Arial"/>
                <w:b/>
                <w:bCs/>
                <w:color w:val="000000"/>
                <w:sz w:val="22"/>
                <w:szCs w:val="22"/>
              </w:rPr>
              <w:t>4817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FC2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FC2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FB87BA9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C9377D">
              <w:rPr>
                <w:rFonts w:cs="Arial"/>
                <w:b/>
                <w:noProof/>
                <w:sz w:val="28"/>
              </w:rPr>
              <w:t>3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FC2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FC2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FC2741">
        <w:tc>
          <w:tcPr>
            <w:tcW w:w="9641" w:type="dxa"/>
            <w:gridSpan w:val="9"/>
          </w:tcPr>
          <w:p w14:paraId="39549A8E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FC2741">
        <w:tc>
          <w:tcPr>
            <w:tcW w:w="2835" w:type="dxa"/>
          </w:tcPr>
          <w:p w14:paraId="12AA4A0C" w14:textId="77777777" w:rsidR="00D86314" w:rsidRPr="003C4E4F" w:rsidRDefault="00D86314" w:rsidP="00FC274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FC274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FC274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FC274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FC274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FC274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FC2741">
        <w:tc>
          <w:tcPr>
            <w:tcW w:w="9640" w:type="dxa"/>
            <w:gridSpan w:val="11"/>
          </w:tcPr>
          <w:p w14:paraId="0B7AC4B5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FC274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08A77F5" w:rsidR="00D86314" w:rsidRPr="003C4E4F" w:rsidRDefault="00C9377D" w:rsidP="00FC274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>
              <w:rPr>
                <w:rFonts w:cs="Arial"/>
              </w:rPr>
              <w:t>Re-verification</w:t>
            </w:r>
            <w:r w:rsidR="00A652F8" w:rsidRPr="00A652F8">
              <w:rPr>
                <w:rFonts w:cs="Arial"/>
              </w:rPr>
              <w:t xml:space="preserve">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5.1</w:t>
            </w:r>
            <w:bookmarkEnd w:id="0"/>
          </w:p>
        </w:tc>
      </w:tr>
      <w:tr w:rsidR="00D86314" w:rsidRPr="003C4E4F" w14:paraId="6DC746BD" w14:textId="77777777" w:rsidTr="00FC274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FC274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FC274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FC274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FC274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FC274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FC274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FC27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FC274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BE040A1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</w:t>
            </w:r>
            <w:r w:rsidR="00C9377D">
              <w:rPr>
                <w:rFonts w:cs="Arial"/>
              </w:rPr>
              <w:t>4</w:t>
            </w:r>
            <w:r>
              <w:rPr>
                <w:rFonts w:cs="Arial"/>
              </w:rPr>
              <w:t>-2</w:t>
            </w:r>
            <w:r w:rsidR="00C9377D">
              <w:rPr>
                <w:rFonts w:cs="Arial"/>
              </w:rPr>
              <w:t>5</w:t>
            </w:r>
          </w:p>
        </w:tc>
      </w:tr>
      <w:tr w:rsidR="00803F32" w:rsidRPr="003C4E4F" w14:paraId="6DFB51D6" w14:textId="77777777" w:rsidTr="00FC274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FC2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75CED83A" w:rsidR="00803F32" w:rsidRPr="003C4E4F" w:rsidRDefault="00903F7D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FC2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FC274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FC2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C6CDA1E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 w:rsidR="00C9377D">
              <w:rPr>
                <w:rFonts w:ascii="Arial" w:hAnsi="Arial" w:cs="Arial"/>
                <w:noProof/>
                <w:lang w:val="en-SG"/>
              </w:rPr>
              <w:t>re-verify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test case </w:t>
            </w:r>
            <w:r>
              <w:rPr>
                <w:rFonts w:ascii="Arial" w:hAnsi="Arial" w:cs="Arial"/>
                <w:noProof/>
                <w:lang w:val="en-SG"/>
              </w:rPr>
              <w:t xml:space="preserve">9.2.5.1 </w:t>
            </w:r>
            <w:r w:rsidR="00C9377D">
              <w:rPr>
                <w:rFonts w:ascii="Arial" w:hAnsi="Arial" w:cs="Arial"/>
                <w:noProof/>
                <w:lang w:val="en-SG"/>
              </w:rPr>
              <w:t>from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8A6AED" w:rsidRPr="008A6AED">
              <w:rPr>
                <w:rFonts w:ascii="Arial" w:hAnsi="Arial" w:cs="Arial"/>
                <w:noProof/>
                <w:lang w:val="en-SG"/>
              </w:rPr>
              <w:t xml:space="preserve">LTE_A_PRO </w:t>
            </w:r>
            <w:r w:rsidRPr="003C4E4F">
              <w:rPr>
                <w:rFonts w:ascii="Arial" w:hAnsi="Arial" w:cs="Arial"/>
                <w:noProof/>
                <w:lang w:val="en-SG"/>
              </w:rPr>
              <w:t>ATS.</w:t>
            </w:r>
          </w:p>
        </w:tc>
      </w:tr>
      <w:tr w:rsidR="00803F32" w:rsidRPr="003C4E4F" w14:paraId="1A8C9F3F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8AC2FFB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FC2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3FD88ACE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Test case will not be </w:t>
            </w:r>
            <w:r w:rsidR="00C9377D">
              <w:rPr>
                <w:rFonts w:cs="Arial"/>
                <w:noProof/>
              </w:rPr>
              <w:t>verified</w:t>
            </w:r>
          </w:p>
        </w:tc>
      </w:tr>
      <w:tr w:rsidR="00803F32" w:rsidRPr="003C4E4F" w14:paraId="2B72744E" w14:textId="77777777" w:rsidTr="00FC274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FC2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6E00A9D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9.2.5.1</w:t>
            </w:r>
          </w:p>
        </w:tc>
      </w:tr>
      <w:tr w:rsidR="00803F32" w:rsidRPr="003C4E4F" w14:paraId="118EB03D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F03AEF1" w:rsidR="00803F32" w:rsidRPr="003C4E4F" w:rsidRDefault="006C5DEE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47170DD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CD2EBC4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6C5DEE">
              <w:rPr>
                <w:rFonts w:cs="Arial"/>
                <w:noProof/>
              </w:rPr>
              <w:t>3</w:t>
            </w:r>
            <w:r w:rsidR="00E62B69">
              <w:rPr>
                <w:rFonts w:cs="Arial"/>
                <w:noProof/>
              </w:rPr>
              <w:t>6</w:t>
            </w:r>
            <w:r w:rsidR="006C5DEE">
              <w:rPr>
                <w:rFonts w:cs="Arial"/>
                <w:noProof/>
              </w:rPr>
              <w:t>.523-1</w:t>
            </w:r>
          </w:p>
        </w:tc>
      </w:tr>
      <w:tr w:rsidR="00803F32" w:rsidRPr="003C4E4F" w14:paraId="318FDDE9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FC2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FC2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28C172E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FC2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FC2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1982586"/>
      <w:bookmarkStart w:id="2" w:name="_Hlk164946816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1245801A" w14:textId="7962B5F4" w:rsidR="000A6375" w:rsidRDefault="000A6375" w:rsidP="000A6375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  <w:t>7</w:t>
      </w:r>
    </w:p>
    <w:p w14:paraId="2ABB4221" w14:textId="240652BD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F81C82">
        <w:t>9</w:t>
      </w:r>
    </w:p>
    <w:p w14:paraId="6CE4B33E" w14:textId="4B611C7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F81C82">
        <w:t>9</w:t>
      </w:r>
    </w:p>
    <w:p w14:paraId="1CBD47C3" w14:textId="44F54400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af6"/>
        </w:rPr>
        <w:t>Samsung Shannon S5E9945ERD UE</w:t>
      </w:r>
      <w:r>
        <w:tab/>
      </w:r>
      <w:r w:rsidR="00F81C82">
        <w:t>9</w:t>
      </w:r>
    </w:p>
    <w:p w14:paraId="2476CF98" w14:textId="74B2D768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F81C82">
        <w:t>9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bookmarkEnd w:id="2"/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14FF1F4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Hlk164946836"/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03F32">
        <w:rPr>
          <w:rFonts w:ascii="Arial" w:hAnsi="Arial" w:cs="Arial"/>
        </w:rPr>
        <w:t>9.2.5.1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proofErr w:type="spellStart"/>
      <w:r w:rsidR="00A43FC6" w:rsidRPr="003C4E4F">
        <w:rPr>
          <w:rFonts w:ascii="Arial" w:hAnsi="Arial" w:cs="Arial"/>
          <w:sz w:val="24"/>
          <w:lang w:eastAsia="ja-JP"/>
        </w:rPr>
        <w:t>Kalahasti</w:t>
      </w:r>
      <w:proofErr w:type="spellEnd"/>
      <w:r w:rsidR="00A43FC6" w:rsidRPr="003C4E4F">
        <w:rPr>
          <w:rFonts w:ascii="Arial" w:hAnsi="Arial" w:cs="Arial"/>
          <w:sz w:val="24"/>
          <w:lang w:eastAsia="ja-JP"/>
        </w:rPr>
        <w:t>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6" w:name="_Toc151982588"/>
      <w:r w:rsidRPr="003C4E4F">
        <w:rPr>
          <w:rFonts w:cs="Arial"/>
          <w:b/>
        </w:rPr>
        <w:t>Verification Test Summary</w:t>
      </w:r>
      <w:bookmarkEnd w:id="6"/>
      <w:r w:rsidRPr="003C4E4F">
        <w:rPr>
          <w:rFonts w:cs="Arial"/>
          <w:b/>
        </w:rPr>
        <w:t xml:space="preserve"> </w:t>
      </w:r>
    </w:p>
    <w:p w14:paraId="1FB96184" w14:textId="6F68B6B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03F32">
        <w:rPr>
          <w:rFonts w:ascii="Arial" w:hAnsi="Arial" w:cs="Arial"/>
          <w:noProof/>
          <w:lang w:val="en-SG"/>
        </w:rPr>
        <w:t>9.2.5.1</w:t>
      </w:r>
    </w:p>
    <w:p w14:paraId="763E129C" w14:textId="33E6028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</w:t>
      </w:r>
      <w:r w:rsidR="00C9377D">
        <w:rPr>
          <w:rFonts w:ascii="Arial" w:hAnsi="Arial" w:cs="Arial"/>
          <w:lang w:eastAsia="ja-JP"/>
        </w:rPr>
        <w:t>4</w:t>
      </w:r>
      <w:r w:rsidR="00CD5FA7" w:rsidRPr="00CD5FA7">
        <w:rPr>
          <w:rFonts w:ascii="Arial" w:hAnsi="Arial" w:cs="Arial"/>
          <w:lang w:eastAsia="ja-JP"/>
        </w:rPr>
        <w:t>wk</w:t>
      </w:r>
      <w:r w:rsidR="00C9377D">
        <w:rPr>
          <w:rFonts w:ascii="Arial" w:hAnsi="Arial" w:cs="Arial"/>
          <w:lang w:eastAsia="ja-JP"/>
        </w:rPr>
        <w:t>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bookmarkEnd w:id="5"/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1982589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1982590"/>
      <w:bookmarkEnd w:id="9"/>
    </w:p>
    <w:p w14:paraId="6802F50E" w14:textId="77777777" w:rsidR="00803F32" w:rsidRPr="00FD579F" w:rsidRDefault="00803F32" w:rsidP="00803F32">
      <w:pPr>
        <w:pStyle w:val="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5" w:name="_Toc136279094"/>
      <w:bookmarkStart w:id="16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FC27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FC27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7777777" w:rsidR="00803F32" w:rsidRPr="00345402" w:rsidRDefault="00803F32" w:rsidP="00FC27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_1_Body</w:t>
            </w:r>
          </w:p>
        </w:tc>
      </w:tr>
      <w:tr w:rsidR="00803F32" w14:paraId="727FE71E" w14:textId="77777777" w:rsidTr="00FC27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911" w14:textId="2E149890" w:rsidR="001F5FE1" w:rsidRPr="001E302E" w:rsidRDefault="001E302E" w:rsidP="001E30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Step18 and Step25Ab1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Step22 and Step27.</w:t>
            </w:r>
          </w:p>
        </w:tc>
      </w:tr>
      <w:tr w:rsidR="00803F32" w14:paraId="3B1967E0" w14:textId="77777777" w:rsidTr="00FC2741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84DA" w14:textId="5F8C2AFC" w:rsidR="001F5FE1" w:rsidRPr="001F5FE1" w:rsidRDefault="001E302E" w:rsidP="001E302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Derive the EPS update type using the function </w:t>
            </w:r>
            <w:proofErr w:type="spellStart"/>
            <w:r w:rsidRPr="001E302E">
              <w:rPr>
                <w:rFonts w:cs="Arial"/>
                <w:lang w:val="en-US" w:eastAsia="zh-CN"/>
              </w:rPr>
              <w:t>f_</w:t>
            </w:r>
            <w:proofErr w:type="gramStart"/>
            <w:r w:rsidRPr="001E302E">
              <w:rPr>
                <w:rFonts w:cs="Arial"/>
                <w:lang w:val="en-US" w:eastAsia="zh-CN"/>
              </w:rPr>
              <w:t>GetEPSTAUType</w:t>
            </w:r>
            <w:proofErr w:type="spellEnd"/>
            <w:r w:rsidRPr="001E302E">
              <w:rPr>
                <w:rFonts w:cs="Arial"/>
                <w:lang w:val="en-US" w:eastAsia="zh-CN"/>
              </w:rPr>
              <w:t>(</w:t>
            </w:r>
            <w:proofErr w:type="gramEnd"/>
            <w:r w:rsidRPr="001E302E">
              <w:rPr>
                <w:rFonts w:cs="Arial"/>
                <w:lang w:val="en-US" w:eastAsia="zh-CN"/>
              </w:rPr>
              <w:t>NORMAL)</w:t>
            </w:r>
          </w:p>
        </w:tc>
      </w:tr>
      <w:tr w:rsidR="00803F32" w14:paraId="1F62E258" w14:textId="77777777" w:rsidTr="00FC27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FC2741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803F32" w14:paraId="17C446C2" w14:textId="77777777" w:rsidTr="00FC27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1DCEF989" w:rsidR="00803F32" w:rsidRPr="00345402" w:rsidRDefault="00FC2741" w:rsidP="00FC2741">
            <w:pPr>
              <w:rPr>
                <w:rFonts w:ascii="Arial" w:hAnsi="Arial" w:cs="Arial"/>
                <w:lang w:eastAsia="zh-CN"/>
              </w:rPr>
            </w:pPr>
            <w:r w:rsidRPr="00FC2741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Pr="00FC2741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991FE2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function fl_TC_9_2_5_1_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70D0E06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83EE54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EFB93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AA1C26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AAFB0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C6DE63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F2559D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F47E2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C993B7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2D8C44F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93F6D2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14C84A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3F8A001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C3345A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6031D4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088482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744BB9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GetEAttachType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NORMAL),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72DD44E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DA94E5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532F179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(match (v_NAS_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_REQUEST.ueRadioCapIdAvailability.availability, '001'B)) { //prose CR needed.</w:t>
      </w:r>
    </w:p>
    <w:p w14:paraId="50A8568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650CDAC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32CF2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3-4"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D42CFF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3731B9D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9B2FEB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32E2804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5"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F2C4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7C32AA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ED1988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09D669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_REQUEST.ueAddSecurityCap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0192E0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G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AC8ED4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9438DB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f_EUTRA_NAS_ActivateSecurity(eutra_CellA,v_AuthParams,-,true,true,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FA0917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4DF8DF2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5F9627C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'66'O, '01000000000010'O))) {</w:t>
      </w:r>
    </w:p>
    <w:p w14:paraId="1E81994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6CE1D5F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ED94B4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6129BCA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36648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56BB42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68E27A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8C7CF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A28EF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7-11"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5414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7692A4B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2C5164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a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ATTACH ACCEPT message with a new UE radio capability ID 2.</w:t>
      </w:r>
    </w:p>
    <w:p w14:paraId="0DF59F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13-16"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3024F3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performed./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/step15 is done before this.</w:t>
      </w:r>
    </w:p>
    <w:p w14:paraId="2AA6468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IdToSend(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valueof(cs_UERadioCapId('66'O, '01000000000020'O)));</w:t>
      </w:r>
    </w:p>
    <w:p w14:paraId="47EC767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CellA,v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_NAS_Ind,v_NasCountUL);</w:t>
      </w:r>
    </w:p>
    <w:p w14:paraId="5588BF3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17"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A1D807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configures:-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 as the "Non-Suitable cell".- Cell B as a "Serving cell".</w:t>
      </w:r>
    </w:p>
    <w:p w14:paraId="58D6585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208701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8C1758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18"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C5AA7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3A29271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7CE70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5CC676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2DA7150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DDECC7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56D50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 //prose CR needed.</w:t>
      </w:r>
    </w:p>
    <w:p w14:paraId="0937920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18");</w:t>
      </w:r>
    </w:p>
    <w:p w14:paraId="33E94B7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800EDE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76B43A7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19"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33EF3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26D51A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20"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E11A9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04C6579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f_EUTRA_NAS_ActivateSecurity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eutra_CellB,v_AuthParams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-, omit, false, v_NAS_Ind.Pdu.Msg.tRACKING_AREA_UPDATE_REQUEST.ueRadioCapIdAvailability);///@sic R5s240215 sic@</w:t>
      </w:r>
    </w:p>
    <w:p w14:paraId="481C21C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7A49109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00EFC6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'66'O, '01000000000020'O))) {</w:t>
      </w:r>
    </w:p>
    <w:p w14:paraId="39F6ADA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770A12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6E34BE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18E4BF7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A92993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50DA4E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777C39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3C0D3B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87FB1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6B762F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045C628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3C320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UE transmits a TRACKING AREA UPDATE COMPLETE message.</w:t>
      </w:r>
    </w:p>
    <w:p w14:paraId="0B58FD3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6FF7987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08A1443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23"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C26E9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171A29D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1C40EC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24"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9778A7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configures:-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Cell B as the "Non-Suitable cell".- Cell G as a "Serving cell".</w:t>
      </w:r>
    </w:p>
    <w:p w14:paraId="3A07A41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22FBEC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CB7CF9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02A4674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</w:t>
      </w:r>
    </w:p>
    <w:p w14:paraId="781B76F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25Aa1-25Ab1 describe behaviour that depends on UE configuration; the "lower case letter" identifies a step sequence that takes place depending on whether the UE has a manufacturer-assigned UE Radio Capability ID</w:t>
      </w:r>
    </w:p>
    <w:p w14:paraId="50B0EAC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25Aa1"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2E2CCD6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  IF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the UE has a manufacturer-assigned UE Radio Capability ID THEN Check: Does the UE indicate UE radio Capability ID available in UE radio capability availability indication IE in TRACKING AREA UPDATE REQUEST message?</w:t>
      </w:r>
    </w:p>
    <w:p w14:paraId="07D0F03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25Aa2"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759B405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60015BA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25Aa3"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2F26A35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7854E98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25Ab1"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6C8F4D8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ELSECheck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 Does the UE not indicate a UE radio Capability ID is available in TRACKING AREA UPDATE REQUEST message?</w:t>
      </w:r>
    </w:p>
    <w:p w14:paraId="509E5FD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the TAU</w:t>
      </w:r>
    </w:p>
    <w:p w14:paraId="66D01B5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8B6B19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3C738B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3CD8401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F1F8A6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80D2EF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eutra_CellG,v_NAS_Ind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  //@sic R5-241690 R5s240215 sic@</w:t>
      </w:r>
    </w:p>
    <w:p w14:paraId="7CCE9CC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26"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6083B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AA9B0A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27"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AEB318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2BD8556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2551E56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1DB749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28"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B14B79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14D3396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1486A5" w14:textId="064DE47C" w:rsidR="00803F32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2C679E4F" w14:textId="77777777" w:rsid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1F24CE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function fl_TC_9_2_5_1_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177E30B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F1F7F5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664586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9FA18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103E66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DA9A4C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024219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2984E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DBA29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78F8BE6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9ACC5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2BB5F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4BF07C6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3E153C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657193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66FF1E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9F31D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GetEAttachType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NORMAL),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4947A43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C73210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47C7D87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_REQUEST.ueRadioCapIdAvailability.availability, '001'B)) { //prose CR needed.</w:t>
      </w:r>
    </w:p>
    <w:p w14:paraId="58C8713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1CAD6F2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48F03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3-4"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D9037B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60B551B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70C160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5B691E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5"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808A9C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F65329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52D72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6D139B4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Ind.Pdu.Msg.aTTACH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_REQUEST.ueAddSecurityCap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439A70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G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2CA5BB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82C511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f_EUTRA_NAS_ActivateSecurity(eutra_CellA,v_AuthParams,-,true,true,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72FDD9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225585F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601E5F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'66'O, '01000000000010'O))) {</w:t>
      </w:r>
    </w:p>
    <w:p w14:paraId="51E12C1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46667BD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64AA24D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6E53893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5C3152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780EAE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665360E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7B8834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906DE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7-11"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D59C4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4CD9036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C64FF8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a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ATTACH ACCEPT message with a new UE radio capability ID 2.</w:t>
      </w:r>
    </w:p>
    <w:p w14:paraId="09ACC2B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13-16"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B63E3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performed./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/step15 is done before this.</w:t>
      </w:r>
    </w:p>
    <w:p w14:paraId="417EBBF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IdToSend(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valueof(cs_UERadioCapId('66'O, '01000000000020'O)));</w:t>
      </w:r>
    </w:p>
    <w:p w14:paraId="35FE05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CellA,v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_NAS_Ind,v_NasCountUL);</w:t>
      </w:r>
    </w:p>
    <w:p w14:paraId="6D152D3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17"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73D7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configures:-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 as the "Non-Suitable cell".- Cell B as a "Serving cell".</w:t>
      </w:r>
    </w:p>
    <w:p w14:paraId="570E836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2D443F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441098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18"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16E72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5FAF2AC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E08B2B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EBCE69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7FE69C4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D06017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GetEPSTAUType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NORMAL));</w:t>
      </w:r>
    </w:p>
    <w:p w14:paraId="7A7342E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 //prose CR needed.</w:t>
      </w:r>
    </w:p>
    <w:p w14:paraId="32DB018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18");</w:t>
      </w:r>
    </w:p>
    <w:p w14:paraId="16D7192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4EB9C1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DD10D4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19"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F7499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4CEF5C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20"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2B8B26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02A120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NasCountUL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f_EUTRA_NAS_ActivateSecurity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eutra_CellB,v_AuthParams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-, omit, false, v_NAS_Ind.Pdu.Msg.tRACKING_AREA_UPDATE_REQUEST.ueRadioCapIdAvailability);///@sic R5s240215 sic@</w:t>
      </w:r>
    </w:p>
    <w:p w14:paraId="7A57EF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A84B7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70792F9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'66'O, '01000000000020'O))) {</w:t>
      </w:r>
    </w:p>
    <w:p w14:paraId="742357D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0AECF45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3F65D05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3FF5AE2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F27229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2B67414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333FA6F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BF4523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0268E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27E97B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D8E493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9C0D6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5BBC539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62DF697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f_GetEPSTAUType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(NORMAL),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FDF1C5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23"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4EB1A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F017C0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6FEF84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24"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E875B0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configures:-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Cell B as the "Non-Suitable cell".- Cell G as a "Serving cell".</w:t>
      </w:r>
    </w:p>
    <w:p w14:paraId="49BC5EA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A882C9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22B93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1027C36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</w:t>
      </w:r>
    </w:p>
    <w:p w14:paraId="6080132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25Aa1-25Ab1 describe behaviour that depends on UE configuration; the "lower case letter" identifies a step sequence that takes place depending on whether the UE has a manufacturer-assigned UE Radio Capability ID</w:t>
      </w:r>
    </w:p>
    <w:p w14:paraId="2C6B4C4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25Aa1"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2B5A37D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  IF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the UE has a manufacturer-assigned UE Radio Capability ID THEN Check: Does the UE indicate UE radio Capability ID available in UE radio capability availability indication IE in TRACKING AREA UPDATE REQUEST message?</w:t>
      </w:r>
    </w:p>
    <w:p w14:paraId="3F1C996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25Aa2"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4735F90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7C9E8D7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25Aa3"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69A673A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31AFFB6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25Ab1"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  /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/@sic R5-241690 R5s240215 sic@</w:t>
      </w:r>
    </w:p>
    <w:p w14:paraId="474D670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ELSECheck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: Does the UE not indicate a UE radio Capability ID is available in TRACKING AREA UPDATE REQUEST message?</w:t>
      </w:r>
    </w:p>
    <w:p w14:paraId="7F77517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the TAU</w:t>
      </w:r>
    </w:p>
    <w:p w14:paraId="1F7DF43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E0F9B1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7BE379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766B0E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199E930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GetEPSTAUType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NORMAL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37B0A9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eutra_CellG,v_NAS_Ind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  //@sic R5-241690 R5s240215 sic@</w:t>
      </w:r>
    </w:p>
    <w:p w14:paraId="52534D8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26"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D11C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513809B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27"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DD9BDD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5554034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130F449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f_GetEPSTAUType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(NORMAL),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4BC62CD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28"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CB4115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730A4E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3A616DE" w14:textId="6D802B5B" w:rsidR="00803F32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00D7AB9E" w14:textId="77777777" w:rsid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62FAEF7" w14:textId="4CDBB3F6" w:rsidR="00F81C82" w:rsidRPr="00FD579F" w:rsidRDefault="00F81C82" w:rsidP="00F81C82">
      <w:pPr>
        <w:pStyle w:val="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7" w:name="_Hlk164946919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1C82" w14:paraId="17C352C3" w14:textId="77777777" w:rsidTr="00FC27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4C5" w14:textId="77777777" w:rsidR="00F81C82" w:rsidRDefault="00F81C82" w:rsidP="00FC27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97A5" w14:textId="77777777" w:rsidR="00F81C82" w:rsidRPr="00345402" w:rsidRDefault="00F81C82" w:rsidP="00FC27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050406">
              <w:rPr>
                <w:rFonts w:ascii="Arial" w:hAnsi="Arial" w:cs="Arial"/>
                <w:lang w:eastAsia="de-DE"/>
              </w:rPr>
              <w:t>f_EUTRA_Check_TAU_SMC</w:t>
            </w:r>
            <w:proofErr w:type="spellEnd"/>
          </w:p>
        </w:tc>
      </w:tr>
      <w:tr w:rsidR="00F81C82" w14:paraId="312EA527" w14:textId="77777777" w:rsidTr="00FC27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0B2" w14:textId="77777777" w:rsidR="00F81C82" w:rsidRDefault="00F81C8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CCC" w14:textId="77777777" w:rsidR="00F81C82" w:rsidRDefault="00F81C82" w:rsidP="00FC2741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Incorrect ID is used to match against m</w:t>
            </w:r>
            <w:r w:rsidRPr="005B7A8E">
              <w:rPr>
                <w:rFonts w:ascii="Arial" w:hAnsi="Arial" w:cs="Arial"/>
              </w:rPr>
              <w:t>anufacturer-assigned UE Radio Capability ID</w:t>
            </w:r>
            <w:r>
              <w:rPr>
                <w:rFonts w:ascii="Arial" w:hAnsi="Arial" w:cs="Arial"/>
              </w:rPr>
              <w:t>.</w:t>
            </w:r>
          </w:p>
          <w:p w14:paraId="18F61E17" w14:textId="77777777" w:rsidR="00F81C82" w:rsidRDefault="00F81C82" w:rsidP="00FC2741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4A17C4">
              <w:rPr>
                <w:rFonts w:ascii="Arial" w:hAnsi="Arial" w:cs="Arial"/>
              </w:rPr>
              <w:t>Table 9.9.3.58.1</w:t>
            </w:r>
            <w:r>
              <w:rPr>
                <w:rFonts w:ascii="Arial" w:hAnsi="Arial" w:cs="Arial"/>
              </w:rPr>
              <w:t xml:space="preserve">, TS 24.301, values other than ‘001’ for </w:t>
            </w:r>
            <w:r w:rsidRPr="004A17C4">
              <w:rPr>
                <w:rFonts w:ascii="Arial" w:hAnsi="Arial" w:cs="Arial"/>
              </w:rPr>
              <w:t>availability</w:t>
            </w:r>
            <w:r>
              <w:rPr>
                <w:rFonts w:ascii="Arial" w:hAnsi="Arial" w:cs="Arial"/>
              </w:rPr>
              <w:t xml:space="preserve"> IE is </w:t>
            </w:r>
            <w:r w:rsidRPr="004A17C4">
              <w:rPr>
                <w:rFonts w:ascii="Arial" w:hAnsi="Arial" w:cs="Arial"/>
              </w:rPr>
              <w:t>interpreted as UE radio capability ID not available</w:t>
            </w:r>
            <w:r>
              <w:rPr>
                <w:rFonts w:ascii="Arial" w:hAnsi="Arial" w:cs="Arial"/>
              </w:rPr>
              <w:t>, hence there is no need for else-if condition for the value ‘000’.</w:t>
            </w:r>
          </w:p>
          <w:p w14:paraId="767993F9" w14:textId="40915B88" w:rsidR="00F81C82" w:rsidRPr="001D04A9" w:rsidRDefault="00F81C82" w:rsidP="00FC2741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 w:rsidRPr="00050406">
              <w:rPr>
                <w:rFonts w:ascii="Arial" w:hAnsi="Arial" w:cs="Arial"/>
              </w:rPr>
              <w:t>UERadioCapId</w:t>
            </w:r>
            <w:proofErr w:type="spellEnd"/>
            <w:r>
              <w:rPr>
                <w:rFonts w:ascii="Arial" w:hAnsi="Arial" w:cs="Arial"/>
              </w:rPr>
              <w:t xml:space="preserve"> check will not be performed </w:t>
            </w:r>
            <w:r w:rsidRPr="00050406">
              <w:rPr>
                <w:rFonts w:ascii="Arial" w:hAnsi="Arial" w:cs="Arial"/>
              </w:rPr>
              <w:t xml:space="preserve">when UE omits </w:t>
            </w:r>
            <w:proofErr w:type="spellStart"/>
            <w:r w:rsidRPr="00050406">
              <w:rPr>
                <w:rFonts w:ascii="Arial" w:hAnsi="Arial" w:cs="Arial"/>
              </w:rPr>
              <w:t>ueRadioCapIdAvailability</w:t>
            </w:r>
            <w:proofErr w:type="spellEnd"/>
            <w:r w:rsidRPr="00050406">
              <w:rPr>
                <w:rFonts w:ascii="Arial" w:hAnsi="Arial" w:cs="Arial"/>
              </w:rPr>
              <w:t xml:space="preserve"> IE</w:t>
            </w:r>
            <w:r>
              <w:rPr>
                <w:rFonts w:ascii="Arial" w:hAnsi="Arial" w:cs="Arial"/>
              </w:rPr>
              <w:t xml:space="preserve"> in TAU request</w:t>
            </w:r>
            <w:r w:rsidRPr="00050406">
              <w:rPr>
                <w:rFonts w:ascii="Arial" w:hAnsi="Arial" w:cs="Arial"/>
              </w:rPr>
              <w:t>.</w:t>
            </w:r>
          </w:p>
        </w:tc>
      </w:tr>
      <w:tr w:rsidR="00F81C82" w14:paraId="17AF8A93" w14:textId="77777777" w:rsidTr="00FC2741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002" w14:textId="77777777" w:rsidR="00F81C82" w:rsidRDefault="00F81C8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FFC" w14:textId="77777777" w:rsidR="00F81C82" w:rsidRDefault="00F81C82" w:rsidP="00FC2741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Modify the ID used for matching </w:t>
            </w:r>
            <w:r w:rsidRPr="00F81C82">
              <w:rPr>
                <w:rFonts w:cs="Arial"/>
                <w:noProof/>
              </w:rPr>
              <w:t>manufacturer-assigned UE Radio Capability ID</w:t>
            </w:r>
            <w:r>
              <w:rPr>
                <w:rFonts w:cs="Arial"/>
                <w:noProof/>
              </w:rPr>
              <w:t>, in the if case</w:t>
            </w:r>
            <w:r w:rsidRPr="00F81C82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br/>
            </w:r>
            <w:r>
              <w:rPr>
                <w:rFonts w:cs="Arial"/>
                <w:noProof/>
              </w:rPr>
              <w:br/>
              <w:t>Removed else-if condition used for checking the matching availability IE with the value ‘000’.</w:t>
            </w:r>
          </w:p>
          <w:p w14:paraId="4FCD7287" w14:textId="52B1D689" w:rsidR="00F81C82" w:rsidRPr="00F81C82" w:rsidRDefault="00F81C82" w:rsidP="00FC2741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br/>
              <w:t xml:space="preserve">Corrected if-else statement to pass the check, </w:t>
            </w:r>
            <w:r>
              <w:rPr>
                <w:rFonts w:cs="Arial"/>
              </w:rPr>
              <w:t xml:space="preserve">when UE omits </w:t>
            </w:r>
            <w:proofErr w:type="spellStart"/>
            <w:r w:rsidRPr="00FD32C1">
              <w:rPr>
                <w:rFonts w:cs="Arial"/>
              </w:rPr>
              <w:t>ueRadioCapIdAvailability</w:t>
            </w:r>
            <w:proofErr w:type="spellEnd"/>
            <w:r>
              <w:rPr>
                <w:rFonts w:cs="Arial"/>
              </w:rPr>
              <w:t xml:space="preserve"> IE</w:t>
            </w:r>
            <w:r>
              <w:rPr>
                <w:rFonts w:cs="Arial"/>
                <w:noProof/>
              </w:rPr>
              <w:t>.</w:t>
            </w:r>
          </w:p>
        </w:tc>
      </w:tr>
      <w:tr w:rsidR="00F81C82" w14:paraId="168225A6" w14:textId="77777777" w:rsidTr="00FC27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E199" w14:textId="77777777" w:rsidR="00F81C82" w:rsidRDefault="00F81C8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D43" w14:textId="77777777" w:rsidR="00F81C82" w:rsidRPr="00345402" w:rsidRDefault="00F81C82" w:rsidP="00FC2741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F81C82" w14:paraId="171D246A" w14:textId="77777777" w:rsidTr="00FC27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0C6" w14:textId="77777777" w:rsidR="00F81C82" w:rsidRDefault="00F81C82" w:rsidP="00FC27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CF1" w14:textId="6DD9FC8E" w:rsidR="002A251E" w:rsidRPr="002A251E" w:rsidRDefault="002A251E" w:rsidP="002A251E">
            <w:pPr>
              <w:pStyle w:val="af4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2A251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2A251E">
              <w:rPr>
                <w:rFonts w:ascii="Arial" w:hAnsi="Arial" w:cs="Arial"/>
                <w:highlight w:val="cyan"/>
                <w:lang w:eastAsia="zh-CN"/>
              </w:rPr>
              <w:t>See MCC160 Implementation below.</w:t>
            </w:r>
          </w:p>
          <w:p w14:paraId="69EF29A2" w14:textId="00FBC10A" w:rsidR="002A251E" w:rsidRPr="002A251E" w:rsidRDefault="002A251E" w:rsidP="002A251E">
            <w:pPr>
              <w:pStyle w:val="af4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2A251E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2A251E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</w:tc>
      </w:tr>
    </w:tbl>
    <w:p w14:paraId="540AB3F3" w14:textId="77777777" w:rsidR="00F81C82" w:rsidRDefault="00F81C82" w:rsidP="00F81C82">
      <w:pPr>
        <w:rPr>
          <w:lang w:val="en-US" w:eastAsia="zh-CN"/>
        </w:rPr>
      </w:pPr>
    </w:p>
    <w:p w14:paraId="39A64905" w14:textId="77777777" w:rsidR="00F81C82" w:rsidRPr="00717CA8" w:rsidRDefault="00F81C82" w:rsidP="00F81C8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B4C133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089187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567D5D8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27925D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CAE366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69B9D9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D0BAF0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4462FF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_AREA_UPDATE_REQUEST.ueRadioCapIdAvailability.availability)){</w:t>
      </w:r>
    </w:p>
    <w:p w14:paraId="63AA7503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</w:t>
      </w:r>
    </w:p>
    <w:p w14:paraId="1D57D7F9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n+0Aa1"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0523C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363B601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EE22C6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n+0Aa2"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5CEEB7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4E2B67CE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n+0Aa3"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23A192F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39E507A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p_CellId,v_AuthParams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,-,omit ,false, v_NAS_Ind.Pdu.Msg.tRACKING_AREA_UPDATE_REQUEST.ueRadioCapIdAvailability);</w:t>
      </w:r>
    </w:p>
    <w:p w14:paraId="2262602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330FF95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06DD161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'66'O, </w:t>
      </w:r>
      <w:r w:rsidRPr="003D27D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'00000000000000'O</w:t>
      </w: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6AA411A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3346AD4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3971722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fail");</w:t>
      </w:r>
    </w:p>
    <w:p w14:paraId="503600D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2CAFF7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00B64289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error");</w:t>
      </w:r>
    </w:p>
    <w:p w14:paraId="6B2322E3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DFE433F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E6692B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match (v_NAS_Ind.Pdu.Msg.tRACKING_AREA_UPDATE_REQUEST.ueRadioCapIdAvailability.availability, '000'B))</w:t>
      </w: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{</w:t>
      </w:r>
    </w:p>
    <w:p w14:paraId="2018481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n+0b1"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E931FC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4D370BAE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53C7EBC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7AC00E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CABD48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4704BF0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1C21E2D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B07FD6A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C91A4E5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A6FD9C7" w14:textId="77777777" w:rsidR="00F81C82" w:rsidRDefault="00F81C82" w:rsidP="00F81C82">
      <w:pPr>
        <w:spacing w:after="0"/>
        <w:rPr>
          <w:rFonts w:ascii="Arial" w:hAnsi="Arial" w:cs="Arial"/>
          <w:b/>
          <w:lang w:val="pt-BR" w:eastAsia="en-GB"/>
        </w:rPr>
      </w:pPr>
    </w:p>
    <w:p w14:paraId="10029969" w14:textId="77777777" w:rsidR="00F81C82" w:rsidRDefault="00F81C82" w:rsidP="00F81C8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EC41D1F" w14:textId="77777777" w:rsidR="00F81C82" w:rsidRPr="00717CA8" w:rsidRDefault="00F81C82" w:rsidP="00F81C82">
      <w:pPr>
        <w:spacing w:after="0"/>
        <w:rPr>
          <w:rFonts w:ascii="Arial" w:hAnsi="Arial" w:cs="Arial"/>
          <w:b/>
          <w:lang w:val="pt-BR" w:eastAsia="en-GB"/>
        </w:rPr>
      </w:pPr>
    </w:p>
    <w:p w14:paraId="549E0F2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EB7D2F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7D24FD0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F0B272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EA76C3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2DADE0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184551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C0FCC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_AREA_UPDATE_REQUEST.ueRadioCapIdAvailability.availability)){</w:t>
      </w:r>
    </w:p>
    <w:p w14:paraId="72AEBC6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</w:t>
      </w:r>
    </w:p>
    <w:p w14:paraId="347DBDC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n+0Aa1"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6E5CAA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489CBA0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3F9918A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n+0Aa2"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527E8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4ACDCB8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n+0Aa3"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406C27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// Check: Does the UE transmit a NAS SECURITY MODE COMPLETE message including the manufacturer-assigned UE Radio Capability ID?</w:t>
      </w:r>
    </w:p>
    <w:p w14:paraId="225EBB0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p_CellId,v_AuthParams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,-,omit ,false, v_NAS_Ind.Pdu.Msg.tRACKING_AREA_UPDATE_REQUEST.ueRadioCapIdAvailability);</w:t>
      </w:r>
    </w:p>
    <w:p w14:paraId="2738C73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483E749F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1F0CDF1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'66'O, </w:t>
      </w:r>
      <w:r w:rsidRPr="003D27D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4BD73B5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1B0C451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40C4081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fail");</w:t>
      </w:r>
    </w:p>
    <w:p w14:paraId="3B77D1D8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7EBA23B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45F9BC1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error");</w:t>
      </w:r>
    </w:p>
    <w:p w14:paraId="18B17B4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BD2F9C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7C44C5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60B1566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n+0b1"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E4BD0F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0D9C1B4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38D019B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277329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51DB70D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6A83C5B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5C45A5E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6FA31E8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7598AD0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12F3F61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C9F42C8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13908D6" w14:textId="22B0014C" w:rsidR="002A251E" w:rsidRDefault="002A251E" w:rsidP="002A251E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75B3980A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template (present)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cr_UERadioCapId_Check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(IEI8_Type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p_IEI</w:t>
      </w:r>
      <w:proofErr w:type="spellEnd"/>
      <w:proofErr w:type="gram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 :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</w:t>
      </w:r>
    </w:p>
    <w:p w14:paraId="05DCBC43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{ </w:t>
      </w:r>
    </w:p>
    <w:p w14:paraId="002EF6F0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</w:t>
      </w:r>
      <w:proofErr w:type="spellStart"/>
      <w:proofErr w:type="gram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iei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=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p_IEI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,</w:t>
      </w:r>
    </w:p>
    <w:p w14:paraId="24C40931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</w:t>
      </w:r>
      <w:proofErr w:type="spellStart"/>
      <w:proofErr w:type="gram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iel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 int2oct(10, 1),</w:t>
      </w:r>
    </w:p>
    <w:p w14:paraId="0FA15287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id :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  '00?????????'O</w:t>
      </w:r>
    </w:p>
    <w:p w14:paraId="3AE7CFF9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};</w:t>
      </w:r>
    </w:p>
    <w:p w14:paraId="6A224F82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511614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function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EC8CDAA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5886C8C6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5D141D9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7D80D95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8DC840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847FECB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D06666C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_AREA_UPDATE_REQUEST.ueRadioCapIdAvailability.availability)){</w:t>
      </w:r>
    </w:p>
    <w:p w14:paraId="09940B50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</w:t>
      </w:r>
    </w:p>
    <w:p w14:paraId="0F82B9E2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n+0Aa1"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21C0F6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1AF45724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2ABFB547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n+0Aa2"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79A3D49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132DE0DB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n+0Aa3"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17E209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4947611D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p_CellId,v_AuthParams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,-,omit ,false, v_NAS_Ind.Pdu.Msg.tRACKING_AREA_UPDATE_REQUEST.ueRadioCapIdAvailability);</w:t>
      </w:r>
    </w:p>
    <w:p w14:paraId="52657A50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A1234AB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77B4349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bookmarkStart w:id="18" w:name="_GoBack"/>
      <w:bookmarkEnd w:id="18"/>
      <w:proofErr w:type="spellStart"/>
      <w:r w:rsidRPr="007564F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cr_UERadioCapId_Check</w:t>
      </w:r>
      <w:proofErr w:type="spellEnd"/>
      <w:r w:rsidRPr="007564F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('66'O)</w:t>
      </w: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)) {//@sic R5s240351 sic@</w:t>
      </w:r>
    </w:p>
    <w:p w14:paraId="5ED12614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18AEAFF3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00A0B939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fail");</w:t>
      </w:r>
    </w:p>
    <w:p w14:paraId="30EE7F2C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8918F0E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1329E9C9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error");</w:t>
      </w:r>
    </w:p>
    <w:p w14:paraId="49FA9025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C78CA43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0F4389E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{//@sic R5s240351 sic@</w:t>
      </w:r>
    </w:p>
    <w:p w14:paraId="242CDBCB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n+0b1"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F8BEC7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4CBBD5CC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"not indicate a </w:t>
      </w:r>
      <w:proofErr w:type="spellStart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>");</w:t>
      </w:r>
    </w:p>
    <w:p w14:paraId="5D05D676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4016786" w14:textId="77777777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}</w:t>
      </w:r>
    </w:p>
    <w:p w14:paraId="6BDB7D0D" w14:textId="04ED66C9" w:rsidR="002A251E" w:rsidRPr="002A251E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  }       </w:t>
      </w:r>
    </w:p>
    <w:p w14:paraId="5E594B70" w14:textId="77777777" w:rsidR="002A251E" w:rsidRPr="00BD1BAC" w:rsidRDefault="002A251E" w:rsidP="002A25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cs="Arial"/>
          <w:color w:val="000000"/>
          <w:sz w:val="16"/>
          <w:szCs w:val="16"/>
          <w:lang w:val="en-US" w:eastAsia="zh-CN"/>
        </w:rPr>
      </w:pPr>
      <w:r>
        <w:rPr>
          <w:rFonts w:cs="Arial"/>
          <w:color w:val="000000"/>
          <w:sz w:val="16"/>
          <w:szCs w:val="16"/>
          <w:lang w:val="en-US" w:eastAsia="zh-CN"/>
        </w:rPr>
        <w:t xml:space="preserve"> </w:t>
      </w:r>
    </w:p>
    <w:p w14:paraId="74A89E62" w14:textId="77777777" w:rsidR="002A251E" w:rsidRPr="00045309" w:rsidRDefault="002A251E" w:rsidP="00803F32">
      <w:pPr>
        <w:spacing w:after="0"/>
      </w:pPr>
    </w:p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9" w:name="_Toc122434494"/>
      <w:bookmarkStart w:id="20" w:name="_Toc295288971"/>
      <w:bookmarkStart w:id="21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1172017"/>
      <w:bookmarkStart w:id="23" w:name="_Toc151982591"/>
      <w:r w:rsidRPr="003C4E4F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</w:p>
    <w:p w14:paraId="3F4DE0CB" w14:textId="513DB50F" w:rsidR="00007D89" w:rsidRPr="003C4E4F" w:rsidRDefault="00803F32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151982592"/>
      <w:bookmarkStart w:id="25" w:name="_Hlk120026754"/>
      <w:r>
        <w:rPr>
          <w:rStyle w:val="af6"/>
        </w:rPr>
        <w:t>Samsung Shannon S5E9945ERD UE</w:t>
      </w:r>
      <w:bookmarkEnd w:id="24"/>
    </w:p>
    <w:bookmarkEnd w:id="25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6C5E2C44" w:rsidR="00662A05" w:rsidRPr="003C4E4F" w:rsidRDefault="007C2DFB" w:rsidP="00B90232">
      <w:pPr>
        <w:tabs>
          <w:tab w:val="left" w:pos="3285"/>
        </w:tabs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9_2_5_1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  <w:r w:rsidR="00B90232">
        <w:rPr>
          <w:rFonts w:ascii="Arial" w:hAnsi="Arial" w:cs="Arial"/>
        </w:rPr>
        <w:t>2</w:t>
      </w:r>
      <w:r w:rsidR="00B90232">
        <w:rPr>
          <w:rFonts w:ascii="Arial" w:hAnsi="Arial" w:cs="Arial"/>
        </w:rPr>
        <w:tab/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054AC39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9_2_5_1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21172019"/>
      <w:bookmarkStart w:id="30" w:name="_Toc151982593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FC2741">
        <w:tc>
          <w:tcPr>
            <w:tcW w:w="709" w:type="dxa"/>
            <w:hideMark/>
          </w:tcPr>
          <w:p w14:paraId="44EC969B" w14:textId="77777777" w:rsidR="00007D89" w:rsidRPr="003C4E4F" w:rsidRDefault="00007D89" w:rsidP="00FC2741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9C3DE74" w:rsidR="00007D89" w:rsidRPr="003C4E4F" w:rsidRDefault="00B90232" w:rsidP="00FC2741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B90232">
              <w:rPr>
                <w:rFonts w:ascii="Arial" w:hAnsi="Arial" w:cs="Arial"/>
                <w:bCs/>
                <w:szCs w:val="22"/>
              </w:rPr>
              <w:t>R5s24035</w:t>
            </w:r>
            <w:r w:rsidR="00957ED2">
              <w:rPr>
                <w:rFonts w:ascii="Arial" w:hAnsi="Arial" w:cs="Arial"/>
                <w:bCs/>
                <w:szCs w:val="22"/>
              </w:rPr>
              <w:t>2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</w:t>
            </w:r>
            <w:r>
              <w:rPr>
                <w:rFonts w:ascii="Arial" w:hAnsi="Arial" w:cs="Arial"/>
                <w:bCs/>
                <w:szCs w:val="22"/>
              </w:rPr>
              <w:t>reverification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03F32">
              <w:rPr>
                <w:rFonts w:ascii="Arial" w:hAnsi="Arial" w:cs="Arial"/>
                <w:bCs/>
                <w:szCs w:val="22"/>
              </w:rPr>
              <w:t>9.2.5.1</w:t>
            </w:r>
          </w:p>
        </w:tc>
      </w:tr>
      <w:bookmarkEnd w:id="17"/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FF3C7" w14:textId="77777777" w:rsidR="00291EEE" w:rsidRDefault="00291EEE">
      <w:r>
        <w:separator/>
      </w:r>
    </w:p>
  </w:endnote>
  <w:endnote w:type="continuationSeparator" w:id="0">
    <w:p w14:paraId="5D310575" w14:textId="77777777" w:rsidR="00291EEE" w:rsidRDefault="0029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F999C" w14:textId="77777777" w:rsidR="00291EEE" w:rsidRDefault="00291EEE">
      <w:r>
        <w:separator/>
      </w:r>
    </w:p>
  </w:footnote>
  <w:footnote w:type="continuationSeparator" w:id="0">
    <w:p w14:paraId="512BEECC" w14:textId="77777777" w:rsidR="00291EEE" w:rsidRDefault="00291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2741" w:rsidRDefault="00FC27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2741" w:rsidRDefault="00FC27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2741" w:rsidRDefault="00FC27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2741" w:rsidRDefault="00FC27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776A7"/>
    <w:multiLevelType w:val="hybridMultilevel"/>
    <w:tmpl w:val="88B873FA"/>
    <w:lvl w:ilvl="0" w:tplc="98CC5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19"/>
  </w:num>
  <w:num w:numId="7">
    <w:abstractNumId w:val="11"/>
  </w:num>
  <w:num w:numId="8">
    <w:abstractNumId w:val="3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6"/>
  </w:num>
  <w:num w:numId="12">
    <w:abstractNumId w:val="2"/>
  </w:num>
  <w:num w:numId="13">
    <w:abstractNumId w:val="9"/>
  </w:num>
  <w:num w:numId="14">
    <w:abstractNumId w:val="35"/>
  </w:num>
  <w:num w:numId="15">
    <w:abstractNumId w:val="8"/>
  </w:num>
  <w:num w:numId="16">
    <w:abstractNumId w:val="7"/>
  </w:num>
  <w:num w:numId="17">
    <w:abstractNumId w:val="21"/>
  </w:num>
  <w:num w:numId="18">
    <w:abstractNumId w:val="25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3"/>
  </w:num>
  <w:num w:numId="22">
    <w:abstractNumId w:val="3"/>
  </w:num>
  <w:num w:numId="23">
    <w:abstractNumId w:val="18"/>
  </w:num>
  <w:num w:numId="24">
    <w:abstractNumId w:val="0"/>
  </w:num>
  <w:num w:numId="25">
    <w:abstractNumId w:val="22"/>
  </w:num>
  <w:num w:numId="26">
    <w:abstractNumId w:val="30"/>
  </w:num>
  <w:num w:numId="27">
    <w:abstractNumId w:val="10"/>
  </w:num>
  <w:num w:numId="28">
    <w:abstractNumId w:val="31"/>
  </w:num>
  <w:num w:numId="29">
    <w:abstractNumId w:val="1"/>
  </w:num>
  <w:num w:numId="30">
    <w:abstractNumId w:val="26"/>
  </w:num>
  <w:num w:numId="31">
    <w:abstractNumId w:val="32"/>
  </w:num>
  <w:num w:numId="32">
    <w:abstractNumId w:val="23"/>
  </w:num>
  <w:num w:numId="33">
    <w:abstractNumId w:val="36"/>
  </w:num>
  <w:num w:numId="34">
    <w:abstractNumId w:val="6"/>
  </w:num>
  <w:num w:numId="35">
    <w:abstractNumId w:val="28"/>
  </w:num>
  <w:num w:numId="36">
    <w:abstractNumId w:val="29"/>
  </w:num>
  <w:num w:numId="37">
    <w:abstractNumId w:val="24"/>
  </w:num>
  <w:num w:numId="38">
    <w:abstractNumId w:val="4"/>
  </w:num>
  <w:num w:numId="39">
    <w:abstractNumId w:val="20"/>
  </w:num>
  <w:num w:numId="40">
    <w:abstractNumId w:val="15"/>
  </w:num>
  <w:num w:numId="41">
    <w:abstractNumId w:val="17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75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77C6"/>
    <w:rsid w:val="001E302E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1EEE"/>
    <w:rsid w:val="0029333C"/>
    <w:rsid w:val="00294AD2"/>
    <w:rsid w:val="002A1F34"/>
    <w:rsid w:val="002A251E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10F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5DEE"/>
    <w:rsid w:val="006D70C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564FA"/>
    <w:rsid w:val="0076084B"/>
    <w:rsid w:val="00763B0B"/>
    <w:rsid w:val="007657A2"/>
    <w:rsid w:val="007657DB"/>
    <w:rsid w:val="0076733E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B7378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A6AED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3F7D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ED2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8AD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1248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2A9"/>
    <w:rsid w:val="00B50C8D"/>
    <w:rsid w:val="00B546B3"/>
    <w:rsid w:val="00B629F0"/>
    <w:rsid w:val="00B67B97"/>
    <w:rsid w:val="00B71634"/>
    <w:rsid w:val="00B71D89"/>
    <w:rsid w:val="00B75659"/>
    <w:rsid w:val="00B75D8F"/>
    <w:rsid w:val="00B84BC9"/>
    <w:rsid w:val="00B86113"/>
    <w:rsid w:val="00B90232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2A25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377D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25FA5"/>
    <w:rsid w:val="00E322E7"/>
    <w:rsid w:val="00E34898"/>
    <w:rsid w:val="00E3705C"/>
    <w:rsid w:val="00E37C01"/>
    <w:rsid w:val="00E41853"/>
    <w:rsid w:val="00E52A8D"/>
    <w:rsid w:val="00E537BE"/>
    <w:rsid w:val="00E559F3"/>
    <w:rsid w:val="00E62B69"/>
    <w:rsid w:val="00E637C8"/>
    <w:rsid w:val="00E6562E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1C82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2741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5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af6">
    <w:name w:val="Strong"/>
    <w:basedOn w:val="a0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FF261-3768-4ECC-9C7D-906B31392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4250</Words>
  <Characters>24225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Liuyang (I&amp;V Dept of Balong Solution )</cp:lastModifiedBy>
  <cp:revision>2</cp:revision>
  <cp:lastPrinted>1900-01-01T08:00:00Z</cp:lastPrinted>
  <dcterms:created xsi:type="dcterms:W3CDTF">2024-06-05T02:54:00Z</dcterms:created>
  <dcterms:modified xsi:type="dcterms:W3CDTF">2024-06-05T02:54:00Z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(2)1J9kFUBb0tRY4n58HaIpLxovisV3trpG5AHL1t4CacHA2btD3VjOBCVS2VdfKM+hc9BwpDG9
JovhDzQXhbkoq0jjQjxfFzuHOIi9ggGcciSPFxBXENwyxClLIw2W7a9NRokYoFrBW/Qyn1CT
qH19k1yu1KZ0XR7exFBbwsINShpfu5LyG8WuIbghDpDyBJuPgWos5UeK8haqVzQP7FYjkntr
Phay4/9iV7+tohDDpd</vt:lpwstr>
  </property>
  <property fmtid="{D5CDD505-2E9C-101B-9397-08002B2CF9AE}" pid="22" name="_2015_ms_pID_7253431">
    <vt:lpwstr>515XwmfNg015/87XZf64MjidyCDUKmori4oXicqWv0tY+hEpbONeP5
0sLJHqtjQBXC71tUfKMKbaaN1ff0XTs4jtOlQ6pXc8BBUtMPgKrvdDtVBffX9lAm8yfKAN3J
w2+soRxxX1B2wpwphve5HxvOUOHNiNSZT6GVLkGcHXja73FVrxyuo0RQpD7BQkTmN0cstKg9
XlOFx/lzRwr0OaWj</vt:lpwstr>
  </property>
</Properties>
</file>