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0DB61" w14:textId="77777777" w:rsidR="005F4F16" w:rsidRDefault="005F4F16" w:rsidP="005F4F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R5s240319</w:t>
        </w:r>
      </w:fldSimple>
    </w:p>
    <w:p w14:paraId="407CD561" w14:textId="77777777" w:rsidR="005F4F16" w:rsidRDefault="005F4F16" w:rsidP="005F4F1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4F16" w14:paraId="3C3AF674" w14:textId="77777777" w:rsidTr="00BA59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2CC79" w14:textId="77777777" w:rsidR="005F4F16" w:rsidRDefault="005F4F16" w:rsidP="00BA59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F4F16" w14:paraId="4D99C6B3" w14:textId="77777777" w:rsidTr="00BA59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D9855" w14:textId="77777777" w:rsidR="005F4F16" w:rsidRDefault="005F4F16" w:rsidP="00BA59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4F16" w14:paraId="0D0F710C" w14:textId="77777777" w:rsidTr="00BA59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8A85B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1FD66670" w14:textId="77777777" w:rsidTr="00BA5998">
        <w:tc>
          <w:tcPr>
            <w:tcW w:w="142" w:type="dxa"/>
            <w:tcBorders>
              <w:left w:val="single" w:sz="4" w:space="0" w:color="auto"/>
            </w:tcBorders>
          </w:tcPr>
          <w:p w14:paraId="24707F80" w14:textId="77777777" w:rsidR="005F4F16" w:rsidRDefault="005F4F16" w:rsidP="00BA59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D81670" w14:textId="77777777" w:rsidR="005F4F16" w:rsidRPr="00410371" w:rsidRDefault="005F4F16" w:rsidP="00BA59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EE17E5D" w14:textId="77777777" w:rsidR="005F4F16" w:rsidRDefault="005F4F16" w:rsidP="00BA59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B967B0" w14:textId="77777777" w:rsidR="005F4F16" w:rsidRPr="00410371" w:rsidRDefault="005F4F16" w:rsidP="00BA599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4816</w:t>
              </w:r>
            </w:fldSimple>
          </w:p>
        </w:tc>
        <w:tc>
          <w:tcPr>
            <w:tcW w:w="709" w:type="dxa"/>
          </w:tcPr>
          <w:p w14:paraId="22CBA3BB" w14:textId="77777777" w:rsidR="005F4F16" w:rsidRDefault="005F4F16" w:rsidP="00BA59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4F9C6" w14:textId="77777777" w:rsidR="005F4F16" w:rsidRPr="00410371" w:rsidRDefault="005F4F16" w:rsidP="00BA59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BFF0DA6" w14:textId="77777777" w:rsidR="005F4F16" w:rsidRDefault="005F4F16" w:rsidP="00BA59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BB88BA" w14:textId="77777777" w:rsidR="005F4F16" w:rsidRPr="00410371" w:rsidRDefault="005F4F16" w:rsidP="00BA59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78FEDE" w14:textId="77777777" w:rsidR="005F4F16" w:rsidRDefault="005F4F16" w:rsidP="00BA5998">
            <w:pPr>
              <w:pStyle w:val="CRCoverPage"/>
              <w:spacing w:after="0"/>
              <w:rPr>
                <w:noProof/>
              </w:rPr>
            </w:pPr>
          </w:p>
        </w:tc>
      </w:tr>
      <w:tr w:rsidR="005F4F16" w14:paraId="3AC37D2D" w14:textId="77777777" w:rsidTr="00BA59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49DB7" w14:textId="77777777" w:rsidR="005F4F16" w:rsidRDefault="005F4F16" w:rsidP="00BA5998">
            <w:pPr>
              <w:pStyle w:val="CRCoverPage"/>
              <w:spacing w:after="0"/>
              <w:rPr>
                <w:noProof/>
              </w:rPr>
            </w:pPr>
          </w:p>
        </w:tc>
      </w:tr>
      <w:tr w:rsidR="005F4F16" w14:paraId="13436337" w14:textId="77777777" w:rsidTr="00BA59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A5FF63" w14:textId="77777777" w:rsidR="005F4F16" w:rsidRPr="00F25D98" w:rsidRDefault="005F4F16" w:rsidP="00BA59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4F16" w14:paraId="4DC6FC69" w14:textId="77777777" w:rsidTr="00BA5998">
        <w:tc>
          <w:tcPr>
            <w:tcW w:w="9641" w:type="dxa"/>
            <w:gridSpan w:val="9"/>
          </w:tcPr>
          <w:p w14:paraId="1B41FE56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CE39CF" w14:textId="77777777" w:rsidR="005F4F16" w:rsidRDefault="005F4F16" w:rsidP="005F4F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4F16" w14:paraId="78916578" w14:textId="77777777" w:rsidTr="00BA5998">
        <w:tc>
          <w:tcPr>
            <w:tcW w:w="2835" w:type="dxa"/>
          </w:tcPr>
          <w:p w14:paraId="338CA918" w14:textId="77777777" w:rsidR="005F4F16" w:rsidRDefault="005F4F16" w:rsidP="00BA59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3FD0F7" w14:textId="77777777" w:rsidR="005F4F16" w:rsidRDefault="005F4F16" w:rsidP="00BA59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406600" w14:textId="77777777" w:rsidR="005F4F16" w:rsidRDefault="005F4F16" w:rsidP="00BA5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95F8C6" w14:textId="77777777" w:rsidR="005F4F16" w:rsidRDefault="005F4F16" w:rsidP="00BA59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75978E" w14:textId="77777777" w:rsidR="005F4F16" w:rsidRDefault="005F4F16" w:rsidP="00BA5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3CAF8" w14:textId="77777777" w:rsidR="005F4F16" w:rsidRDefault="005F4F16" w:rsidP="00BA59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CE88A0" w14:textId="77777777" w:rsidR="005F4F16" w:rsidRDefault="005F4F16" w:rsidP="00BA5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5C4EB1" w14:textId="77777777" w:rsidR="005F4F16" w:rsidRDefault="005F4F16" w:rsidP="00BA59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43E412" w14:textId="77777777" w:rsidR="005F4F16" w:rsidRDefault="005F4F16" w:rsidP="00BA59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EEB21D" w14:textId="77777777" w:rsidR="005F4F16" w:rsidRDefault="005F4F16" w:rsidP="005F4F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4F16" w14:paraId="208DF31A" w14:textId="77777777" w:rsidTr="00BA5998">
        <w:tc>
          <w:tcPr>
            <w:tcW w:w="9640" w:type="dxa"/>
            <w:gridSpan w:val="11"/>
          </w:tcPr>
          <w:p w14:paraId="6C33F6BF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1F10B50E" w14:textId="77777777" w:rsidTr="00BA59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B3EDB6" w14:textId="77777777" w:rsidR="005F4F16" w:rsidRDefault="005F4F16" w:rsidP="00BA5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31A9D" w14:textId="77777777" w:rsidR="005F4F16" w:rsidRDefault="005F4F16" w:rsidP="00BA59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LTE-IRAT testcase 11.2.11</w:t>
              </w:r>
            </w:fldSimple>
          </w:p>
        </w:tc>
      </w:tr>
      <w:tr w:rsidR="005F4F16" w14:paraId="63742787" w14:textId="77777777" w:rsidTr="00BA5998">
        <w:tc>
          <w:tcPr>
            <w:tcW w:w="1843" w:type="dxa"/>
            <w:tcBorders>
              <w:left w:val="single" w:sz="4" w:space="0" w:color="auto"/>
            </w:tcBorders>
          </w:tcPr>
          <w:p w14:paraId="5EFEAC05" w14:textId="77777777" w:rsidR="005F4F16" w:rsidRDefault="005F4F16" w:rsidP="00BA5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1A1A69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3EE22909" w14:textId="77777777" w:rsidTr="00BA5998">
        <w:tc>
          <w:tcPr>
            <w:tcW w:w="1843" w:type="dxa"/>
            <w:tcBorders>
              <w:left w:val="single" w:sz="4" w:space="0" w:color="auto"/>
            </w:tcBorders>
          </w:tcPr>
          <w:p w14:paraId="7A1D49C5" w14:textId="77777777" w:rsidR="005F4F16" w:rsidRDefault="005F4F16" w:rsidP="00BA5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401B4" w14:textId="77777777" w:rsidR="005F4F16" w:rsidRDefault="005F4F16" w:rsidP="00BA59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F4F16" w14:paraId="0E49314A" w14:textId="77777777" w:rsidTr="00BA5998">
        <w:tc>
          <w:tcPr>
            <w:tcW w:w="1843" w:type="dxa"/>
            <w:tcBorders>
              <w:left w:val="single" w:sz="4" w:space="0" w:color="auto"/>
            </w:tcBorders>
          </w:tcPr>
          <w:p w14:paraId="054D2586" w14:textId="77777777" w:rsidR="005F4F16" w:rsidRDefault="005F4F16" w:rsidP="00BA5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544B1" w14:textId="06BE170D" w:rsidR="005F4F16" w:rsidRDefault="005F4F16" w:rsidP="00BA599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F4F16" w14:paraId="01F89F2F" w14:textId="77777777" w:rsidTr="00BA5998">
        <w:tc>
          <w:tcPr>
            <w:tcW w:w="1843" w:type="dxa"/>
            <w:tcBorders>
              <w:left w:val="single" w:sz="4" w:space="0" w:color="auto"/>
            </w:tcBorders>
          </w:tcPr>
          <w:p w14:paraId="28F4A872" w14:textId="77777777" w:rsidR="005F4F16" w:rsidRDefault="005F4F16" w:rsidP="00BA5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ED89B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79D06D82" w14:textId="77777777" w:rsidTr="00BA5998">
        <w:tc>
          <w:tcPr>
            <w:tcW w:w="1843" w:type="dxa"/>
            <w:tcBorders>
              <w:left w:val="single" w:sz="4" w:space="0" w:color="auto"/>
            </w:tcBorders>
          </w:tcPr>
          <w:p w14:paraId="39FF7EA1" w14:textId="77777777" w:rsidR="005F4F16" w:rsidRDefault="005F4F16" w:rsidP="00BA5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A9B4F1" w14:textId="77777777" w:rsidR="005F4F16" w:rsidRDefault="005F4F16" w:rsidP="00BA59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8F52DA" w14:textId="77777777" w:rsidR="005F4F16" w:rsidRDefault="005F4F16" w:rsidP="00BA59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A2BBD" w14:textId="77777777" w:rsidR="005F4F16" w:rsidRDefault="005F4F16" w:rsidP="00BA59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CFADB" w14:textId="77777777" w:rsidR="005F4F16" w:rsidRDefault="005F4F16" w:rsidP="00BA59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2024-04-18</w:t>
              </w:r>
            </w:fldSimple>
          </w:p>
        </w:tc>
      </w:tr>
      <w:tr w:rsidR="005F4F16" w14:paraId="0522C0AB" w14:textId="77777777" w:rsidTr="00BA5998">
        <w:tc>
          <w:tcPr>
            <w:tcW w:w="1843" w:type="dxa"/>
            <w:tcBorders>
              <w:left w:val="single" w:sz="4" w:space="0" w:color="auto"/>
            </w:tcBorders>
          </w:tcPr>
          <w:p w14:paraId="4C061F25" w14:textId="77777777" w:rsidR="005F4F16" w:rsidRDefault="005F4F16" w:rsidP="00BA5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E59F4B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1CB35A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93287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B42CAC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54A6C743" w14:textId="77777777" w:rsidTr="00BA59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460F1A" w14:textId="77777777" w:rsidR="005F4F16" w:rsidRDefault="005F4F16" w:rsidP="00BA5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BE2E04" w14:textId="77777777" w:rsidR="005F4F16" w:rsidRDefault="005F4F16" w:rsidP="00BA59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F8138F" w14:textId="77777777" w:rsidR="005F4F16" w:rsidRDefault="005F4F16" w:rsidP="00BA59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3596C" w14:textId="77777777" w:rsidR="005F4F16" w:rsidRDefault="005F4F16" w:rsidP="00BA59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5A6379" w14:textId="77777777" w:rsidR="005F4F16" w:rsidRDefault="005F4F16" w:rsidP="00BA59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F4F16" w14:paraId="58CAB339" w14:textId="77777777" w:rsidTr="00BA59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738EC" w14:textId="77777777" w:rsidR="005F4F16" w:rsidRDefault="005F4F16" w:rsidP="00BA5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F7891" w14:textId="77777777" w:rsidR="005F4F16" w:rsidRDefault="005F4F16" w:rsidP="00BA59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1153C8" w14:textId="77777777" w:rsidR="005F4F16" w:rsidRDefault="005F4F16" w:rsidP="00BA59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C7D1DC" w14:textId="77777777" w:rsidR="005F4F16" w:rsidRPr="007C2097" w:rsidRDefault="005F4F16" w:rsidP="00BA59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F4F16" w14:paraId="59FC0E42" w14:textId="77777777" w:rsidTr="00BA5998">
        <w:tc>
          <w:tcPr>
            <w:tcW w:w="1843" w:type="dxa"/>
          </w:tcPr>
          <w:p w14:paraId="734A646D" w14:textId="77777777" w:rsidR="005F4F16" w:rsidRDefault="005F4F16" w:rsidP="00BA5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FB97D2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0ABDD1B5" w14:textId="77777777" w:rsidTr="00BA59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BD1F1" w14:textId="77777777" w:rsidR="005F4F16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1EDD6" w14:textId="07D97AFE" w:rsidR="005F4F16" w:rsidRDefault="005F4F16" w:rsidP="005F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 to TDD, when UEA0 is used </w:t>
            </w:r>
            <w:r w:rsidRPr="00387599">
              <w:rPr>
                <w:noProof/>
              </w:rPr>
              <w:t>cipheringOnOff</w:t>
            </w:r>
            <w:r>
              <w:rPr>
                <w:noProof/>
              </w:rPr>
              <w:t xml:space="preserve"> also needs to be updated to false</w:t>
            </w:r>
          </w:p>
        </w:tc>
      </w:tr>
      <w:tr w:rsidR="005F4F16" w14:paraId="04973CFC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D19E" w14:textId="77777777" w:rsidR="005F4F16" w:rsidRDefault="005F4F16" w:rsidP="005F4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0569A" w14:textId="77777777" w:rsidR="005F4F16" w:rsidRDefault="005F4F16" w:rsidP="005F4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760E3A01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B420D" w14:textId="77777777" w:rsidR="005F4F16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1B087" w14:textId="3D500C4F" w:rsidR="005F4F16" w:rsidRDefault="005F4F16" w:rsidP="005F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Renamed the function and added </w:t>
            </w:r>
            <w:r w:rsidRPr="00387599">
              <w:rPr>
                <w:noProof/>
              </w:rPr>
              <w:t>vc_UTRAN_Global.Security.cipheringOnOff</w:t>
            </w:r>
            <w:r>
              <w:rPr>
                <w:noProof/>
              </w:rPr>
              <w:t xml:space="preserve"> to be updated</w:t>
            </w:r>
          </w:p>
        </w:tc>
      </w:tr>
      <w:tr w:rsidR="005F4F16" w14:paraId="58E6E3A5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2815" w14:textId="77777777" w:rsidR="005F4F16" w:rsidRDefault="005F4F16" w:rsidP="005F4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280E0" w14:textId="77777777" w:rsidR="005F4F16" w:rsidRDefault="005F4F16" w:rsidP="005F4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1FAC2732" w14:textId="77777777" w:rsidTr="00BA59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81BB7" w14:textId="77777777" w:rsidR="005F4F16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C0F1A" w14:textId="42F508B8" w:rsidR="005F4F16" w:rsidRDefault="005F4F16" w:rsidP="005F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5F4F16" w14:paraId="71DFE104" w14:textId="77777777" w:rsidTr="00BA5998">
        <w:tc>
          <w:tcPr>
            <w:tcW w:w="2694" w:type="dxa"/>
            <w:gridSpan w:val="2"/>
          </w:tcPr>
          <w:p w14:paraId="2A687F55" w14:textId="77777777" w:rsidR="005F4F16" w:rsidRDefault="005F4F16" w:rsidP="005F4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E9B560" w14:textId="77777777" w:rsidR="005F4F16" w:rsidRDefault="005F4F16" w:rsidP="005F4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50700A63" w14:textId="77777777" w:rsidTr="00BA59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C838AF" w14:textId="77777777" w:rsidR="005F4F16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37083" w14:textId="4D5C4266" w:rsidR="005F4F16" w:rsidRDefault="005F4F16" w:rsidP="005F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11.2.11</w:t>
            </w:r>
          </w:p>
        </w:tc>
      </w:tr>
      <w:tr w:rsidR="005F4F16" w14:paraId="51A7C27F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B45AA" w14:textId="77777777" w:rsidR="005F4F16" w:rsidRDefault="005F4F16" w:rsidP="005F4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C80D8" w14:textId="77777777" w:rsidR="005F4F16" w:rsidRDefault="005F4F16" w:rsidP="005F4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03054CF8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6EC9" w14:textId="77777777" w:rsidR="005F4F16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EFD707" w14:textId="77777777" w:rsidR="005F4F16" w:rsidRDefault="005F4F16" w:rsidP="005F4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1928B8" w14:textId="77777777" w:rsidR="005F4F16" w:rsidRDefault="005F4F16" w:rsidP="005F4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3BFA60" w14:textId="77777777" w:rsidR="005F4F16" w:rsidRDefault="005F4F16" w:rsidP="005F4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01256A" w14:textId="77777777" w:rsidR="005F4F16" w:rsidRDefault="005F4F16" w:rsidP="005F4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F16" w14:paraId="4BD5487A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68A80" w14:textId="77777777" w:rsidR="005F4F16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C4A7C" w14:textId="77777777" w:rsidR="005F4F16" w:rsidRDefault="005F4F16" w:rsidP="005F4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25CE0" w14:textId="5704165A" w:rsidR="005F4F16" w:rsidRDefault="005F4F16" w:rsidP="005F4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1D172" w14:textId="77777777" w:rsidR="005F4F16" w:rsidRDefault="005F4F16" w:rsidP="005F4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DCD49C" w14:textId="45870000" w:rsidR="005F4F16" w:rsidRDefault="005F4F16" w:rsidP="005F4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F16" w14:paraId="26476795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A4810" w14:textId="77777777" w:rsidR="005F4F16" w:rsidRDefault="005F4F16" w:rsidP="005F4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B5C30" w14:textId="52DA586E" w:rsidR="005F4F16" w:rsidRDefault="005F4F16" w:rsidP="005F4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C7720" w14:textId="77777777" w:rsidR="005F4F16" w:rsidRDefault="005F4F16" w:rsidP="005F4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2F0BA" w14:textId="77777777" w:rsidR="005F4F16" w:rsidRDefault="005F4F16" w:rsidP="005F4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D9CAD8" w14:textId="17337C5F" w:rsidR="005F4F16" w:rsidRDefault="005F4F16" w:rsidP="005F4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5F4F16" w14:paraId="375C2165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D91ED" w14:textId="77777777" w:rsidR="005F4F16" w:rsidRDefault="005F4F16" w:rsidP="005F4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3FFEC" w14:textId="77777777" w:rsidR="005F4F16" w:rsidRDefault="005F4F16" w:rsidP="005F4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DDDF" w14:textId="1D7F56B8" w:rsidR="005F4F16" w:rsidRDefault="005F4F16" w:rsidP="005F4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E58563" w14:textId="77777777" w:rsidR="005F4F16" w:rsidRDefault="005F4F16" w:rsidP="005F4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AE47B" w14:textId="185D86AB" w:rsidR="005F4F16" w:rsidRDefault="005F4F16" w:rsidP="005F4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F16" w14:paraId="4085D3D5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A00F2" w14:textId="77777777" w:rsidR="005F4F16" w:rsidRDefault="005F4F16" w:rsidP="005F4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33B47" w14:textId="77777777" w:rsidR="005F4F16" w:rsidRDefault="005F4F16" w:rsidP="005F4F16">
            <w:pPr>
              <w:pStyle w:val="CRCoverPage"/>
              <w:spacing w:after="0"/>
              <w:rPr>
                <w:noProof/>
              </w:rPr>
            </w:pPr>
          </w:p>
        </w:tc>
      </w:tr>
      <w:tr w:rsidR="005F4F16" w14:paraId="1783B7A7" w14:textId="77777777" w:rsidTr="00BA59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1C5F54" w14:textId="77777777" w:rsidR="005F4F16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20844" w14:textId="77777777" w:rsidR="005F4F16" w:rsidRDefault="005F4F16" w:rsidP="005F4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4F16" w:rsidRPr="008863B9" w14:paraId="2F398D17" w14:textId="77777777" w:rsidTr="00BA59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935D2" w14:textId="77777777" w:rsidR="005F4F16" w:rsidRPr="008863B9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28873" w14:textId="77777777" w:rsidR="005F4F16" w:rsidRPr="008863B9" w:rsidRDefault="005F4F16" w:rsidP="005F4F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4F16" w14:paraId="4F959C9D" w14:textId="77777777" w:rsidTr="00BA59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67D54" w14:textId="77777777" w:rsidR="005F4F16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2CE6B" w14:textId="77777777" w:rsidR="005F4F16" w:rsidRDefault="005F4F16" w:rsidP="005F4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A60049" w14:textId="77777777" w:rsidR="005F4F16" w:rsidRDefault="005F4F16" w:rsidP="005F4F16">
      <w:pPr>
        <w:pStyle w:val="CRCoverPage"/>
        <w:spacing w:after="0"/>
        <w:rPr>
          <w:noProof/>
          <w:sz w:val="8"/>
          <w:szCs w:val="8"/>
        </w:rPr>
      </w:pPr>
    </w:p>
    <w:p w14:paraId="4DA08B1E" w14:textId="77777777" w:rsidR="005F4F16" w:rsidRDefault="005F4F16" w:rsidP="005F4F16">
      <w:pPr>
        <w:rPr>
          <w:noProof/>
        </w:rPr>
      </w:pPr>
    </w:p>
    <w:p w14:paraId="714876FE" w14:textId="77777777" w:rsidR="0067320E" w:rsidRDefault="0067320E" w:rsidP="0067320E">
      <w:pPr>
        <w:pStyle w:val="CRCoverPage"/>
        <w:spacing w:after="0"/>
        <w:rPr>
          <w:noProof/>
          <w:sz w:val="8"/>
          <w:szCs w:val="8"/>
        </w:rPr>
      </w:pPr>
    </w:p>
    <w:p w14:paraId="0409E0D8" w14:textId="77777777" w:rsidR="0067320E" w:rsidRDefault="0067320E" w:rsidP="0067320E">
      <w:pPr>
        <w:rPr>
          <w:noProof/>
        </w:rPr>
        <w:sectPr w:rsidR="0067320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3679C" w14:textId="77777777" w:rsidR="0067320E" w:rsidRDefault="0067320E" w:rsidP="0067320E">
      <w:pPr>
        <w:rPr>
          <w:noProof/>
        </w:rPr>
      </w:pPr>
    </w:p>
    <w:p w14:paraId="19219836" w14:textId="77777777" w:rsidR="009478EE" w:rsidRDefault="009478EE" w:rsidP="009478EE">
      <w:pPr>
        <w:rPr>
          <w:noProof/>
        </w:rPr>
      </w:pPr>
    </w:p>
    <w:p w14:paraId="22E0FC93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164341271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1"/>
    </w:p>
    <w:p w14:paraId="0672EA26" w14:textId="6600FE07" w:rsidR="005F4F16" w:rsidRDefault="007A73E5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4F16" w:rsidRPr="00C8043A">
        <w:rPr>
          <w:rFonts w:ascii="Arial" w:hAnsi="Arial" w:cs="Arial"/>
          <w:iCs/>
        </w:rPr>
        <w:t>Table of Contents</w:t>
      </w:r>
      <w:r w:rsidR="005F4F16">
        <w:tab/>
      </w:r>
      <w:r w:rsidR="005F4F16">
        <w:fldChar w:fldCharType="begin"/>
      </w:r>
      <w:r w:rsidR="005F4F16">
        <w:instrText xml:space="preserve"> PAGEREF _Toc164341271 \h </w:instrText>
      </w:r>
      <w:r w:rsidR="005F4F16">
        <w:fldChar w:fldCharType="separate"/>
      </w:r>
      <w:r w:rsidR="005F4F16">
        <w:t>2</w:t>
      </w:r>
      <w:r w:rsidR="005F4F16">
        <w:fldChar w:fldCharType="end"/>
      </w:r>
    </w:p>
    <w:p w14:paraId="018D5DFE" w14:textId="61719260" w:rsidR="005F4F16" w:rsidRDefault="005F4F16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C8043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C8043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_Toc164341272 \h </w:instrText>
      </w:r>
      <w:r>
        <w:fldChar w:fldCharType="separate"/>
      </w:r>
      <w:r>
        <w:t>2</w:t>
      </w:r>
      <w:r>
        <w:fldChar w:fldCharType="end"/>
      </w:r>
    </w:p>
    <w:p w14:paraId="275B96DE" w14:textId="4DC29D3F" w:rsidR="005F4F16" w:rsidRDefault="005F4F16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C8043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C8043A">
        <w:rPr>
          <w:b/>
        </w:rPr>
        <w:t>Corrections required to test case 11.2.11</w:t>
      </w:r>
      <w:r>
        <w:tab/>
      </w:r>
      <w:r>
        <w:fldChar w:fldCharType="begin"/>
      </w:r>
      <w:r>
        <w:instrText xml:space="preserve"> PAGEREF _Toc164341273 \h </w:instrText>
      </w:r>
      <w:r>
        <w:fldChar w:fldCharType="separate"/>
      </w:r>
      <w:r>
        <w:t>2</w:t>
      </w:r>
      <w:r>
        <w:fldChar w:fldCharType="end"/>
      </w:r>
    </w:p>
    <w:p w14:paraId="7FB781F6" w14:textId="549EAD50" w:rsidR="005F4F16" w:rsidRDefault="005F4F16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</w:pPr>
      <w:r w:rsidRPr="00C8043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  <w:tab/>
      </w:r>
      <w:r w:rsidRPr="00C8043A">
        <w:rPr>
          <w:rFonts w:cs="Arial"/>
          <w:b/>
          <w:color w:val="000000"/>
          <w:lang w:eastAsia="en-GB"/>
        </w:rPr>
        <w:t>f_UTRAN_Security_SetCipheringAlgorithm</w:t>
      </w:r>
      <w:r>
        <w:tab/>
      </w:r>
      <w:r>
        <w:fldChar w:fldCharType="begin"/>
      </w:r>
      <w:r>
        <w:instrText xml:space="preserve"> PAGEREF _Toc164341274 \h </w:instrText>
      </w:r>
      <w:r>
        <w:fldChar w:fldCharType="separate"/>
      </w:r>
      <w:r>
        <w:t>2</w:t>
      </w:r>
      <w:r>
        <w:fldChar w:fldCharType="end"/>
      </w:r>
    </w:p>
    <w:p w14:paraId="3E01B25E" w14:textId="3EBDDE26" w:rsidR="005F4F16" w:rsidRDefault="005F4F16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</w:pPr>
      <w:r w:rsidRPr="00C8043A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  <w:tab/>
      </w:r>
      <w:r w:rsidRPr="00C8043A">
        <w:rPr>
          <w:rFonts w:cs="Arial"/>
          <w:b/>
          <w:color w:val="000000"/>
          <w:lang w:eastAsia="en-GB"/>
        </w:rPr>
        <w:t>f_TC_11_2_11_UTRAN</w:t>
      </w:r>
      <w:r>
        <w:tab/>
      </w:r>
      <w:r>
        <w:fldChar w:fldCharType="begin"/>
      </w:r>
      <w:r>
        <w:instrText xml:space="preserve"> PAGEREF _Toc164341275 \h </w:instrText>
      </w:r>
      <w:r>
        <w:fldChar w:fldCharType="separate"/>
      </w:r>
      <w:r>
        <w:t>3</w:t>
      </w:r>
      <w:r>
        <w:fldChar w:fldCharType="end"/>
      </w:r>
    </w:p>
    <w:p w14:paraId="296FEF7D" w14:textId="622482E8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667FD50" w14:textId="77777777" w:rsidR="00B421DE" w:rsidRDefault="00B421DE" w:rsidP="00B421DE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4888060"/>
      <w:bookmarkStart w:id="4" w:name="_Toc164341272"/>
      <w:bookmarkStart w:id="5" w:name="_Toc122434488"/>
      <w:bookmarkStart w:id="6" w:name="_Toc295288959"/>
      <w:r>
        <w:rPr>
          <w:b/>
          <w:lang w:eastAsia="ja-JP"/>
        </w:rPr>
        <w:t>Overview</w:t>
      </w:r>
      <w:bookmarkEnd w:id="2"/>
      <w:bookmarkEnd w:id="3"/>
      <w:bookmarkEnd w:id="4"/>
    </w:p>
    <w:p w14:paraId="032A7AEB" w14:textId="3C4C4FF4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B421DE">
        <w:rPr>
          <w:rFonts w:cs="Arial"/>
        </w:rPr>
        <w:t>This document lists all the essential changes needed to correct problems in the iwd-TTCN3-B2022-09_D2</w:t>
      </w:r>
      <w:r w:rsidR="005F4F16">
        <w:rPr>
          <w:rFonts w:cs="Arial"/>
        </w:rPr>
        <w:t>4</w:t>
      </w:r>
      <w:r w:rsidRPr="00B421DE">
        <w:rPr>
          <w:rFonts w:cs="Arial"/>
        </w:rPr>
        <w:t>wk12 related to the title of this CR</w:t>
      </w:r>
      <w:r w:rsidRPr="00B421DE">
        <w:rPr>
          <w:rFonts w:cs="Arial"/>
          <w:lang w:eastAsia="ja-JP"/>
        </w:rPr>
        <w:t xml:space="preserve">. </w:t>
      </w:r>
    </w:p>
    <w:p w14:paraId="0FBA39A1" w14:textId="77777777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B421DE">
        <w:rPr>
          <w:rFonts w:cs="Arial"/>
          <w:b/>
          <w:sz w:val="24"/>
          <w:lang w:eastAsia="ja-JP"/>
        </w:rPr>
        <w:t xml:space="preserve">Contact: </w:t>
      </w:r>
      <w:r w:rsidRPr="00B421DE">
        <w:rPr>
          <w:rFonts w:cs="Arial"/>
          <w:b/>
          <w:sz w:val="24"/>
          <w:lang w:eastAsia="ja-JP"/>
        </w:rPr>
        <w:tab/>
        <w:t>Parikshit Bhise</w:t>
      </w:r>
    </w:p>
    <w:p w14:paraId="76418810" w14:textId="77777777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B421DE">
        <w:rPr>
          <w:rFonts w:cs="Arial"/>
          <w:b/>
          <w:sz w:val="24"/>
          <w:lang w:eastAsia="ja-JP"/>
        </w:rPr>
        <w:tab/>
      </w:r>
      <w:hyperlink r:id="rId17" w:history="1">
        <w:r w:rsidRPr="00B421DE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B421DE">
        <w:rPr>
          <w:rFonts w:cs="Arial"/>
          <w:b/>
          <w:sz w:val="24"/>
          <w:lang w:eastAsia="ja-JP"/>
        </w:rPr>
        <w:tab/>
      </w:r>
      <w:r w:rsidRPr="00B421DE">
        <w:rPr>
          <w:rFonts w:cs="Arial"/>
          <w:b/>
          <w:sz w:val="24"/>
          <w:lang w:eastAsia="ja-JP"/>
        </w:rPr>
        <w:tab/>
      </w:r>
      <w:r w:rsidRPr="00B421DE">
        <w:rPr>
          <w:rFonts w:cs="Arial"/>
          <w:sz w:val="24"/>
          <w:lang w:eastAsia="ja-JP"/>
        </w:rPr>
        <w:br/>
      </w:r>
      <w:r w:rsidRPr="00B421DE">
        <w:rPr>
          <w:rFonts w:cs="Arial"/>
          <w:b/>
          <w:lang w:eastAsia="ja-JP"/>
        </w:rPr>
        <w:tab/>
      </w:r>
    </w:p>
    <w:p w14:paraId="50352B02" w14:textId="77777777" w:rsidR="00B421DE" w:rsidRDefault="00B421DE" w:rsidP="00B421DE">
      <w:pPr>
        <w:pStyle w:val="berschrift1"/>
        <w:overflowPunct w:val="0"/>
        <w:autoSpaceDE w:val="0"/>
        <w:autoSpaceDN w:val="0"/>
        <w:adjustRightInd w:val="0"/>
        <w:ind w:left="0" w:firstLine="0"/>
        <w:rPr>
          <w:b/>
        </w:rPr>
      </w:pPr>
    </w:p>
    <w:p w14:paraId="3B6F9137" w14:textId="3AD4858F"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64341273"/>
      <w:r w:rsidRPr="00854C55">
        <w:rPr>
          <w:b/>
        </w:rPr>
        <w:t>Corrections required</w:t>
      </w:r>
      <w:bookmarkEnd w:id="5"/>
      <w:bookmarkEnd w:id="6"/>
      <w:r w:rsidR="00807E5F">
        <w:rPr>
          <w:b/>
        </w:rPr>
        <w:t xml:space="preserve"> to test case 11.2.11</w:t>
      </w:r>
      <w:bookmarkEnd w:id="7"/>
    </w:p>
    <w:p w14:paraId="78353081" w14:textId="134750C4" w:rsidR="00FB0A08" w:rsidRPr="00807E5F" w:rsidRDefault="00387599" w:rsidP="00FB0A08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64341274"/>
      <w:proofErr w:type="spellStart"/>
      <w:r w:rsidRPr="00387599">
        <w:rPr>
          <w:rFonts w:cs="Arial"/>
          <w:b/>
          <w:color w:val="000000"/>
          <w:lang w:eastAsia="en-GB"/>
        </w:rPr>
        <w:t>f_UTRAN_Security_SetCipheringAlgorithm</w:t>
      </w:r>
      <w:bookmarkEnd w:id="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542E0623" w14:textId="77777777" w:rsidTr="003875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1860" w14:textId="77777777"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31B9" w14:textId="5CED452D" w:rsidR="00FB0A08" w:rsidRPr="00FA530C" w:rsidRDefault="00387599" w:rsidP="002B42D8">
            <w:pPr>
              <w:pStyle w:val="CRCoverPage"/>
              <w:spacing w:after="0"/>
              <w:rPr>
                <w:noProof/>
              </w:rPr>
            </w:pPr>
            <w:r w:rsidRPr="00387599">
              <w:rPr>
                <w:noProof/>
              </w:rPr>
              <w:t>f_UTRAN_Security_SetCipheringAlgorithm</w:t>
            </w:r>
          </w:p>
        </w:tc>
      </w:tr>
      <w:tr w:rsidR="00FB0A08" w14:paraId="2634C53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F53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7211" w14:textId="6418E565" w:rsidR="00FB0A08" w:rsidRPr="00AD4ADA" w:rsidRDefault="00387599" w:rsidP="00C23E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Similar to TDD, when UEA0 is used </w:t>
            </w:r>
            <w:r w:rsidRPr="00387599">
              <w:rPr>
                <w:noProof/>
              </w:rPr>
              <w:t>cipheringOnOff</w:t>
            </w:r>
            <w:r>
              <w:rPr>
                <w:noProof/>
              </w:rPr>
              <w:t xml:space="preserve"> also needs to be updated to false</w:t>
            </w:r>
          </w:p>
        </w:tc>
      </w:tr>
      <w:tr w:rsidR="00FB0A08" w14:paraId="361C236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EC6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B37" w14:textId="77777777" w:rsidR="005C6479" w:rsidRDefault="00387599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Renamed the function and added </w:t>
            </w:r>
            <w:r w:rsidRPr="00387599">
              <w:rPr>
                <w:noProof/>
              </w:rPr>
              <w:t>vc_UTRAN_Global.Security.cipheringOnOff</w:t>
            </w:r>
            <w:r>
              <w:rPr>
                <w:noProof/>
              </w:rPr>
              <w:t xml:space="preserve"> to be updated</w:t>
            </w:r>
          </w:p>
          <w:p w14:paraId="05178AC6" w14:textId="3E813132" w:rsidR="00387599" w:rsidRPr="001124B3" w:rsidRDefault="00387599" w:rsidP="005C0385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331C1EA5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8BF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EBF0" w14:textId="1966239D" w:rsidR="00FB0A08" w:rsidRPr="00CC39F9" w:rsidRDefault="00387599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87599">
              <w:rPr>
                <w:rFonts w:ascii="Arial" w:hAnsi="Arial" w:cs="Arial"/>
                <w:lang w:eastAsia="en-GB"/>
              </w:rPr>
              <w:t>UTRAN_CellInfo</w:t>
            </w:r>
            <w:proofErr w:type="spellEnd"/>
          </w:p>
        </w:tc>
      </w:tr>
      <w:tr w:rsidR="00FB0A08" w14:paraId="7695093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DDB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A7F4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3C01F5C4" w:rsidR="00FB0A08" w:rsidRDefault="009A7F4F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9A7F4F">
              <w:rPr>
                <w:rFonts w:ascii="Arial" w:hAnsi="Arial"/>
                <w:highlight w:val="red"/>
                <w:lang w:eastAsia="zh-CN"/>
              </w:rPr>
              <w:t>Not needed.</w:t>
            </w:r>
            <w:r>
              <w:rPr>
                <w:rFonts w:ascii="Arial" w:hAnsi="Arial"/>
                <w:highlight w:val="red"/>
                <w:lang w:eastAsia="zh-CN"/>
              </w:rPr>
              <w:br/>
            </w:r>
            <w:r>
              <w:rPr>
                <w:rFonts w:ascii="Arial" w:hAnsi="Arial"/>
                <w:highlight w:val="red"/>
                <w:lang w:eastAsia="zh-CN"/>
              </w:rPr>
              <w:br/>
              <w:t xml:space="preserve">Solved as per R5-243474 and </w:t>
            </w:r>
            <w:r>
              <w:rPr>
                <w:rFonts w:ascii="Arial" w:hAnsi="Arial"/>
                <w:highlight w:val="red"/>
                <w:lang w:eastAsia="zh-CN"/>
              </w:rPr>
              <w:t>R5-24347</w:t>
            </w:r>
            <w:r>
              <w:rPr>
                <w:rFonts w:ascii="Arial" w:hAnsi="Arial"/>
                <w:highlight w:val="red"/>
                <w:lang w:eastAsia="zh-CN"/>
              </w:rPr>
              <w:t>5.</w:t>
            </w:r>
          </w:p>
        </w:tc>
      </w:tr>
    </w:tbl>
    <w:p w14:paraId="769D0D3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9B6B1D1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826C67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8BBDA6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8289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f_UTRAN_Security_SetCipheringAlgorithm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(CipheringAlgorithm_r7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p_Alg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) runs on UTRAN_PTC</w:t>
            </w:r>
          </w:p>
          <w:p w14:paraId="586C8A39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6FF9F59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Global.Security.cipheringAlgorithm</w:t>
            </w:r>
            <w:proofErr w:type="spellEnd"/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p_Alg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C66DB92" w14:textId="2790EFBA" w:rsidR="002C2496" w:rsidRPr="00455951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4CD245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641D85A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D1DE56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B4D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f_UTRAN_Security_</w:t>
            </w:r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SetCiphering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(CipheringAlgorithm_r7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p_Alg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C13399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p_cipheringOnOff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) runs on UTRAN_PTC</w:t>
            </w:r>
          </w:p>
          <w:p w14:paraId="43E53A44" w14:textId="70F31ABA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{ // updated to add  second parameter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p_cipheringOnOff</w:t>
            </w:r>
            <w:proofErr w:type="spellEnd"/>
          </w:p>
          <w:p w14:paraId="4BF919B2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Global.Security.cipheringAlgorithm</w:t>
            </w:r>
            <w:proofErr w:type="spellEnd"/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p_Alg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5B9715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vc_UTRAN_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Global.Security.cipheringOnOff</w:t>
            </w:r>
            <w:proofErr w:type="spellEnd"/>
            <w:proofErr w:type="gramEnd"/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p_cipheringOnOff</w:t>
            </w:r>
            <w:proofErr w:type="spellEnd"/>
          </w:p>
          <w:p w14:paraId="170B72DF" w14:textId="0ABFDD2B" w:rsidR="00FB0A08" w:rsidRPr="00807E5F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838B9C7" w14:textId="18604D2E" w:rsidR="001C6BC1" w:rsidRPr="003D65E8" w:rsidRDefault="00387599" w:rsidP="001C6BC1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64341275"/>
      <w:r w:rsidRPr="00387599">
        <w:rPr>
          <w:rFonts w:cs="Arial"/>
          <w:b/>
          <w:color w:val="000000"/>
          <w:lang w:eastAsia="en-GB"/>
        </w:rPr>
        <w:t>f_TC_11_2_11_UTRAN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6BC1" w14:paraId="6FEC06BB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CA0E" w14:textId="77777777" w:rsidR="001C6BC1" w:rsidRDefault="00254476" w:rsidP="006439B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1C6BC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1C6BC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F5F3" w14:textId="361EEBE8" w:rsidR="001C6BC1" w:rsidRPr="00E44127" w:rsidRDefault="00387599" w:rsidP="006439B5">
            <w:pPr>
              <w:pStyle w:val="CRCoverPage"/>
              <w:spacing w:after="0"/>
              <w:rPr>
                <w:noProof/>
              </w:rPr>
            </w:pPr>
            <w:r w:rsidRPr="00387599">
              <w:rPr>
                <w:noProof/>
              </w:rPr>
              <w:t>f_TC_11_2_11_UTRAN</w:t>
            </w:r>
          </w:p>
        </w:tc>
      </w:tr>
      <w:tr w:rsidR="00387599" w14:paraId="17D84FAB" w14:textId="77777777" w:rsidTr="006439B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2863" w14:textId="77777777" w:rsidR="00387599" w:rsidRDefault="00387599" w:rsidP="003875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8D24" w14:textId="2243F15A" w:rsidR="00387599" w:rsidRPr="00AD4ADA" w:rsidRDefault="00387599" w:rsidP="003875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Similar to TDD, when UEA0 is used </w:t>
            </w:r>
            <w:r w:rsidRPr="00387599">
              <w:rPr>
                <w:noProof/>
              </w:rPr>
              <w:t>cipheringOnOff</w:t>
            </w:r>
            <w:r>
              <w:rPr>
                <w:noProof/>
              </w:rPr>
              <w:t xml:space="preserve"> also needs to be updated to false</w:t>
            </w:r>
          </w:p>
        </w:tc>
      </w:tr>
      <w:tr w:rsidR="00387599" w14:paraId="237AC9FA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306C" w14:textId="77777777" w:rsidR="00387599" w:rsidRDefault="00387599" w:rsidP="003875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4A6E" w14:textId="3D52BBB8" w:rsidR="00387599" w:rsidRPr="001124B3" w:rsidRDefault="00387599" w:rsidP="003875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Used new name of the function and updated the second parameter to false.</w:t>
            </w:r>
          </w:p>
        </w:tc>
      </w:tr>
      <w:tr w:rsidR="00387599" w14:paraId="50B5EBEE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4051" w14:textId="77777777" w:rsidR="00387599" w:rsidRDefault="00387599" w:rsidP="003875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7E9" w14:textId="1087AF76" w:rsidR="00387599" w:rsidRPr="00CC39F9" w:rsidRDefault="00387599" w:rsidP="0038759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87599">
              <w:rPr>
                <w:rFonts w:ascii="Arial" w:hAnsi="Arial" w:cs="Arial"/>
                <w:lang w:eastAsia="en-GB"/>
              </w:rPr>
              <w:t>IMS_EmergencyCall_UGC_UTRAN</w:t>
            </w:r>
            <w:proofErr w:type="spellEnd"/>
          </w:p>
        </w:tc>
      </w:tr>
      <w:tr w:rsidR="00387599" w14:paraId="49FC3E79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921A" w14:textId="77777777" w:rsidR="00387599" w:rsidRPr="009A7F4F" w:rsidRDefault="00387599" w:rsidP="003875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A7F4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E67" w14:textId="0D7F616C" w:rsidR="00387599" w:rsidRDefault="009A7F4F" w:rsidP="00387599">
            <w:pPr>
              <w:rPr>
                <w:rFonts w:ascii="Arial" w:hAnsi="Arial"/>
                <w:highlight w:val="cyan"/>
                <w:lang w:eastAsia="zh-CN"/>
              </w:rPr>
            </w:pPr>
            <w:r w:rsidRPr="009A7F4F">
              <w:rPr>
                <w:rFonts w:ascii="Arial" w:hAnsi="Arial"/>
                <w:highlight w:val="red"/>
                <w:lang w:eastAsia="zh-CN"/>
              </w:rPr>
              <w:t>Not needed.</w:t>
            </w:r>
            <w:r>
              <w:rPr>
                <w:rFonts w:ascii="Arial" w:hAnsi="Arial"/>
                <w:highlight w:val="red"/>
                <w:lang w:eastAsia="zh-CN"/>
              </w:rPr>
              <w:br/>
            </w:r>
            <w:r>
              <w:rPr>
                <w:rFonts w:ascii="Arial" w:hAnsi="Arial"/>
                <w:highlight w:val="red"/>
                <w:lang w:eastAsia="zh-CN"/>
              </w:rPr>
              <w:br/>
              <w:t>Solved as per R5-243474 and R5-243475.</w:t>
            </w:r>
          </w:p>
        </w:tc>
      </w:tr>
    </w:tbl>
    <w:p w14:paraId="36FEB5B0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</w:p>
    <w:p w14:paraId="2062D821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41E064D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1ACA3295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EB2A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function f_TC_11_2_11_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UTRAN(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) runs on UTRAN_IRAT_PTC</w:t>
            </w:r>
          </w:p>
          <w:p w14:paraId="60285664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68713A5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v_T0_CPICH_Cell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tsc_AttenuationCellOFF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; // @sic R5s140949 sic@</w:t>
            </w:r>
          </w:p>
          <w:p w14:paraId="07096834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v_T1_CPICH_Cell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= -64;</w:t>
            </w:r>
          </w:p>
          <w:p w14:paraId="0EEF3C67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v_T0_PCCPCH_Cell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tsc_AttenuationCellOFF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; // @sic R5s140949 sic@</w:t>
            </w:r>
          </w:p>
          <w:p w14:paraId="0AED0706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v_T1_PCCPCH_Cell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= -64;</w:t>
            </w:r>
          </w:p>
          <w:p w14:paraId="42332F38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A76078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all cells</w:t>
            </w:r>
          </w:p>
          <w:p w14:paraId="702CAF5C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EUTRA_UTRAN);</w:t>
            </w:r>
          </w:p>
          <w:p w14:paraId="7D505F78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f_UTRAN_Security_SetCipheringAlgorithm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(uea0); // @sic R5s230373 sic@</w:t>
            </w:r>
          </w:p>
          <w:p w14:paraId="549B9F60" w14:textId="0F6B72F6" w:rsidR="001C6BC1" w:rsidRPr="00455951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30D7AA69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</w:p>
    <w:p w14:paraId="42075FA7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3E0D1638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EF64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function f_TC_11_2_11_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UTRAN(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) runs on UTRAN_IRAT_PTC</w:t>
            </w:r>
          </w:p>
          <w:p w14:paraId="74929E26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7CA1B4E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v_T0_CPICH_Cell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tsc_AttenuationCellOFF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; // @sic R5s140949 sic@</w:t>
            </w:r>
          </w:p>
          <w:p w14:paraId="5F8650C8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v_T1_CPICH_Cell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= -64;</w:t>
            </w:r>
          </w:p>
          <w:p w14:paraId="3ED5F381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v_T0_PCCPCH_Cell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tsc_AttenuationCellOFF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; // @sic R5s140949 sic@</w:t>
            </w:r>
          </w:p>
          <w:p w14:paraId="30EB7674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v_T1_PCCPCH_Cell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= -64;</w:t>
            </w:r>
          </w:p>
          <w:p w14:paraId="542C0AC5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8A5FE1C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all cells</w:t>
            </w:r>
          </w:p>
          <w:p w14:paraId="53124A25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EUTRA_UTRAN);</w:t>
            </w:r>
          </w:p>
          <w:p w14:paraId="7FB33C56" w14:textId="23302268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f_UTRAN_Security_</w:t>
            </w:r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SetCiphering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(uea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0</w:t>
            </w:r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,false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); // @sic R5s230373 sic@ </w:t>
            </w:r>
          </w:p>
          <w:p w14:paraId="2E3779EE" w14:textId="1A1EB9B6" w:rsidR="001C6BC1" w:rsidRPr="004B3F28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5B08B5D1" w14:textId="77777777" w:rsidR="001C6BC1" w:rsidRDefault="001C6BC1" w:rsidP="00387599">
      <w:pPr>
        <w:pStyle w:val="berschrift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1C6BC1" w:rsidSect="00B76E16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59FDF8" w14:textId="77777777" w:rsidR="009150B4" w:rsidRDefault="009150B4">
      <w:r>
        <w:separator/>
      </w:r>
    </w:p>
  </w:endnote>
  <w:endnote w:type="continuationSeparator" w:id="0">
    <w:p w14:paraId="3462E344" w14:textId="77777777" w:rsidR="009150B4" w:rsidRDefault="00915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00BAB" w14:textId="77777777" w:rsidR="009150B4" w:rsidRDefault="009150B4">
      <w:r>
        <w:separator/>
      </w:r>
    </w:p>
  </w:footnote>
  <w:footnote w:type="continuationSeparator" w:id="0">
    <w:p w14:paraId="65265076" w14:textId="77777777" w:rsidR="009150B4" w:rsidRDefault="00915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A746F" w14:textId="77777777" w:rsidR="0067320E" w:rsidRDefault="006732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F8E17" w14:textId="77777777" w:rsidR="000E5A69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FA47B" w14:textId="55AE056A" w:rsidR="00B75C71" w:rsidRPr="00A11327" w:rsidRDefault="00B75C71" w:rsidP="00BA3B3E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p w14:paraId="5E7FA47B" w14:textId="55AE056A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C79DB" w14:textId="77777777" w:rsidR="000E5A69" w:rsidRDefault="000E5A69">
    <w:pPr>
      <w:pStyle w:val="Kopfzeile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ACC749" w14:textId="55C730F5" w:rsidR="00B75C71" w:rsidRPr="00A11327" w:rsidRDefault="00B75C71" w:rsidP="00BA3B3E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p w14:paraId="61ACC749" w14:textId="55C730F5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DAF7F" w14:textId="77777777" w:rsidR="000E5A69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029FCB" w14:textId="10128841" w:rsidR="00B75C71" w:rsidRPr="00A11327" w:rsidRDefault="00B75C71" w:rsidP="00BA3B3E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p w14:paraId="4E029FCB" w14:textId="10128841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E7188"/>
    <w:multiLevelType w:val="hybridMultilevel"/>
    <w:tmpl w:val="9410C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42AF2"/>
    <w:multiLevelType w:val="hybridMultilevel"/>
    <w:tmpl w:val="A35EC23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1765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7786330">
    <w:abstractNumId w:val="7"/>
  </w:num>
  <w:num w:numId="3" w16cid:durableId="853344712">
    <w:abstractNumId w:val="3"/>
  </w:num>
  <w:num w:numId="4" w16cid:durableId="2083677383">
    <w:abstractNumId w:val="15"/>
  </w:num>
  <w:num w:numId="5" w16cid:durableId="1051072">
    <w:abstractNumId w:val="11"/>
  </w:num>
  <w:num w:numId="6" w16cid:durableId="1546287396">
    <w:abstractNumId w:val="13"/>
  </w:num>
  <w:num w:numId="7" w16cid:durableId="2109232060">
    <w:abstractNumId w:val="5"/>
  </w:num>
  <w:num w:numId="8" w16cid:durableId="452486453">
    <w:abstractNumId w:val="14"/>
  </w:num>
  <w:num w:numId="9" w16cid:durableId="1207182973">
    <w:abstractNumId w:val="6"/>
  </w:num>
  <w:num w:numId="10" w16cid:durableId="1639801645">
    <w:abstractNumId w:val="9"/>
  </w:num>
  <w:num w:numId="11" w16cid:durableId="1968975523">
    <w:abstractNumId w:val="0"/>
  </w:num>
  <w:num w:numId="12" w16cid:durableId="602734713">
    <w:abstractNumId w:val="4"/>
  </w:num>
  <w:num w:numId="13" w16cid:durableId="494884902">
    <w:abstractNumId w:val="16"/>
  </w:num>
  <w:num w:numId="14" w16cid:durableId="1462845733">
    <w:abstractNumId w:val="2"/>
  </w:num>
  <w:num w:numId="15" w16cid:durableId="1893805046">
    <w:abstractNumId w:val="10"/>
  </w:num>
  <w:num w:numId="16" w16cid:durableId="412823861">
    <w:abstractNumId w:val="8"/>
  </w:num>
  <w:num w:numId="17" w16cid:durableId="1313867699">
    <w:abstractNumId w:val="12"/>
  </w:num>
  <w:num w:numId="18" w16cid:durableId="29283109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3134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35D3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599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9A9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3F28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04B8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275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4F16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20E"/>
    <w:rsid w:val="006735AF"/>
    <w:rsid w:val="00673B8E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76D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6BCA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07E5F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8BD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50B4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A7F4F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1DE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FE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C96"/>
    <w:rsid w:val="00C65F29"/>
    <w:rsid w:val="00C66BA2"/>
    <w:rsid w:val="00C66DFE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2E71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23FA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71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922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  <w:rsid w:val="6FCC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885E6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character" w:customStyle="1" w:styleId="ui-provider">
    <w:name w:val="ui-provider"/>
    <w:basedOn w:val="Absatz-Standardschriftart"/>
    <w:rsid w:val="00123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Parikshit.bhise@rohde-schwarz.com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H4VU7HTV54JD-1231737843-1178</_dlc_DocId>
    <_dlc_DocIdUrl xmlns="05fef6b6-48ff-4793-a586-dff4857ec2fd">
      <Url>https://sharepoint.rsint.net/teams/MRT_Dev/_layouts/15/DocIdRedir.aspx?ID=H4VU7HTV54JD-1231737843-1178</Url>
      <Description>H4VU7HTV54JD-1231737843-1178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604DE-9FEC-47C6-AE40-9CF5596F7B94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652F56B8-D1C3-418D-AAF6-2E30B8E41F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CF27B4-C6C8-4987-9107-11529E8BDAD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648363A-B577-4802-A66F-BB773A3BA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B23CA8-14F4-4C9B-B9D4-D2A78587C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2</cp:revision>
  <cp:lastPrinted>1900-01-01T00:00:00Z</cp:lastPrinted>
  <dcterms:created xsi:type="dcterms:W3CDTF">2024-06-06T07:08:00Z</dcterms:created>
  <dcterms:modified xsi:type="dcterms:W3CDTF">2024-06-06T07:08:00Z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2022-06-10T09:25:38Z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62cc996e-3de3-47ab-93da-0abe2e177b99</vt:lpwstr>
  </property>
  <property fmtid="{D5CDD505-2E9C-101B-9397-08002B2CF9AE}" pid="27" name="MSIP_Label_ae9ac9c2-fcd2-4d0b-8613-b7f540967ed5_ContentBits">
    <vt:lpwstr>0</vt:lpwstr>
  </property>
  <property fmtid="{D5CDD505-2E9C-101B-9397-08002B2CF9AE}" pid="28" name="GrammarlyDocumentId">
    <vt:lpwstr>1b944d2597f1287accd91e643a8f1fd2f7a70a7107cf01bbbe8b82c9b7e6e07f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66a665ba-4f3a-418d-8b49-8c0d6b34a642</vt:lpwstr>
  </property>
  <property fmtid="{D5CDD505-2E9C-101B-9397-08002B2CF9AE}" pid="31" name="RS_BlindLabelClassification">
    <vt:bool>true</vt:bool>
  </property>
</Properties>
</file>