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150C">
        <w:rPr>
          <w:b/>
          <w:noProof/>
          <w:sz w:val="24"/>
        </w:rPr>
        <w:fldChar w:fldCharType="begin"/>
      </w:r>
      <w:r w:rsidR="002B150C">
        <w:rPr>
          <w:b/>
          <w:noProof/>
          <w:sz w:val="24"/>
        </w:rPr>
        <w:instrText xml:space="preserve"> DOCPROPERTY  TSG/WGRef  \* MERGEFORMAT </w:instrText>
      </w:r>
      <w:r w:rsidR="002B15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2B15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150C">
        <w:rPr>
          <w:b/>
          <w:noProof/>
          <w:sz w:val="24"/>
        </w:rPr>
        <w:fldChar w:fldCharType="begin"/>
      </w:r>
      <w:r w:rsidR="002B150C">
        <w:rPr>
          <w:b/>
          <w:noProof/>
          <w:sz w:val="24"/>
        </w:rPr>
        <w:instrText xml:space="preserve"> DOCPROPERTY  MtgSeq  \* MERGEFORMAT </w:instrText>
      </w:r>
      <w:r w:rsidR="002B15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2024</w:t>
      </w:r>
      <w:r w:rsidR="002B150C">
        <w:rPr>
          <w:b/>
          <w:noProof/>
          <w:sz w:val="24"/>
        </w:rPr>
        <w:fldChar w:fldCharType="end"/>
      </w:r>
      <w:r w:rsidR="002B150C">
        <w:rPr>
          <w:b/>
          <w:noProof/>
          <w:sz w:val="24"/>
        </w:rPr>
        <w:fldChar w:fldCharType="begin"/>
      </w:r>
      <w:r w:rsidR="002B150C">
        <w:rPr>
          <w:b/>
          <w:noProof/>
          <w:sz w:val="24"/>
        </w:rPr>
        <w:instrText xml:space="preserve"> DOCPROPERTY  MtgTitle  \* MERGEFORMAT </w:instrText>
      </w:r>
      <w:r w:rsidR="002B15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2B15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50C">
        <w:rPr>
          <w:b/>
          <w:i/>
          <w:noProof/>
          <w:sz w:val="28"/>
        </w:rPr>
        <w:fldChar w:fldCharType="begin"/>
      </w:r>
      <w:r w:rsidR="002B150C">
        <w:rPr>
          <w:b/>
          <w:i/>
          <w:noProof/>
          <w:sz w:val="28"/>
        </w:rPr>
        <w:instrText xml:space="preserve"> DOCPROPERTY  Tdoc#  \* MERGEFORMAT </w:instrText>
      </w:r>
      <w:r w:rsidR="002B15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R5s240316</w:t>
      </w:r>
      <w:r w:rsidR="002B150C">
        <w:rPr>
          <w:b/>
          <w:i/>
          <w:noProof/>
          <w:sz w:val="28"/>
        </w:rPr>
        <w:fldChar w:fldCharType="end"/>
      </w:r>
    </w:p>
    <w:p w14:paraId="7CB45193" w14:textId="77777777" w:rsidR="001E41F3" w:rsidRDefault="002B15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1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15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B1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1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NR5GC </w:t>
            </w:r>
            <w:proofErr w:type="spellStart"/>
            <w:r w:rsidR="002640DD">
              <w:t>eCPSOR</w:t>
            </w:r>
            <w:proofErr w:type="spellEnd"/>
            <w:r w:rsidR="002640DD">
              <w:t xml:space="preserve"> test case 6.3.2.4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1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558C8" w:rsidR="001E41F3" w:rsidRDefault="00B06E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1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B1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2024-04-18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1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1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751C8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test purpose UE shall receive SOR Transparent container included in DL NAS TRANSPORT message with Tsor-cm timer value is other than infinity and is smaller than the current value of the running Tsor-cm timer.</w:t>
            </w:r>
          </w:p>
          <w:p w14:paraId="708AA7DE" w14:textId="2C76FE9F" w:rsidR="001E41F3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C6FBB">
              <w:rPr>
                <w:noProof/>
              </w:rPr>
              <w:t xml:space="preserve">at step 25 </w:t>
            </w:r>
            <w:r>
              <w:rPr>
                <w:noProof/>
              </w:rPr>
              <w:t>in the test</w:t>
            </w:r>
            <w:r w:rsidR="001C6FBB">
              <w:rPr>
                <w:noProof/>
              </w:rPr>
              <w:t xml:space="preserve"> procedure,</w:t>
            </w:r>
            <w:r>
              <w:rPr>
                <w:noProof/>
              </w:rPr>
              <w:t xml:space="preserve"> DL NAS TRANSPORT message with new shorter Tsor-cm value of 20sec is sen</w:t>
            </w:r>
            <w:r w:rsidR="001C6FBB">
              <w:rPr>
                <w:noProof/>
              </w:rPr>
              <w:t>t</w:t>
            </w:r>
            <w:r>
              <w:rPr>
                <w:noProof/>
              </w:rPr>
              <w:t xml:space="preserve"> 49 secs after the 60sec (current Tsor-cm timer value) is started. That means, device will not restart the timer with shorter value (20sec), since current value of the running timer is only 11 secs (&lt; 20sec).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C501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fl_TC_6_3_2_4_TestBody is modified to send DL NAS TRANSPORT message with a TSor-CM timer value of 10sec (‘05’O) rather than 20sec (‘0A’O) to make sure current value of the running Tsor-cm (11 Sec) is greater than the new shorter timer (10sec)</w:t>
            </w:r>
          </w:p>
          <w:p w14:paraId="32E9776E" w14:textId="77777777" w:rsidR="00B06EB9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97760D" w:rsidR="001E41F3" w:rsidRDefault="00B06EB9" w:rsidP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prose CR is associated with this TTCN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2D1CA" w:rsidR="001E41F3" w:rsidRDefault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9F6F4" w:rsidR="001E41F3" w:rsidRDefault="00B06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E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6EB9" w:rsidRDefault="00B06EB9" w:rsidP="00B06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DED3A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6EB9" w:rsidRDefault="00B06EB9" w:rsidP="00B06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E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6EB9" w:rsidRDefault="00B06EB9" w:rsidP="00B06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240F09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3C5B1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06EB9" w:rsidRDefault="00B06EB9" w:rsidP="00B06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7A548E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B3459">
              <w:rPr>
                <w:noProof/>
              </w:rPr>
              <w:t>4344</w:t>
            </w:r>
          </w:p>
        </w:tc>
      </w:tr>
      <w:tr w:rsidR="00B06E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6EB9" w:rsidRDefault="00B06EB9" w:rsidP="00B06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CA8A8" w:rsidR="00B06EB9" w:rsidRDefault="00B06EB9" w:rsidP="00B06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6EB9" w:rsidRDefault="00B06EB9" w:rsidP="00B06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6EB9" w:rsidRDefault="00B06EB9" w:rsidP="00B06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F20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A1A39" w14:textId="77777777" w:rsidR="00285959" w:rsidRDefault="00285959" w:rsidP="0028595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64173446"/>
      <w:bookmarkStart w:id="3" w:name="_Toc54888063"/>
      <w:bookmarkStart w:id="4" w:name="_Toc165040806"/>
      <w:bookmarkStart w:id="5" w:name="_Toc122434493"/>
      <w:bookmarkStart w:id="6" w:name="_Toc295288970"/>
      <w:bookmarkStart w:id="7" w:name="_Toc3257256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39CE24F" w14:textId="77777777" w:rsidR="00285959" w:rsidRDefault="00285959" w:rsidP="002859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42200D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74A2D639" w14:textId="77777777" w:rsidR="00285959" w:rsidRDefault="00285959" w:rsidP="002859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96263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6014DA2" w14:textId="77777777" w:rsidR="00285959" w:rsidRPr="00854C55" w:rsidRDefault="00285959" w:rsidP="0028595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64173447"/>
      <w:r w:rsidRPr="00854C55">
        <w:rPr>
          <w:b/>
        </w:rPr>
        <w:t xml:space="preserve">Corrections </w:t>
      </w:r>
      <w:bookmarkEnd w:id="8"/>
      <w:bookmarkEnd w:id="9"/>
      <w:r w:rsidRPr="00854C55">
        <w:rPr>
          <w:b/>
        </w:rPr>
        <w:t>required.</w:t>
      </w:r>
      <w:bookmarkEnd w:id="10"/>
    </w:p>
    <w:p w14:paraId="1B0BFC52" w14:textId="77777777" w:rsidR="00285959" w:rsidRDefault="00285959" w:rsidP="002859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  <w:bookmarkEnd w:id="3"/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5959" w14:paraId="3D843493" w14:textId="77777777" w:rsidTr="006B066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9FAB" w14:textId="77777777" w:rsidR="00285959" w:rsidRPr="003C0071" w:rsidRDefault="00285959" w:rsidP="006B066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40B5" w14:textId="77777777" w:rsidR="00285959" w:rsidRPr="003C0071" w:rsidRDefault="00285959" w:rsidP="006B066B">
            <w:pPr>
              <w:spacing w:after="0"/>
              <w:rPr>
                <w:rFonts w:ascii="Arial" w:hAnsi="Arial" w:cs="Arial"/>
              </w:rPr>
            </w:pPr>
            <w:r w:rsidRPr="00333F8E">
              <w:rPr>
                <w:rFonts w:ascii="Arial" w:hAnsi="Arial"/>
                <w:bCs/>
              </w:rPr>
              <w:t>fl_TC_6_3_2_4_TestBody</w:t>
            </w:r>
          </w:p>
        </w:tc>
      </w:tr>
      <w:tr w:rsidR="00285959" w14:paraId="0F5B1E12" w14:textId="77777777" w:rsidTr="006B066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B68F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68B" w14:textId="77777777" w:rsidR="00285959" w:rsidRDefault="00285959" w:rsidP="006B066B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As per the test purpose </w:t>
            </w:r>
            <w:r w:rsidRPr="00333F8E">
              <w:rPr>
                <w:b w:val="0"/>
                <w:bCs/>
              </w:rPr>
              <w:t xml:space="preserve">UE </w:t>
            </w:r>
            <w:r>
              <w:rPr>
                <w:b w:val="0"/>
                <w:bCs/>
              </w:rPr>
              <w:t xml:space="preserve">shall </w:t>
            </w:r>
            <w:r w:rsidRPr="00333F8E">
              <w:rPr>
                <w:b w:val="0"/>
                <w:bCs/>
              </w:rPr>
              <w:t xml:space="preserve">receive SOR Transparent container included in DL NAS TRANSPORT message with </w:t>
            </w:r>
            <w:proofErr w:type="spellStart"/>
            <w:r w:rsidRPr="00333F8E">
              <w:rPr>
                <w:b w:val="0"/>
                <w:bCs/>
              </w:rPr>
              <w:t>Tsor</w:t>
            </w:r>
            <w:proofErr w:type="spellEnd"/>
            <w:r w:rsidRPr="00333F8E">
              <w:rPr>
                <w:b w:val="0"/>
                <w:bCs/>
              </w:rPr>
              <w:t xml:space="preserve">-cm timer value is other than infinity and is smaller than the current value of the running </w:t>
            </w:r>
            <w:proofErr w:type="spellStart"/>
            <w:r w:rsidRPr="00333F8E">
              <w:rPr>
                <w:b w:val="0"/>
                <w:bCs/>
              </w:rPr>
              <w:t>Tsor</w:t>
            </w:r>
            <w:proofErr w:type="spellEnd"/>
            <w:r w:rsidRPr="00333F8E">
              <w:rPr>
                <w:b w:val="0"/>
                <w:bCs/>
              </w:rPr>
              <w:t>-cm timer</w:t>
            </w:r>
            <w:r>
              <w:rPr>
                <w:b w:val="0"/>
                <w:bCs/>
              </w:rPr>
              <w:t>.</w:t>
            </w:r>
          </w:p>
          <w:p w14:paraId="12101DFD" w14:textId="62FCDE3B" w:rsidR="00285959" w:rsidRPr="004127A6" w:rsidRDefault="00285959" w:rsidP="006B066B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However,</w:t>
            </w:r>
            <w:r w:rsidR="001C6FBB">
              <w:rPr>
                <w:b w:val="0"/>
                <w:bCs/>
              </w:rPr>
              <w:t xml:space="preserve"> </w:t>
            </w:r>
            <w:r w:rsidR="001C6FBB" w:rsidRPr="001C6FBB">
              <w:rPr>
                <w:b w:val="0"/>
                <w:bCs/>
              </w:rPr>
              <w:t xml:space="preserve">at step 25 in the test procedure, </w:t>
            </w:r>
            <w:r>
              <w:rPr>
                <w:b w:val="0"/>
                <w:bCs/>
              </w:rPr>
              <w:t xml:space="preserve">DL NAS TRANSPORT message with new shorter </w:t>
            </w:r>
            <w:proofErr w:type="spellStart"/>
            <w:r>
              <w:rPr>
                <w:b w:val="0"/>
                <w:bCs/>
              </w:rPr>
              <w:t>Tsor</w:t>
            </w:r>
            <w:proofErr w:type="spellEnd"/>
            <w:r>
              <w:rPr>
                <w:b w:val="0"/>
                <w:bCs/>
              </w:rPr>
              <w:t>-cm value of 20sec is sen</w:t>
            </w:r>
            <w:r w:rsidR="001C6FBB">
              <w:rPr>
                <w:b w:val="0"/>
                <w:bCs/>
              </w:rPr>
              <w:t>t</w:t>
            </w:r>
            <w:r>
              <w:rPr>
                <w:b w:val="0"/>
                <w:bCs/>
              </w:rPr>
              <w:t xml:space="preserve"> 49 secs after the 60sec (current </w:t>
            </w:r>
            <w:proofErr w:type="spellStart"/>
            <w:r>
              <w:rPr>
                <w:b w:val="0"/>
                <w:bCs/>
              </w:rPr>
              <w:t>Tsor</w:t>
            </w:r>
            <w:proofErr w:type="spellEnd"/>
            <w:r>
              <w:rPr>
                <w:b w:val="0"/>
                <w:bCs/>
              </w:rPr>
              <w:t>-cm timer value) is started. That means, device will not restart the timer with shorter value (20sec), since current value of the running timer is only 11 secs (&lt; 20sec).</w:t>
            </w:r>
          </w:p>
        </w:tc>
      </w:tr>
      <w:tr w:rsidR="00285959" w14:paraId="5AE50FE9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63FE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DBD" w14:textId="77777777" w:rsidR="00285959" w:rsidRDefault="00285959" w:rsidP="006B066B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  <w:lang w:val="en-SG"/>
              </w:rPr>
              <w:t xml:space="preserve">Function </w:t>
            </w:r>
            <w:r w:rsidRPr="00333F8E">
              <w:rPr>
                <w:bCs/>
              </w:rPr>
              <w:t>fl_TC_6_3_2_4_TestBody</w:t>
            </w:r>
            <w:r>
              <w:rPr>
                <w:bCs/>
              </w:rPr>
              <w:t xml:space="preserve"> is modified to send DL NAS TRANSPORT message with a </w:t>
            </w:r>
            <w:proofErr w:type="spellStart"/>
            <w:r>
              <w:rPr>
                <w:bCs/>
              </w:rPr>
              <w:t>TSor</w:t>
            </w:r>
            <w:proofErr w:type="spellEnd"/>
            <w:r>
              <w:rPr>
                <w:bCs/>
              </w:rPr>
              <w:t xml:space="preserve">-CM timer value of 10sec (‘05’O) rather than 20sec (‘0A’O) to make sure current value of the running </w:t>
            </w:r>
            <w:proofErr w:type="spellStart"/>
            <w:r>
              <w:rPr>
                <w:bCs/>
              </w:rPr>
              <w:t>Tsor</w:t>
            </w:r>
            <w:proofErr w:type="spellEnd"/>
            <w:r>
              <w:rPr>
                <w:bCs/>
              </w:rPr>
              <w:t>-cm (11 Sec) is greater than the new shorter timer (10sec)</w:t>
            </w:r>
          </w:p>
          <w:p w14:paraId="32748D07" w14:textId="77777777" w:rsidR="00285959" w:rsidRDefault="00285959" w:rsidP="006B066B">
            <w:pPr>
              <w:pStyle w:val="CRCoverPage"/>
              <w:spacing w:after="0"/>
              <w:rPr>
                <w:bCs/>
              </w:rPr>
            </w:pPr>
          </w:p>
          <w:p w14:paraId="3C5318A4" w14:textId="7436F611" w:rsidR="00285959" w:rsidRDefault="00285959" w:rsidP="006B066B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bCs/>
              </w:rPr>
              <w:t>Please note</w:t>
            </w:r>
            <w:r w:rsidR="00B06EB9">
              <w:rPr>
                <w:bCs/>
              </w:rPr>
              <w:t xml:space="preserve"> that </w:t>
            </w:r>
            <w:r>
              <w:rPr>
                <w:bCs/>
              </w:rPr>
              <w:t xml:space="preserve">a </w:t>
            </w:r>
            <w:r w:rsidR="00B06EB9">
              <w:rPr>
                <w:bCs/>
              </w:rPr>
              <w:t>p</w:t>
            </w:r>
            <w:r>
              <w:rPr>
                <w:bCs/>
              </w:rPr>
              <w:t xml:space="preserve">rose CR is </w:t>
            </w:r>
            <w:r w:rsidR="00B06EB9">
              <w:rPr>
                <w:bCs/>
              </w:rPr>
              <w:t>associated with this TTCN change</w:t>
            </w:r>
            <w:r>
              <w:rPr>
                <w:bCs/>
              </w:rPr>
              <w:t>.</w:t>
            </w:r>
          </w:p>
        </w:tc>
      </w:tr>
      <w:tr w:rsidR="00285959" w14:paraId="4A85A47F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50A9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644" w14:textId="77777777" w:rsidR="00285959" w:rsidRDefault="00285959" w:rsidP="006B066B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en-GB"/>
              </w:rPr>
              <w:t>SOR_CMCI_NR5GC</w:t>
            </w:r>
          </w:p>
        </w:tc>
      </w:tr>
      <w:tr w:rsidR="00285959" w14:paraId="72EE335D" w14:textId="77777777" w:rsidTr="006B06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7528" w14:textId="77777777" w:rsidR="00285959" w:rsidRDefault="00285959" w:rsidP="006B066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AEA" w14:textId="4FDE9009" w:rsidR="00285959" w:rsidRPr="0073704E" w:rsidRDefault="002B150C" w:rsidP="006B066B">
            <w:pPr>
              <w:rPr>
                <w:rFonts w:ascii="Arial" w:hAnsi="Arial"/>
                <w:highlight w:val="red"/>
                <w:lang w:eastAsia="zh-CN"/>
              </w:rPr>
            </w:pPr>
            <w:r w:rsidRPr="002B150C">
              <w:rPr>
                <w:rFonts w:ascii="Arial" w:hAnsi="Arial"/>
                <w:highlight w:val="cyan"/>
                <w:lang w:eastAsia="zh-CN"/>
              </w:rPr>
              <w:t>Accepted</w:t>
            </w:r>
            <w:r w:rsidR="00B62477">
              <w:rPr>
                <w:rFonts w:ascii="Arial" w:hAnsi="Arial"/>
                <w:highlight w:val="cyan"/>
                <w:lang w:eastAsia="zh-CN"/>
              </w:rPr>
              <w:t xml:space="preserve"> and implemented according </w:t>
            </w:r>
            <w:r w:rsidR="00B62477" w:rsidRPr="00B62477">
              <w:rPr>
                <w:rFonts w:ascii="Arial" w:hAnsi="Arial"/>
                <w:highlight w:val="cyan"/>
                <w:lang w:eastAsia="zh-CN"/>
              </w:rPr>
              <w:t xml:space="preserve">to </w:t>
            </w:r>
            <w:r w:rsidR="00B62477" w:rsidRPr="00B62477">
              <w:rPr>
                <w:rFonts w:ascii="Arial" w:hAnsi="Arial"/>
                <w:highlight w:val="cyan"/>
                <w:lang w:eastAsia="zh-CN"/>
              </w:rPr>
              <w:t>R5-242146</w:t>
            </w:r>
            <w:r w:rsidRPr="002B150C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7356741" w14:textId="77777777" w:rsidR="00285959" w:rsidRDefault="00285959" w:rsidP="00285959">
      <w:pPr>
        <w:spacing w:after="0"/>
        <w:rPr>
          <w:rFonts w:ascii="Arial" w:hAnsi="Arial"/>
          <w:b/>
          <w:sz w:val="32"/>
          <w:lang w:val="pt-BR"/>
        </w:rPr>
      </w:pPr>
      <w:bookmarkStart w:id="11" w:name="_Toc54888064"/>
    </w:p>
    <w:p w14:paraId="16C6F4D1" w14:textId="77777777" w:rsidR="00285959" w:rsidRDefault="00285959" w:rsidP="0028595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5959" w14:paraId="2E4861C2" w14:textId="77777777" w:rsidTr="006B06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55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>function fl_TC_6_3_2_4_TestBody() runs on NR5GC_PTC</w:t>
            </w:r>
          </w:p>
          <w:p w14:paraId="5761D5D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5F55E2F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CF0DE3E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f_NR_Asn2Nas_PlmnId(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f_NR_CellInfo_GetPLMN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(nr_Cell11));</w:t>
            </w:r>
          </w:p>
          <w:p w14:paraId="3F8AD96C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:='0800'O;</w:t>
            </w:r>
          </w:p>
          <w:p w14:paraId="4CC3E97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:='01'O;//SI/SSCMI/SSSI//@sic R5-233459 sic@</w:t>
            </w:r>
          </w:p>
          <w:p w14:paraId="12E03CE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F8DD02C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O16_Type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E7808C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B128_Type v_Mac_A17;</w:t>
            </w:r>
          </w:p>
          <w:p w14:paraId="1DF6214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NG_NAS_SecurityParams_Type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6683A6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:= '01'O;</w:t>
            </w:r>
          </w:p>
          <w:p w14:paraId="67943F9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f_DomainName_Encode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pc_APN_ID_Internet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D57EE4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:=int2oct(2+lengthof(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),2);//@sic R5s230605 sic@</w:t>
            </w:r>
          </w:p>
          <w:p w14:paraId="715CE7A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:=int2oct(4+lengthof(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),2);//@sic R5s230605 sic@</w:t>
            </w:r>
          </w:p>
          <w:p w14:paraId="142F7438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:= '21'O;</w:t>
            </w:r>
          </w:p>
          <w:p w14:paraId="7B8A42B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:='0001'O;</w:t>
            </w:r>
          </w:p>
          <w:p w14:paraId="022E2D1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('1'B,'1'B,'1'B,'0'B,'1'B);//@sic R5-233459 sic@</w:t>
            </w:r>
          </w:p>
          <w:p w14:paraId="40839CD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NG_NAS_DL_Pdu_Type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425091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NR_SRB_COMMON_IND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BDAF3D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var O1_Type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int2oct(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),1);//@sic R5s230605 sic@</w:t>
            </w:r>
          </w:p>
          <w:p w14:paraId="49CAB283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timer</w:t>
            </w:r>
            <w:proofErr w:type="spellEnd"/>
            <w:proofErr w:type="gram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 xml:space="preserve"> </w:t>
            </w:r>
            <w:proofErr w:type="spellStart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t_Sorcm</w:t>
            </w:r>
            <w:proofErr w:type="spell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:=60.0;</w:t>
            </w:r>
          </w:p>
          <w:p w14:paraId="002F3937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B62477">
              <w:rPr>
                <w:rFonts w:ascii="Courier New" w:hAnsi="Courier New" w:cs="Courier New"/>
                <w:bCs/>
                <w:lang w:val="fr-FR" w:eastAsia="de-DE"/>
              </w:rPr>
              <w:t xml:space="preserve">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bCs/>
                <w:highlight w:val="yellow"/>
                <w:lang w:val="fr-FR" w:eastAsia="de-DE"/>
              </w:rPr>
              <w:t>timer</w:t>
            </w:r>
            <w:proofErr w:type="spellEnd"/>
            <w:proofErr w:type="gramEnd"/>
            <w:r w:rsidRPr="00B62477">
              <w:rPr>
                <w:rFonts w:ascii="Courier New" w:hAnsi="Courier New" w:cs="Courier New"/>
                <w:bCs/>
                <w:highlight w:val="yellow"/>
                <w:lang w:val="fr-FR" w:eastAsia="de-DE"/>
              </w:rPr>
              <w:t xml:space="preserve"> </w:t>
            </w:r>
            <w:proofErr w:type="spellStart"/>
            <w:r w:rsidRPr="00B62477">
              <w:rPr>
                <w:rFonts w:ascii="Courier New" w:hAnsi="Courier New" w:cs="Courier New"/>
                <w:bCs/>
                <w:highlight w:val="yellow"/>
                <w:lang w:val="fr-FR" w:eastAsia="de-DE"/>
              </w:rPr>
              <w:t>t_Wait</w:t>
            </w:r>
            <w:proofErr w:type="spellEnd"/>
            <w:r w:rsidRPr="00B62477">
              <w:rPr>
                <w:rFonts w:ascii="Courier New" w:hAnsi="Courier New" w:cs="Courier New"/>
                <w:bCs/>
                <w:highlight w:val="yellow"/>
                <w:lang w:val="fr-FR" w:eastAsia="de-DE"/>
              </w:rPr>
              <w:t>:=49.0;</w:t>
            </w:r>
          </w:p>
          <w:p w14:paraId="2EB29C7E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</w:p>
          <w:p w14:paraId="152A596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&lt;&lt;&lt;Skip &gt;&gt;&gt;</w:t>
            </w:r>
          </w:p>
          <w:p w14:paraId="14B3AAAB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BA720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//@siclog "Step 24"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586CE2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7F9F5FB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car_NR_SRB_NasPdu_IND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(nr_Cell12, tsc_NR_RbId_SRB2,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20270BFA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1503474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(__FILE__, __LINE__, "UL NAS Transport Message Failed");</w:t>
            </w:r>
          </w:p>
          <w:p w14:paraId="39D1E68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48689D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t_Wait.timeout</w:t>
            </w:r>
            <w:proofErr w:type="spellEnd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</w:p>
          <w:p w14:paraId="7861BB3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//@siclog "Step 25-34b3a1"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8571D58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:='0002'O;//@sic R5s230605 sic@</w:t>
            </w:r>
          </w:p>
          <w:p w14:paraId="210D8B0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:='0A'O;</w:t>
            </w:r>
          </w:p>
          <w:p w14:paraId="1F9AEE53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15B59FC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f_NR5GC_Security_Get();</w:t>
            </w:r>
          </w:p>
          <w:p w14:paraId="73BF3C8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0A82F45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CE3B47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68E5E4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3EC3434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F8B5D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5764B1A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, omit, omit)));//@sic R5s240027 sic@</w:t>
            </w:r>
          </w:p>
          <w:p w14:paraId="4D01190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:= f_Get_NG_DLNASTransport 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E292F6D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gramStart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omit</w:t>
            </w:r>
            <w:proofErr w:type="gram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,</w:t>
            </w:r>
          </w:p>
          <w:p w14:paraId="4D0D504C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B62477">
              <w:rPr>
                <w:rFonts w:ascii="Courier New" w:hAnsi="Courier New" w:cs="Courier New"/>
                <w:bCs/>
                <w:lang w:val="fr-FR" w:eastAsia="de-DE"/>
              </w:rPr>
              <w:t xml:space="preserve">                                        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cs</w:t>
            </w:r>
            <w:proofErr w:type="gram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_PayloadContainer</w:t>
            </w:r>
            <w:proofErr w:type="spell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 xml:space="preserve">(omit, </w:t>
            </w:r>
            <w:proofErr w:type="spellStart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v_NAS_TxMsgContainer_SOR_CMCI</w:t>
            </w:r>
            <w:proofErr w:type="spellEnd"/>
            <w:r w:rsidRPr="00B62477">
              <w:rPr>
                <w:rFonts w:ascii="Courier New" w:hAnsi="Courier New" w:cs="Courier New"/>
                <w:bCs/>
                <w:lang w:val="fr-FR" w:eastAsia="de-DE"/>
              </w:rPr>
              <w:t>));</w:t>
            </w:r>
          </w:p>
          <w:p w14:paraId="12CE5C7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62477">
              <w:rPr>
                <w:rFonts w:ascii="Courier New" w:hAnsi="Courier New" w:cs="Courier New"/>
                <w:bCs/>
                <w:lang w:val="fr-FR"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t_Sorcm.</w:t>
            </w:r>
            <w:proofErr w:type="gramStart"/>
            <w:r w:rsidRPr="008E12FD">
              <w:rPr>
                <w:rFonts w:ascii="Courier New" w:hAnsi="Courier New" w:cs="Courier New"/>
                <w:bCs/>
                <w:lang w:eastAsia="de-DE"/>
              </w:rPr>
              <w:t>stop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11BCEC9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8E12FD">
              <w:rPr>
                <w:rFonts w:ascii="Courier New" w:hAnsi="Courier New" w:cs="Courier New"/>
                <w:bCs/>
                <w:highlight w:val="yellow"/>
                <w:lang w:eastAsia="de-DE"/>
              </w:rPr>
              <w:t>f_NR5GC_TransportSorCmCheckfunction</w:t>
            </w: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(nr_Cell12,nr_Cell11,v_PduToSend,-,"Step 29 </w:t>
            </w:r>
            <w:proofErr w:type="spellStart"/>
            <w:r w:rsidRPr="008E12FD">
              <w:rPr>
                <w:rFonts w:ascii="Courier New" w:hAnsi="Courier New" w:cs="Courier New"/>
                <w:bCs/>
                <w:lang w:eastAsia="de-DE"/>
              </w:rPr>
              <w:t>PASS","Step</w:t>
            </w:r>
            <w:proofErr w:type="spellEnd"/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31 PASS",-,10.0);</w:t>
            </w:r>
          </w:p>
          <w:p w14:paraId="17CCFD4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E12FD">
              <w:rPr>
                <w:rFonts w:ascii="Courier New" w:hAnsi="Courier New" w:cs="Courier New"/>
                <w:bCs/>
                <w:lang w:eastAsia="de-DE"/>
              </w:rPr>
              <w:t xml:space="preserve">  }//End of fl_TC_6_3_2_4_TestBody</w:t>
            </w:r>
          </w:p>
          <w:p w14:paraId="2E1E3F67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59731062" w14:textId="77777777" w:rsidR="00285959" w:rsidRPr="00CA4CF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9DB275E" w14:textId="77777777" w:rsidR="00285959" w:rsidRDefault="00285959" w:rsidP="00285959">
      <w:pPr>
        <w:spacing w:after="0"/>
        <w:rPr>
          <w:rFonts w:ascii="Arial" w:hAnsi="Arial"/>
          <w:b/>
        </w:rPr>
      </w:pPr>
    </w:p>
    <w:p w14:paraId="57821D75" w14:textId="77777777" w:rsidR="00285959" w:rsidRDefault="00285959" w:rsidP="0028595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5959" w14:paraId="3A492000" w14:textId="77777777" w:rsidTr="006B06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951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>function fl_TC_6_3_2_4_TestBody() runs on NR5GC_PTC</w:t>
            </w:r>
          </w:p>
          <w:p w14:paraId="63BF2CE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82AC13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5B43E56D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56C55D24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6C93000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:='01'O;//SI/SSCMI/SSSI//@sic R5-233459 sic@</w:t>
            </w:r>
          </w:p>
          <w:p w14:paraId="5E75C19F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6691D4F0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03A2F5C6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1DBB66B4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395FBC97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:= '01'O;</w:t>
            </w:r>
          </w:p>
          <w:p w14:paraId="28D2C55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pc_APN_ID_Internet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);</w:t>
            </w:r>
          </w:p>
          <w:p w14:paraId="38E9AEAA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:=int2oct(2+lengthof(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),2);//@sic R5s230605 sic@</w:t>
            </w:r>
          </w:p>
          <w:p w14:paraId="77DE869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:=int2oct(4+lengthof(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),2);//@sic R5s230605 sic@</w:t>
            </w:r>
          </w:p>
          <w:p w14:paraId="2EDE896E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2A4AFF87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1A39AB39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('1'B,'1'B,'1'B,'0'B,'1'B);//@sic R5-233459 sic@</w:t>
            </w:r>
          </w:p>
          <w:p w14:paraId="316A60A1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5909DFCC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;</w:t>
            </w:r>
          </w:p>
          <w:p w14:paraId="6ADB70BF" w14:textId="77777777" w:rsidR="00285959" w:rsidRPr="008314F6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314F6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314F6">
              <w:rPr>
                <w:rFonts w:ascii="Courier New" w:hAnsi="Courier New" w:cs="Courier New"/>
                <w:lang w:eastAsia="de-DE"/>
              </w:rPr>
              <w:t>),1);//@sic R5s230605 sic@</w:t>
            </w:r>
          </w:p>
          <w:p w14:paraId="7F812ED8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8314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lang w:val="fr-FR" w:eastAsia="de-DE"/>
              </w:rPr>
              <w:t>timer</w:t>
            </w:r>
            <w:proofErr w:type="spellEnd"/>
            <w:proofErr w:type="gramEnd"/>
            <w:r w:rsidRPr="00B62477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B62477">
              <w:rPr>
                <w:rFonts w:ascii="Courier New" w:hAnsi="Courier New" w:cs="Courier New"/>
                <w:lang w:val="fr-FR" w:eastAsia="de-DE"/>
              </w:rPr>
              <w:t>t_Sorcm</w:t>
            </w:r>
            <w:proofErr w:type="spellEnd"/>
            <w:r w:rsidRPr="00B62477">
              <w:rPr>
                <w:rFonts w:ascii="Courier New" w:hAnsi="Courier New" w:cs="Courier New"/>
                <w:lang w:val="fr-FR" w:eastAsia="de-DE"/>
              </w:rPr>
              <w:t>:=60.0;</w:t>
            </w:r>
          </w:p>
          <w:p w14:paraId="19EEFE32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B62477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highlight w:val="yellow"/>
                <w:lang w:val="fr-FR" w:eastAsia="de-DE"/>
              </w:rPr>
              <w:t>timer</w:t>
            </w:r>
            <w:proofErr w:type="spellEnd"/>
            <w:proofErr w:type="gramEnd"/>
            <w:r w:rsidRPr="00B62477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</w:t>
            </w:r>
            <w:proofErr w:type="spellStart"/>
            <w:r w:rsidRPr="00B62477">
              <w:rPr>
                <w:rFonts w:ascii="Courier New" w:hAnsi="Courier New" w:cs="Courier New"/>
                <w:highlight w:val="yellow"/>
                <w:lang w:val="fr-FR" w:eastAsia="de-DE"/>
              </w:rPr>
              <w:t>t_Wait</w:t>
            </w:r>
            <w:proofErr w:type="spellEnd"/>
            <w:r w:rsidRPr="00B62477">
              <w:rPr>
                <w:rFonts w:ascii="Courier New" w:hAnsi="Courier New" w:cs="Courier New"/>
                <w:highlight w:val="yellow"/>
                <w:lang w:val="fr-FR" w:eastAsia="de-DE"/>
              </w:rPr>
              <w:t>:=49.0;</w:t>
            </w:r>
          </w:p>
          <w:p w14:paraId="009A8308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</w:p>
          <w:p w14:paraId="42A18C98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&lt;&lt;&lt;Skip &gt;&gt;&gt;</w:t>
            </w:r>
          </w:p>
          <w:p w14:paraId="4A9B700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//@siclog "Step 24"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@</w:t>
            </w:r>
          </w:p>
          <w:p w14:paraId="48255C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message carrying acknowledgement of successful reception of the steering of roaming information</w:t>
            </w:r>
          </w:p>
          <w:p w14:paraId="5C4AA3E3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 // @sic R5s201387 Baseline Moving sic@  @sic R5s210026 sic@</w:t>
            </w:r>
          </w:p>
          <w:p w14:paraId="367E2AE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cr_PayloadContainerType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), omit)) {</w:t>
            </w:r>
          </w:p>
          <w:p w14:paraId="213FFDC4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(__FILE__, __LINE__, "UL NAS Transport Message Failed");</w:t>
            </w:r>
          </w:p>
          <w:p w14:paraId="2EF6FDA1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46CD08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t_Wait.timeout</w:t>
            </w:r>
            <w:proofErr w:type="spellEnd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6D885FA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//@siclog "Step 25-34b3a1"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@</w:t>
            </w:r>
          </w:p>
          <w:p w14:paraId="23CA3B4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:='0002'O;//@sic R5s230605 sic@</w:t>
            </w:r>
          </w:p>
          <w:p w14:paraId="2050A980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:='0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5</w:t>
            </w: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'O;</w:t>
            </w:r>
          </w:p>
          <w:p w14:paraId="5183486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;//@sic R5s230605 sic@</w:t>
            </w:r>
          </w:p>
          <w:p w14:paraId="347D5409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470DB51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)),</w:t>
            </w:r>
          </w:p>
          <w:p w14:paraId="73E8E255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483FD2C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538739D2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</w:t>
            </w:r>
          </w:p>
          <w:p w14:paraId="05C2195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);</w:t>
            </w:r>
          </w:p>
          <w:p w14:paraId="0252CF3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3DE50637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, omit, omit)));//@sic R5s240027 sic@</w:t>
            </w:r>
          </w:p>
          <w:p w14:paraId="162C4886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:= f_Get_NG_DLNASTransport 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),</w:t>
            </w:r>
          </w:p>
          <w:p w14:paraId="3BE6ED4F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gramStart"/>
            <w:r w:rsidRPr="00B62477">
              <w:rPr>
                <w:rFonts w:ascii="Courier New" w:hAnsi="Courier New" w:cs="Courier New"/>
                <w:lang w:val="fr-FR" w:eastAsia="de-DE"/>
              </w:rPr>
              <w:t>omit</w:t>
            </w:r>
            <w:proofErr w:type="gramEnd"/>
            <w:r w:rsidRPr="00B62477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252AC51F" w14:textId="77777777" w:rsidR="00285959" w:rsidRPr="00B62477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B62477">
              <w:rPr>
                <w:rFonts w:ascii="Courier New" w:hAnsi="Courier New" w:cs="Courier New"/>
                <w:lang w:val="fr-FR" w:eastAsia="de-DE"/>
              </w:rPr>
              <w:t xml:space="preserve">                                            </w:t>
            </w:r>
            <w:proofErr w:type="spellStart"/>
            <w:proofErr w:type="gramStart"/>
            <w:r w:rsidRPr="00B62477">
              <w:rPr>
                <w:rFonts w:ascii="Courier New" w:hAnsi="Courier New" w:cs="Courier New"/>
                <w:lang w:val="fr-FR" w:eastAsia="de-DE"/>
              </w:rPr>
              <w:t>cs</w:t>
            </w:r>
            <w:proofErr w:type="gramEnd"/>
            <w:r w:rsidRPr="00B62477">
              <w:rPr>
                <w:rFonts w:ascii="Courier New" w:hAnsi="Courier New" w:cs="Courier New"/>
                <w:lang w:val="fr-FR" w:eastAsia="de-DE"/>
              </w:rPr>
              <w:t>_PayloadContainer</w:t>
            </w:r>
            <w:proofErr w:type="spellEnd"/>
            <w:r w:rsidRPr="00B62477">
              <w:rPr>
                <w:rFonts w:ascii="Courier New" w:hAnsi="Courier New" w:cs="Courier New"/>
                <w:lang w:val="fr-FR" w:eastAsia="de-DE"/>
              </w:rPr>
              <w:t xml:space="preserve">(omit, </w:t>
            </w:r>
            <w:proofErr w:type="spellStart"/>
            <w:r w:rsidRPr="00B62477">
              <w:rPr>
                <w:rFonts w:ascii="Courier New" w:hAnsi="Courier New" w:cs="Courier New"/>
                <w:lang w:val="fr-FR" w:eastAsia="de-DE"/>
              </w:rPr>
              <w:t>v_NAS_TxMsgContainer_SOR_CMCI</w:t>
            </w:r>
            <w:proofErr w:type="spellEnd"/>
            <w:r w:rsidRPr="00B62477">
              <w:rPr>
                <w:rFonts w:ascii="Courier New" w:hAnsi="Courier New" w:cs="Courier New"/>
                <w:lang w:val="fr-FR" w:eastAsia="de-DE"/>
              </w:rPr>
              <w:t>));</w:t>
            </w:r>
          </w:p>
          <w:p w14:paraId="74D8EC6F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62477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t_Sorcm.</w:t>
            </w:r>
            <w:proofErr w:type="gramStart"/>
            <w:r w:rsidRPr="008E12FD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0F344AD" w14:textId="77777777" w:rsidR="00285959" w:rsidRPr="008E12FD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E12FD">
              <w:rPr>
                <w:rFonts w:ascii="Courier New" w:hAnsi="Courier New" w:cs="Courier New"/>
                <w:highlight w:val="yellow"/>
                <w:lang w:eastAsia="de-DE"/>
              </w:rPr>
              <w:t>f_NR5GC_TransportSorCmCheckfunction(</w:t>
            </w:r>
            <w:r w:rsidRPr="008E12FD">
              <w:rPr>
                <w:rFonts w:ascii="Courier New" w:hAnsi="Courier New" w:cs="Courier New"/>
                <w:lang w:eastAsia="de-DE"/>
              </w:rPr>
              <w:t xml:space="preserve">nr_Cell12,nr_Cell11,v_PduToSend,-,"Step 29 </w:t>
            </w:r>
            <w:proofErr w:type="spellStart"/>
            <w:r w:rsidRPr="008E12FD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8E12FD">
              <w:rPr>
                <w:rFonts w:ascii="Courier New" w:hAnsi="Courier New" w:cs="Courier New"/>
                <w:lang w:eastAsia="de-DE"/>
              </w:rPr>
              <w:t xml:space="preserve"> 31 PASS",-,10.0);</w:t>
            </w:r>
          </w:p>
          <w:p w14:paraId="4F9E7F7B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12FD">
              <w:rPr>
                <w:rFonts w:ascii="Courier New" w:hAnsi="Courier New" w:cs="Courier New"/>
                <w:lang w:eastAsia="de-DE"/>
              </w:rPr>
              <w:t xml:space="preserve">  }//End of fl_TC_6_3_2_4_TestBody</w:t>
            </w:r>
          </w:p>
          <w:p w14:paraId="0E8D7B56" w14:textId="77777777" w:rsidR="00285959" w:rsidRPr="0008206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C14A10" w14:textId="77777777" w:rsidR="00285959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66432E03" w14:textId="77777777" w:rsidR="00285959" w:rsidRPr="00CA4CF2" w:rsidRDefault="00285959" w:rsidP="006B06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5"/>
      <w:bookmarkEnd w:id="6"/>
      <w:bookmarkEnd w:id="7"/>
      <w:bookmarkEnd w:id="11"/>
    </w:tbl>
    <w:p w14:paraId="225D83F5" w14:textId="77777777" w:rsidR="00285959" w:rsidRDefault="00285959" w:rsidP="00285959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F208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1FAC" w14:textId="77777777" w:rsidR="007F2089" w:rsidRDefault="007F2089">
      <w:r>
        <w:separator/>
      </w:r>
    </w:p>
  </w:endnote>
  <w:endnote w:type="continuationSeparator" w:id="0">
    <w:p w14:paraId="5ABC63D1" w14:textId="77777777" w:rsidR="007F2089" w:rsidRDefault="007F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36E84" w14:textId="77777777" w:rsidR="007F2089" w:rsidRDefault="007F2089">
      <w:r>
        <w:separator/>
      </w:r>
    </w:p>
  </w:footnote>
  <w:footnote w:type="continuationSeparator" w:id="0">
    <w:p w14:paraId="3D7120C0" w14:textId="77777777" w:rsidR="007F2089" w:rsidRDefault="007F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0D51" w14:textId="77777777" w:rsidR="006A60EC" w:rsidRDefault="006A60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E02C" w14:textId="77777777" w:rsidR="006A60EC" w:rsidRDefault="002B15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ED6A" w14:textId="77777777" w:rsidR="006A60EC" w:rsidRDefault="006A6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41679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345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FBB"/>
    <w:rsid w:val="001E41F3"/>
    <w:rsid w:val="0026004D"/>
    <w:rsid w:val="002640DD"/>
    <w:rsid w:val="00275D12"/>
    <w:rsid w:val="00284FEB"/>
    <w:rsid w:val="00285959"/>
    <w:rsid w:val="002860C4"/>
    <w:rsid w:val="002B15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0EC"/>
    <w:rsid w:val="006B46FB"/>
    <w:rsid w:val="006E21FB"/>
    <w:rsid w:val="00792342"/>
    <w:rsid w:val="007977A8"/>
    <w:rsid w:val="007B512A"/>
    <w:rsid w:val="007C2097"/>
    <w:rsid w:val="007D6A07"/>
    <w:rsid w:val="007F2089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A4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EB9"/>
    <w:rsid w:val="00B258BB"/>
    <w:rsid w:val="00B62477"/>
    <w:rsid w:val="00B67B97"/>
    <w:rsid w:val="00B968C8"/>
    <w:rsid w:val="00BA3EC5"/>
    <w:rsid w:val="00BA51D9"/>
    <w:rsid w:val="00BB5DFC"/>
    <w:rsid w:val="00BD279D"/>
    <w:rsid w:val="00BD6BB8"/>
    <w:rsid w:val="00C01C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8595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859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B414D-238D-4C12-80C5-38846243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994</Words>
  <Characters>10022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2024-06-08T01:45:00Z</dcterms:created>
  <dcterms:modified xsi:type="dcterms:W3CDTF">2024-06-10T09:36:00Z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R5s240316</vt:lpwstr>
  </property>
  <property fmtid="{D5CDD505-2E9C-101B-9397-08002B2CF9AE}" pid="10" name="Spec#">
    <vt:lpwstr>38.523-3</vt:lpwstr>
  </property>
  <property fmtid="{D5CDD505-2E9C-101B-9397-08002B2CF9AE}" pid="11" name="Cr#">
    <vt:lpwstr>3426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eCPSOR test case 6.3.2.4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2024-04-18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1716888713</vt:lpwstr>
  </property>
</Properties>
</file>