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80800" w14:textId="77777777" w:rsidR="00BF1227" w:rsidRDefault="00BF1227" w:rsidP="00BF12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R5s240313</w:t>
        </w:r>
      </w:fldSimple>
    </w:p>
    <w:p w14:paraId="4147BEC4" w14:textId="77777777" w:rsidR="00BF1227" w:rsidRDefault="00000000" w:rsidP="00BF12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1227" w:rsidRPr="00BA51D9">
          <w:rPr>
            <w:b/>
            <w:noProof/>
            <w:sz w:val="24"/>
          </w:rPr>
          <w:t>Online</w:t>
        </w:r>
      </w:fldSimple>
      <w:r w:rsidR="00BF1227">
        <w:rPr>
          <w:b/>
          <w:noProof/>
          <w:sz w:val="24"/>
        </w:rPr>
        <w:t xml:space="preserve">, </w:t>
      </w:r>
      <w:r w:rsidR="00BF1227">
        <w:fldChar w:fldCharType="begin"/>
      </w:r>
      <w:r w:rsidR="00BF1227">
        <w:instrText xml:space="preserve"> DOCPROPERTY  Country  \* MERGEFORMAT </w:instrText>
      </w:r>
      <w:r w:rsidR="00BF1227">
        <w:fldChar w:fldCharType="end"/>
      </w:r>
      <w:r w:rsidR="00BF1227">
        <w:rPr>
          <w:b/>
          <w:noProof/>
          <w:sz w:val="24"/>
        </w:rPr>
        <w:t xml:space="preserve">, </w:t>
      </w:r>
      <w:fldSimple w:instr=" DOCPROPERTY  StartDate  \* MERGEFORMAT ">
        <w:r w:rsidR="00BF1227" w:rsidRPr="00BA51D9">
          <w:rPr>
            <w:b/>
            <w:noProof/>
            <w:sz w:val="24"/>
          </w:rPr>
          <w:t>8th Dec 2023</w:t>
        </w:r>
      </w:fldSimple>
      <w:r w:rsidR="00BF1227">
        <w:rPr>
          <w:b/>
          <w:noProof/>
          <w:sz w:val="24"/>
        </w:rPr>
        <w:t xml:space="preserve"> - </w:t>
      </w:r>
      <w:fldSimple w:instr=" DOCPROPERTY  EndDate  \* MERGEFORMAT ">
        <w:r w:rsidR="00BF1227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227" w14:paraId="3A69842A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E4C14" w14:textId="77777777" w:rsidR="00BF1227" w:rsidRDefault="00BF1227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F1227" w14:paraId="0984921A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0247C" w14:textId="77777777" w:rsidR="00BF1227" w:rsidRDefault="00BF1227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227" w14:paraId="2BB99FA7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59609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0DD440A2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0B2E8EFB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FE756" w14:textId="77777777" w:rsidR="00BF1227" w:rsidRPr="00410371" w:rsidRDefault="00000000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122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CCA91E8" w14:textId="77777777" w:rsidR="00BF1227" w:rsidRDefault="00BF1227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C2595" w14:textId="77777777" w:rsidR="00BF1227" w:rsidRPr="00410371" w:rsidRDefault="00000000" w:rsidP="007D35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1227" w:rsidRPr="00410371">
                <w:rPr>
                  <w:b/>
                  <w:noProof/>
                  <w:sz w:val="28"/>
                </w:rPr>
                <w:t>3425</w:t>
              </w:r>
            </w:fldSimple>
          </w:p>
        </w:tc>
        <w:tc>
          <w:tcPr>
            <w:tcW w:w="709" w:type="dxa"/>
          </w:tcPr>
          <w:p w14:paraId="4E4A96BA" w14:textId="77777777" w:rsidR="00BF1227" w:rsidRDefault="00BF1227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52FFE" w14:textId="77777777" w:rsidR="00BF1227" w:rsidRPr="00410371" w:rsidRDefault="00000000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122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8EF59E" w14:textId="77777777" w:rsidR="00BF1227" w:rsidRDefault="00BF1227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1A023" w14:textId="77777777" w:rsidR="00BF1227" w:rsidRPr="00410371" w:rsidRDefault="00000000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1227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954BA" w14:textId="77777777" w:rsidR="00BF1227" w:rsidRDefault="00BF1227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F1227" w14:paraId="46FA129D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05142" w14:textId="77777777" w:rsidR="00BF1227" w:rsidRDefault="00BF1227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F1227" w14:paraId="25F3DD4A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8EF60" w14:textId="77777777" w:rsidR="00BF1227" w:rsidRPr="00F25D98" w:rsidRDefault="00BF1227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227" w14:paraId="377BB525" w14:textId="77777777" w:rsidTr="007D3582">
        <w:tc>
          <w:tcPr>
            <w:tcW w:w="9641" w:type="dxa"/>
            <w:gridSpan w:val="9"/>
          </w:tcPr>
          <w:p w14:paraId="177D2832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E12203" w14:textId="77777777" w:rsidR="00BF1227" w:rsidRDefault="00BF1227" w:rsidP="00BF12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227" w14:paraId="12E5E65D" w14:textId="77777777" w:rsidTr="007D3582">
        <w:tc>
          <w:tcPr>
            <w:tcW w:w="2835" w:type="dxa"/>
          </w:tcPr>
          <w:p w14:paraId="1AE29134" w14:textId="77777777" w:rsidR="00BF1227" w:rsidRDefault="00BF1227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E92FA4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D55F74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B9372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46B7E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6CB8BD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7D6B9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52330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DA2F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C3347C" w14:textId="77777777" w:rsidR="00BF1227" w:rsidRDefault="00BF1227" w:rsidP="00BF12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227" w14:paraId="78457AC6" w14:textId="77777777" w:rsidTr="007D3582">
        <w:tc>
          <w:tcPr>
            <w:tcW w:w="9640" w:type="dxa"/>
            <w:gridSpan w:val="11"/>
          </w:tcPr>
          <w:p w14:paraId="13C14374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49F7E0E1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402A1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5A858" w14:textId="77777777" w:rsidR="00BF1227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F1227">
                <w:t>Correction to NR MAC testcase 7.1.1.3.8.1</w:t>
              </w:r>
            </w:fldSimple>
          </w:p>
        </w:tc>
      </w:tr>
      <w:tr w:rsidR="00BF1227" w14:paraId="0DE3B83D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457AF852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540CD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3421D0AD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41FC5BD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1CBBD" w14:textId="77777777" w:rsidR="00BF1227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1227">
                <w:rPr>
                  <w:noProof/>
                </w:rPr>
                <w:t>ROHDE &amp; SCHWARZ</w:t>
              </w:r>
            </w:fldSimple>
          </w:p>
        </w:tc>
      </w:tr>
      <w:tr w:rsidR="00BF1227" w14:paraId="5C0D24CE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104F4D7A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BF685" w14:textId="09C7DD1C" w:rsidR="00BF1227" w:rsidRDefault="00BF1227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1227" w14:paraId="7FD896CE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F49E087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7983F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1BCBC48B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331E4895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D35DC3" w14:textId="77777777" w:rsidR="00BF1227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122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C0CF50" w14:textId="77777777" w:rsidR="00BF1227" w:rsidRDefault="00BF1227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E293A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03E89" w14:textId="77777777" w:rsidR="00BF1227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1227">
                <w:rPr>
                  <w:noProof/>
                </w:rPr>
                <w:t>2024-04-16</w:t>
              </w:r>
            </w:fldSimple>
          </w:p>
        </w:tc>
      </w:tr>
      <w:tr w:rsidR="00BF1227" w14:paraId="229AD84A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33FD9DE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5FD86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C02D3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55051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6E9F9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11FB5C30" w14:textId="77777777" w:rsidTr="007D35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858D7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24EE4C" w14:textId="77777777" w:rsidR="00BF1227" w:rsidRDefault="00000000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12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6AA4E" w14:textId="77777777" w:rsidR="00BF1227" w:rsidRDefault="00BF1227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506439" w14:textId="77777777" w:rsidR="00BF1227" w:rsidRDefault="00BF1227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1E282" w14:textId="77777777" w:rsidR="00BF1227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1227">
                <w:rPr>
                  <w:noProof/>
                </w:rPr>
                <w:t>Rel-17</w:t>
              </w:r>
            </w:fldSimple>
          </w:p>
        </w:tc>
      </w:tr>
      <w:tr w:rsidR="00BF1227" w14:paraId="20DCD136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C516F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9D11C6" w14:textId="77777777" w:rsidR="00BF1227" w:rsidRDefault="00BF1227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FBBE9" w14:textId="77777777" w:rsidR="00BF1227" w:rsidRDefault="00BF1227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98B175" w14:textId="77777777" w:rsidR="00BF1227" w:rsidRPr="007C2097" w:rsidRDefault="00BF1227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F1227" w14:paraId="4A056DDC" w14:textId="77777777" w:rsidTr="007D3582">
        <w:tc>
          <w:tcPr>
            <w:tcW w:w="1843" w:type="dxa"/>
          </w:tcPr>
          <w:p w14:paraId="5252DA42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8C076B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01993091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47088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DE28E" w14:textId="662B0D1A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TS 38.523-1 Table 7.1.1.3.8.1.3.2-1: Main behaviour</w:t>
            </w:r>
            <w:r>
              <w:br/>
            </w:r>
            <w:r>
              <w:br/>
            </w:r>
            <w:r>
              <w:rPr>
                <w:b/>
                <w:bCs/>
              </w:rPr>
              <w:t>Step 9: SS adjusts cell levels according to row T1 of Table 7.1.1.3.8.3.1.2-0/0A</w:t>
            </w:r>
            <w:r>
              <w:br/>
            </w:r>
            <w:r>
              <w:br/>
              <w:t xml:space="preserve">Row T1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dropped to -99 dBm and </w:t>
            </w:r>
            <w:r>
              <w:rPr>
                <w:b/>
                <w:bCs/>
              </w:rPr>
              <w:t>NR Cell 3</w:t>
            </w:r>
            <w:r>
              <w:t xml:space="preserve"> remains at -88 dBm</w:t>
            </w:r>
            <w:r>
              <w:br/>
            </w:r>
            <w:r>
              <w:br/>
              <w:t>According to TS 38.331, Sec 7.1.1: Timer T310 is started as soon as the PHY layer detects physical layer problems for the SpCell (</w:t>
            </w:r>
            <w:r>
              <w:rPr>
                <w:b/>
                <w:bCs/>
              </w:rPr>
              <w:t>NR Cell 1</w:t>
            </w:r>
            <w:r>
              <w:t xml:space="preserve">) i.e. upon receiving N310 consecutive out-of-sync indications from lower layers (Because power of NR Cell 1 has dropped), T310 timer is configured for </w:t>
            </w:r>
            <w:r>
              <w:rPr>
                <w:b/>
                <w:bCs/>
              </w:rPr>
              <w:t>1000ms</w:t>
            </w:r>
            <w:r>
              <w:t>.</w:t>
            </w:r>
            <w:r>
              <w:br/>
            </w:r>
            <w:r>
              <w:br/>
              <w:t>Upon expiry of T310 timer, UE initiates the connection re-establishment procedure to NR Cell 1.</w:t>
            </w:r>
            <w:r>
              <w:br/>
            </w:r>
            <w:r>
              <w:br/>
            </w:r>
            <w:r>
              <w:rPr>
                <w:b/>
                <w:bCs/>
              </w:rPr>
              <w:t>The issue here is the phr-ProhibitTimer is also configured for sf1000 which would mean 1000 subframes, 1 subframe = 1ms. Hence, this timer is also for 1000ms</w:t>
            </w:r>
            <w:r>
              <w:br/>
            </w:r>
            <w:r>
              <w:br/>
              <w:t xml:space="preserve">Step 11: Check: After </w:t>
            </w:r>
            <w:r>
              <w:rPr>
                <w:i/>
                <w:iCs/>
              </w:rPr>
              <w:t>prohibitPHR-Timer</w:t>
            </w:r>
            <w:r>
              <w:t xml:space="preserve"> after step 7, does the UE transmit a MAC PDU containing Multiple Entry PHR MAC CE containing Type 1 PH of NR SpCell and Scell? Note 3</w:t>
            </w:r>
            <w:r>
              <w:br/>
            </w:r>
            <w:r>
              <w:br/>
              <w:t xml:space="preserve">Hence, for the UE, when T310 timer expires, it tries to perform re-attach to NR Cell 1 by initiating a RACH procedure and sending an </w:t>
            </w:r>
            <w:r w:rsidRPr="0077213E">
              <w:rPr>
                <w:b/>
              </w:rPr>
              <w:t>RRC Re-Establishment Request</w:t>
            </w:r>
            <w:r>
              <w:t xml:space="preserve"> which leads to TC failure.</w:t>
            </w:r>
          </w:p>
        </w:tc>
      </w:tr>
      <w:tr w:rsidR="00BF1227" w14:paraId="4D362AD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C905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4B450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54DACEB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75D44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28CAB" w14:textId="77777777" w:rsidR="00BF1227" w:rsidRDefault="00BF1227" w:rsidP="00BF1227">
            <w:pPr>
              <w:pStyle w:val="CRCoverPage"/>
              <w:spacing w:after="0"/>
            </w:pPr>
            <w:r>
              <w:rPr>
                <w:noProof/>
              </w:rPr>
              <w:t xml:space="preserve">It is recommended to </w:t>
            </w:r>
            <w:r>
              <w:t xml:space="preserve">decrease the value of the </w:t>
            </w:r>
            <w:r>
              <w:rPr>
                <w:i/>
                <w:iCs/>
              </w:rPr>
              <w:t xml:space="preserve">prohibitPHR-Timer </w:t>
            </w:r>
            <w:r>
              <w:t xml:space="preserve">from </w:t>
            </w:r>
            <w:r>
              <w:rPr>
                <w:b/>
                <w:bCs/>
              </w:rPr>
              <w:t>sf1000 to sf500</w:t>
            </w:r>
            <w:r>
              <w:t xml:space="preserve"> so that this timer expires before T310 timer expires and the check at Step 11 can be fulfilled.</w:t>
            </w:r>
          </w:p>
          <w:p w14:paraId="22FB3704" w14:textId="77777777" w:rsidR="00BF1227" w:rsidRDefault="00BF1227" w:rsidP="00BF1227">
            <w:pPr>
              <w:pStyle w:val="CRCoverPage"/>
              <w:spacing w:after="0"/>
            </w:pPr>
          </w:p>
          <w:p w14:paraId="1A7A6574" w14:textId="77777777" w:rsidR="00BF1227" w:rsidRDefault="00BF1227" w:rsidP="00BF1227">
            <w:pPr>
              <w:pStyle w:val="CRCoverPage"/>
              <w:spacing w:after="0"/>
            </w:pPr>
            <w:r>
              <w:t xml:space="preserve">At Step 12: </w:t>
            </w:r>
            <w:r>
              <w:rPr>
                <w:b/>
                <w:bCs/>
              </w:rPr>
              <w:t>SS adjusts cell levels according to row T2 of Table 7.1.1.3.8.1.3.2-0/0A</w:t>
            </w:r>
            <w:r>
              <w:br/>
            </w:r>
            <w:r>
              <w:br/>
              <w:t xml:space="preserve">Row T2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brought back to -88 dBm and </w:t>
            </w:r>
            <w:r>
              <w:rPr>
                <w:b/>
                <w:bCs/>
              </w:rPr>
              <w:t>NR Cell 3</w:t>
            </w:r>
            <w:r>
              <w:t xml:space="preserve"> remains at -88 dBm.  This would mean that UE would again be in-sync with NR Cell 1 because it would have received N311 consecutive in-sync indications from lower layers for the SpCell (</w:t>
            </w:r>
            <w:r>
              <w:rPr>
                <w:b/>
                <w:bCs/>
              </w:rPr>
              <w:t>NR Cell 1</w:t>
            </w:r>
            <w:r>
              <w:t>) and would stop timer T310.</w:t>
            </w:r>
          </w:p>
          <w:p w14:paraId="6492D42D" w14:textId="77777777" w:rsidR="00BF1227" w:rsidRDefault="00BF1227" w:rsidP="00BF1227">
            <w:pPr>
              <w:pStyle w:val="CRCoverPage"/>
              <w:spacing w:after="0"/>
            </w:pPr>
          </w:p>
          <w:p w14:paraId="6FE2B5A9" w14:textId="77777777" w:rsidR="00BF1227" w:rsidRPr="005D2F28" w:rsidRDefault="00BF1227" w:rsidP="00BF1227">
            <w:pPr>
              <w:pStyle w:val="CRCoverPage"/>
              <w:spacing w:after="0"/>
              <w:rPr>
                <w:b/>
              </w:rPr>
            </w:pPr>
            <w:r w:rsidRPr="005D2F28">
              <w:rPr>
                <w:b/>
              </w:rPr>
              <w:t>NOTE: A Prose CR would be raised at the next RAN5</w:t>
            </w:r>
          </w:p>
          <w:p w14:paraId="4561D2A5" w14:textId="77777777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227" w14:paraId="10A4D7C1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94D52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832E1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3F0251BB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5BDD0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F9EF7" w14:textId="67600323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  <w:r w:rsidRPr="00143E99">
              <w:rPr>
                <w:noProof/>
              </w:rPr>
              <w:t>A conformant</w:t>
            </w:r>
            <w:r>
              <w:rPr>
                <w:noProof/>
              </w:rPr>
              <w:t xml:space="preserve"> </w:t>
            </w:r>
            <w:r w:rsidRPr="00143E99">
              <w:rPr>
                <w:noProof/>
              </w:rPr>
              <w:t xml:space="preserve">UE </w:t>
            </w:r>
            <w:r w:rsidRPr="00143E99">
              <w:rPr>
                <w:rFonts w:cs="Arial"/>
                <w:lang w:eastAsia="en-GB"/>
              </w:rPr>
              <w:t>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BF1227" w14:paraId="4EAFD3C6" w14:textId="77777777" w:rsidTr="007D3582">
        <w:tc>
          <w:tcPr>
            <w:tcW w:w="2694" w:type="dxa"/>
            <w:gridSpan w:val="2"/>
          </w:tcPr>
          <w:p w14:paraId="57065144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6891D8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7B1E1EB1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C37A2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F207C" w14:textId="69654189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7.1.1.3.8.1.ENDC, 7.1.1.3.8.1.NR5GC</w:t>
            </w:r>
          </w:p>
        </w:tc>
      </w:tr>
      <w:tr w:rsidR="00BF1227" w14:paraId="5A66D8B0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C70D9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21B1D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56DC96C0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B7C6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DE69E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852460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13CB6" w14:textId="77777777" w:rsidR="00BF1227" w:rsidRDefault="00BF1227" w:rsidP="00BF1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2D0AE" w14:textId="77777777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227" w14:paraId="1A50C94F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212F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5F552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1E2F" w14:textId="45C3167C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FD149" w14:textId="77777777" w:rsidR="00BF1227" w:rsidRDefault="00BF1227" w:rsidP="00BF1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C99B1" w14:textId="537A352A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227" w14:paraId="4E311E67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7A368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4A01A" w14:textId="2D890F4D" w:rsidR="00BF1227" w:rsidRDefault="00AF446F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EDEAF" w14:textId="7E1CC965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01C63A" w14:textId="77777777" w:rsidR="00BF1227" w:rsidRDefault="00BF1227" w:rsidP="00BF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E7310" w14:textId="5833F85F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F1227" w14:paraId="15794F85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83D58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63056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92524" w14:textId="554FC98B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29E03" w14:textId="77777777" w:rsidR="00BF1227" w:rsidRDefault="00BF1227" w:rsidP="00BF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9AF3" w14:textId="1AFBB7B3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227" w14:paraId="549AEEEC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C62BA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4695D" w14:textId="77777777" w:rsidR="00BF1227" w:rsidRDefault="00BF1227" w:rsidP="00BF1227">
            <w:pPr>
              <w:pStyle w:val="CRCoverPage"/>
              <w:spacing w:after="0"/>
              <w:rPr>
                <w:noProof/>
              </w:rPr>
            </w:pPr>
          </w:p>
        </w:tc>
      </w:tr>
      <w:tr w:rsidR="00BF1227" w14:paraId="42B22589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CC147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B011" w14:textId="77777777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227" w:rsidRPr="008863B9" w14:paraId="3649567D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6DCCC" w14:textId="77777777" w:rsidR="00BF1227" w:rsidRPr="008863B9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16AC1" w14:textId="77777777" w:rsidR="00BF1227" w:rsidRPr="008863B9" w:rsidRDefault="00BF1227" w:rsidP="00BF12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227" w14:paraId="63C30AB3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7D439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56E3E" w14:textId="77777777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415220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5C3349F" w14:textId="04A21E97" w:rsidR="00BF1227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BF1227" w:rsidRPr="00E2219E">
        <w:rPr>
          <w:rFonts w:ascii="Arial" w:hAnsi="Arial" w:cs="Arial"/>
          <w:iCs/>
          <w:noProof/>
        </w:rPr>
        <w:t>Table of Contents</w:t>
      </w:r>
      <w:r w:rsidR="00BF1227">
        <w:rPr>
          <w:noProof/>
        </w:rPr>
        <w:tab/>
      </w:r>
      <w:r w:rsidR="00BF1227">
        <w:rPr>
          <w:noProof/>
        </w:rPr>
        <w:fldChar w:fldCharType="begin"/>
      </w:r>
      <w:r w:rsidR="00BF1227">
        <w:rPr>
          <w:noProof/>
        </w:rPr>
        <w:instrText xml:space="preserve"> PAGEREF _Toc164152205 \h </w:instrText>
      </w:r>
      <w:r w:rsidR="00BF1227">
        <w:rPr>
          <w:noProof/>
        </w:rPr>
      </w:r>
      <w:r w:rsidR="00BF1227">
        <w:rPr>
          <w:noProof/>
        </w:rPr>
        <w:fldChar w:fldCharType="separate"/>
      </w:r>
      <w:r w:rsidR="00BF1227">
        <w:rPr>
          <w:noProof/>
        </w:rPr>
        <w:t>3</w:t>
      </w:r>
      <w:r w:rsidR="00BF1227">
        <w:rPr>
          <w:noProof/>
        </w:rPr>
        <w:fldChar w:fldCharType="end"/>
      </w:r>
    </w:p>
    <w:p w14:paraId="3CC690C7" w14:textId="763313A3" w:rsidR="00BF1227" w:rsidRDefault="00BF122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2219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2219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8ACF40B" w14:textId="15A01BBE" w:rsidR="00BF1227" w:rsidRDefault="00BF122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2219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2219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1B03FE" w14:textId="66808FEB" w:rsidR="00BF1227" w:rsidRDefault="00BF122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E2219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E2219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D74F161" w14:textId="49CDE7EE" w:rsidR="00BF1227" w:rsidRDefault="00BF122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E2219E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E2219E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34B9C4E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4152206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4152207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4152208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99AC9B7" w:rsidR="00273EC8" w:rsidRPr="000D7399" w:rsidRDefault="0077213E" w:rsidP="00A03A20">
            <w:pPr>
              <w:spacing w:after="0"/>
              <w:rPr>
                <w:rFonts w:ascii="Arial" w:hAnsi="Arial" w:cs="Arial"/>
              </w:rPr>
            </w:pPr>
            <w:r w:rsidRPr="0077213E">
              <w:rPr>
                <w:rFonts w:ascii="Arial" w:hAnsi="Arial"/>
              </w:rPr>
              <w:t>cs_PHR_Config_71138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006647C7" w:rsidR="00CF375B" w:rsidRPr="00380B6A" w:rsidRDefault="00380B6A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80B6A">
              <w:rPr>
                <w:rFonts w:ascii="Arial" w:hAnsi="Arial" w:cs="Arial"/>
              </w:rPr>
              <w:t>In TS 38.523-1 Table 7.1.1.3.8.1.3.2-1: Main behaviour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Step 9: SS adjusts cell levels according to row T1 of Table 7.1.1.3.8.3.1.2-0/0A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Row T1 suggests that cell power of 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 is dropped to -99 dBm and </w:t>
            </w:r>
            <w:r w:rsidRPr="00380B6A">
              <w:rPr>
                <w:rFonts w:ascii="Arial" w:hAnsi="Arial" w:cs="Arial"/>
                <w:b/>
                <w:bCs/>
              </w:rPr>
              <w:t>NR Cell 3</w:t>
            </w:r>
            <w:r w:rsidRPr="00380B6A">
              <w:rPr>
                <w:rFonts w:ascii="Arial" w:hAnsi="Arial" w:cs="Arial"/>
              </w:rPr>
              <w:t xml:space="preserve"> remains at -88 dBm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According to TS 38.331, Sec 7.1.1: Timer T310 is started as soon as the PHY layer detects physical layer problems for the SpCell (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) i.e. upon receiving N310 consecutive out-of-sync indications from lower layers (Because power of NR Cell 1 has dropped), T310 timer is configured for </w:t>
            </w:r>
            <w:r w:rsidRPr="00380B6A">
              <w:rPr>
                <w:rFonts w:ascii="Arial" w:hAnsi="Arial" w:cs="Arial"/>
                <w:b/>
                <w:bCs/>
              </w:rPr>
              <w:t>1000ms</w:t>
            </w:r>
            <w:r w:rsidRPr="00380B6A">
              <w:rPr>
                <w:rFonts w:ascii="Arial" w:hAnsi="Arial" w:cs="Arial"/>
              </w:rPr>
              <w:t>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Upon expiry of T310 timer, UE initiates the connection re-establishment procedure to NR Cell 1.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The issue here is the phr-ProhibitTimer is also configured for sf1000 which would mean 1000 subframes, 1 subframe = 1ms. Hence, this timer is also for 1000ms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Step 11: Check: After </w:t>
            </w:r>
            <w:r w:rsidRPr="00380B6A">
              <w:rPr>
                <w:rFonts w:ascii="Arial" w:hAnsi="Arial" w:cs="Arial"/>
                <w:i/>
                <w:iCs/>
              </w:rPr>
              <w:t>prohibitPHR-Timer</w:t>
            </w:r>
            <w:r w:rsidRPr="00380B6A">
              <w:rPr>
                <w:rFonts w:ascii="Arial" w:hAnsi="Arial" w:cs="Arial"/>
              </w:rPr>
              <w:t xml:space="preserve"> after step 7, does the UE transmit a MAC PDU containing Multiple Entry PHR MAC CE containing Type 1 PH of NR SpCell and Scell? Note 3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Hence, for the UE, when T310 timer expires, it tries to perform re-attach to NR Cell 1 by initiating a RACH procedure and sending an </w:t>
            </w:r>
            <w:r w:rsidRPr="00380B6A">
              <w:rPr>
                <w:rFonts w:ascii="Arial" w:hAnsi="Arial" w:cs="Arial"/>
                <w:b/>
              </w:rPr>
              <w:t>RRC Re-Establishment Request</w:t>
            </w:r>
            <w:r w:rsidRPr="00380B6A">
              <w:rPr>
                <w:rFonts w:ascii="Arial" w:hAnsi="Arial" w:cs="Arial"/>
              </w:rPr>
              <w:t xml:space="preserve"> which leads to TC failure.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645BB9" w14:textId="77777777" w:rsidR="00380B6A" w:rsidRDefault="00380B6A" w:rsidP="00380B6A">
            <w:pPr>
              <w:pStyle w:val="CRCoverPage"/>
              <w:spacing w:after="0"/>
            </w:pPr>
            <w:r>
              <w:rPr>
                <w:noProof/>
              </w:rPr>
              <w:t xml:space="preserve">It is recommended to </w:t>
            </w:r>
            <w:r>
              <w:t xml:space="preserve">decrease the value of the </w:t>
            </w:r>
            <w:r>
              <w:rPr>
                <w:i/>
                <w:iCs/>
              </w:rPr>
              <w:t xml:space="preserve">prohibitPHR-Timer </w:t>
            </w:r>
            <w:r>
              <w:t xml:space="preserve">from </w:t>
            </w:r>
            <w:r>
              <w:rPr>
                <w:b/>
                <w:bCs/>
              </w:rPr>
              <w:t>sf1000 to sf500</w:t>
            </w:r>
            <w:r>
              <w:t xml:space="preserve"> so that this timer expires before T310 timer expires and the check at Step 11 can be fulfilled.</w:t>
            </w:r>
          </w:p>
          <w:p w14:paraId="441F8E0A" w14:textId="77777777" w:rsidR="00380B6A" w:rsidRDefault="00380B6A" w:rsidP="00380B6A">
            <w:pPr>
              <w:pStyle w:val="CRCoverPage"/>
              <w:spacing w:after="0"/>
            </w:pPr>
          </w:p>
          <w:p w14:paraId="0998FA91" w14:textId="77777777" w:rsidR="00380B6A" w:rsidRDefault="00380B6A" w:rsidP="00380B6A">
            <w:pPr>
              <w:pStyle w:val="CRCoverPage"/>
              <w:spacing w:after="0"/>
            </w:pPr>
            <w:r>
              <w:t xml:space="preserve">At Step 12: </w:t>
            </w:r>
            <w:r>
              <w:rPr>
                <w:b/>
                <w:bCs/>
              </w:rPr>
              <w:t>SS adjusts cell levels according to row T2 of Table 7.1.1.3.8.1.3.2-0/0A</w:t>
            </w:r>
            <w:r>
              <w:br/>
            </w:r>
            <w:r>
              <w:br/>
              <w:t xml:space="preserve">Row T2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brought back to -88 dBm and </w:t>
            </w:r>
            <w:r>
              <w:rPr>
                <w:b/>
                <w:bCs/>
              </w:rPr>
              <w:t>NR Cell 3</w:t>
            </w:r>
            <w:r>
              <w:t xml:space="preserve"> remains at -88 dBm.  This would mean that UE would again be in-sync with NR Cell 1 because it would have received N311 consecutive in-sync indications from lower layers for the SpCell (</w:t>
            </w:r>
            <w:r>
              <w:rPr>
                <w:b/>
                <w:bCs/>
              </w:rPr>
              <w:t>NR Cell 1</w:t>
            </w:r>
            <w:r>
              <w:t>) and would stop timer T310.</w:t>
            </w:r>
          </w:p>
          <w:p w14:paraId="4CD1337D" w14:textId="77777777" w:rsidR="00380B6A" w:rsidRDefault="00380B6A" w:rsidP="00380B6A">
            <w:pPr>
              <w:pStyle w:val="CRCoverPage"/>
              <w:spacing w:after="0"/>
            </w:pPr>
          </w:p>
          <w:p w14:paraId="1E9F1675" w14:textId="7619CEF8" w:rsidR="00DE4E0A" w:rsidRPr="00380B6A" w:rsidRDefault="00380B6A" w:rsidP="005E2F7D">
            <w:pPr>
              <w:pStyle w:val="CRCoverPage"/>
              <w:spacing w:after="0"/>
              <w:rPr>
                <w:b/>
              </w:rPr>
            </w:pPr>
            <w:r w:rsidRPr="00380B6A">
              <w:rPr>
                <w:b/>
              </w:rPr>
              <w:t>NOTE: A Prose CR would be raised at the next RAN5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675A5B0" w:rsidR="00DE4E0A" w:rsidRPr="000D7399" w:rsidRDefault="004063F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</w:t>
            </w:r>
            <w:r w:rsidR="00380B6A">
              <w:rPr>
                <w:rFonts w:ascii="Arial" w:hAnsi="Arial" w:cs="Arial"/>
                <w:lang w:val="en-IN" w:eastAsia="en-GB"/>
              </w:rPr>
              <w:t>TC</w:t>
            </w:r>
            <w:r w:rsidRPr="00C826E6">
              <w:rPr>
                <w:rFonts w:ascii="Arial" w:hAnsi="Arial" w:cs="Arial"/>
                <w:lang w:val="en-IN" w:eastAsia="en-GB"/>
              </w:rPr>
              <w:t>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2087B" w:rsidRPr="00E12CDE" w14:paraId="6B40A57E" w14:textId="77777777" w:rsidTr="00A03A20">
        <w:tc>
          <w:tcPr>
            <w:tcW w:w="1985" w:type="dxa"/>
          </w:tcPr>
          <w:p w14:paraId="6B8E20C0" w14:textId="40E39E82" w:rsidR="0032087B" w:rsidRPr="00E12CDE" w:rsidRDefault="00467328" w:rsidP="0032087B">
            <w:pPr>
              <w:spacing w:before="40" w:after="40"/>
              <w:rPr>
                <w:rFonts w:ascii="Arial" w:hAnsi="Arial"/>
                <w:b/>
              </w:rPr>
            </w:pPr>
            <w:r w:rsidRPr="0046732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68B5B76" w14:textId="3199B415" w:rsidR="0032087B" w:rsidRPr="00C826E6" w:rsidRDefault="0032087B" w:rsidP="0032087B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32087B">
              <w:rPr>
                <w:rFonts w:ascii="Arial" w:hAnsi="Arial" w:cs="Arial"/>
                <w:highlight w:val="cyan"/>
                <w:lang w:val="en-IN" w:eastAsia="en-GB"/>
              </w:rPr>
              <w:t>Accepted Conditional to Prose CR agreement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529C9F8" w14:textId="77777777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>template (value) PHR_Config cs_PHR_Config_71138  :=  //As per 38.523-1 Table 7.1.1.3.8.1.3.3-5: PHR-Config</w:t>
            </w:r>
          </w:p>
          <w:p w14:paraId="5F363789" w14:textId="77777777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/* @status    APPROVED (ENDC, NR5GC) */</w:t>
            </w:r>
          </w:p>
          <w:p w14:paraId="6A1A29DE" w14:textId="7B180418" w:rsidR="004063F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cs_PHR_Config_Params(-, true, -, sf1000, dB3);</w:t>
            </w:r>
          </w:p>
          <w:p w14:paraId="5B72381C" w14:textId="11F7CA57" w:rsidR="00380B6A" w:rsidRPr="005571C5" w:rsidRDefault="00380B6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1E0F139" w14:textId="77777777" w:rsid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786A76E" w14:textId="69155168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>template (value) PHR_Config cs_PHR_Config_71138  :=  //As per 38.523-1 Table 7.1.1.3.8.1.3.3-5: PHR-Config</w:t>
            </w:r>
          </w:p>
          <w:p w14:paraId="73D1E0E1" w14:textId="77777777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/* @status    APPROVED (ENDC, NR5GC) */</w:t>
            </w:r>
          </w:p>
          <w:p w14:paraId="43A1287D" w14:textId="6D87E8B8" w:rsidR="005E2F7D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cs_PHR_Config_Params(-, true, -, </w:t>
            </w:r>
            <w:r w:rsidRPr="00380B6A">
              <w:rPr>
                <w:rFonts w:ascii="Courier New" w:hAnsi="Courier New" w:cs="Courier New"/>
                <w:sz w:val="18"/>
                <w:szCs w:val="18"/>
                <w:highlight w:val="yellow"/>
              </w:rPr>
              <w:t>sf500</w:t>
            </w: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, dB3); </w:t>
            </w:r>
            <w:r w:rsidRPr="00380B6A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2625C754" w14:textId="0259A1CF" w:rsidR="00380B6A" w:rsidRPr="00B5380A" w:rsidRDefault="00380B6A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FD1AB3D" w14:textId="2A65E2AD" w:rsidR="00CD44B9" w:rsidRPr="00E12CDE" w:rsidRDefault="00CD44B9" w:rsidP="00CD44B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64152209"/>
      <w:r w:rsidRPr="00E12CDE">
        <w:rPr>
          <w:b/>
          <w:lang w:val="pt-BR"/>
        </w:rPr>
        <w:t xml:space="preserve">Change </w:t>
      </w:r>
      <w:r w:rsidR="00554413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D44B9" w:rsidRPr="00E12CDE" w14:paraId="3EC1F277" w14:textId="77777777" w:rsidTr="00E93CAA">
        <w:trPr>
          <w:trHeight w:val="447"/>
        </w:trPr>
        <w:tc>
          <w:tcPr>
            <w:tcW w:w="1985" w:type="dxa"/>
          </w:tcPr>
          <w:p w14:paraId="69A319DA" w14:textId="77777777" w:rsidR="00CD44B9" w:rsidRPr="00E12CDE" w:rsidRDefault="00CD44B9" w:rsidP="00E93CA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23A01B" w14:textId="737EE135" w:rsidR="00CD44B9" w:rsidRPr="000D7399" w:rsidRDefault="00CD44B9" w:rsidP="00E93CAA">
            <w:pPr>
              <w:spacing w:after="0"/>
              <w:rPr>
                <w:rFonts w:ascii="Arial" w:hAnsi="Arial" w:cs="Arial"/>
              </w:rPr>
            </w:pPr>
            <w:r w:rsidRPr="00CD44B9">
              <w:rPr>
                <w:rFonts w:ascii="Arial" w:hAnsi="Arial"/>
              </w:rPr>
              <w:t>f_TC_7_1_1_3_8_NR_TestBody</w:t>
            </w:r>
          </w:p>
        </w:tc>
      </w:tr>
      <w:tr w:rsidR="00CD44B9" w:rsidRPr="00E12CDE" w14:paraId="47E2D3EF" w14:textId="77777777" w:rsidTr="00E93CAA">
        <w:trPr>
          <w:trHeight w:val="452"/>
        </w:trPr>
        <w:tc>
          <w:tcPr>
            <w:tcW w:w="1985" w:type="dxa"/>
          </w:tcPr>
          <w:p w14:paraId="317FA416" w14:textId="77777777" w:rsidR="00CD44B9" w:rsidRPr="00E12CDE" w:rsidRDefault="00CD44B9" w:rsidP="00E93C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C6A634" w14:textId="77777777" w:rsidR="00CD44B9" w:rsidRPr="00380B6A" w:rsidRDefault="00CD44B9" w:rsidP="00E93CAA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80B6A">
              <w:rPr>
                <w:rFonts w:ascii="Arial" w:hAnsi="Arial" w:cs="Arial"/>
              </w:rPr>
              <w:t>In TS 38.523-1 Table 7.1.1.3.8.1.3.2-1: Main behaviour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Step 9: SS adjusts cell levels according to row T1 of Table 7.1.1.3.8.3.1.2-0/0A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Row T1 suggests that cell power of 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 is dropped to -99 dBm and </w:t>
            </w:r>
            <w:r w:rsidRPr="00380B6A">
              <w:rPr>
                <w:rFonts w:ascii="Arial" w:hAnsi="Arial" w:cs="Arial"/>
                <w:b/>
                <w:bCs/>
              </w:rPr>
              <w:t>NR Cell 3</w:t>
            </w:r>
            <w:r w:rsidRPr="00380B6A">
              <w:rPr>
                <w:rFonts w:ascii="Arial" w:hAnsi="Arial" w:cs="Arial"/>
              </w:rPr>
              <w:t xml:space="preserve"> remains at -88 dBm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According to TS 38.331, Sec 7.1.1: Timer T310 is started as soon as the PHY layer detects physical layer problems for the SpCell (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) i.e. upon receiving N310 consecutive out-of-sync indications from lower layers (Because power of NR Cell 1 has dropped), T310 timer is configured for </w:t>
            </w:r>
            <w:r w:rsidRPr="00380B6A">
              <w:rPr>
                <w:rFonts w:ascii="Arial" w:hAnsi="Arial" w:cs="Arial"/>
                <w:b/>
                <w:bCs/>
              </w:rPr>
              <w:t>1000ms</w:t>
            </w:r>
            <w:r w:rsidRPr="00380B6A">
              <w:rPr>
                <w:rFonts w:ascii="Arial" w:hAnsi="Arial" w:cs="Arial"/>
              </w:rPr>
              <w:t>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Upon expiry of T310 timer, UE initiates the connection re-establishment procedure to NR Cell 1.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The issue here is the phr-ProhibitTimer is also configured for sf1000 which would mean 1000 subframes, 1 subframe = 1ms. Hence, this timer is also for 1000ms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Step 11: Check: After </w:t>
            </w:r>
            <w:r w:rsidRPr="00380B6A">
              <w:rPr>
                <w:rFonts w:ascii="Arial" w:hAnsi="Arial" w:cs="Arial"/>
                <w:i/>
                <w:iCs/>
              </w:rPr>
              <w:t>prohibitPHR-Timer</w:t>
            </w:r>
            <w:r w:rsidRPr="00380B6A">
              <w:rPr>
                <w:rFonts w:ascii="Arial" w:hAnsi="Arial" w:cs="Arial"/>
              </w:rPr>
              <w:t xml:space="preserve"> after step 7, does the UE transmit a MAC PDU containing Multiple Entry PHR MAC CE containing Type 1 PH of NR SpCell and Scell? Note 3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Hence, for the UE, when T310 timer expires, it tries to perform re-attach to NR Cell 1 by initiating a RACH procedure and sending an </w:t>
            </w:r>
            <w:r w:rsidRPr="00380B6A">
              <w:rPr>
                <w:rFonts w:ascii="Arial" w:hAnsi="Arial" w:cs="Arial"/>
                <w:b/>
              </w:rPr>
              <w:t>RRC Re-Establishment Request</w:t>
            </w:r>
            <w:r w:rsidRPr="00380B6A">
              <w:rPr>
                <w:rFonts w:ascii="Arial" w:hAnsi="Arial" w:cs="Arial"/>
              </w:rPr>
              <w:t xml:space="preserve"> which leads to TC failure.</w:t>
            </w:r>
          </w:p>
        </w:tc>
      </w:tr>
      <w:tr w:rsidR="00CD44B9" w:rsidRPr="00E12CDE" w14:paraId="16CB2C5A" w14:textId="77777777" w:rsidTr="00E93CAA">
        <w:tc>
          <w:tcPr>
            <w:tcW w:w="1985" w:type="dxa"/>
          </w:tcPr>
          <w:p w14:paraId="63E956C2" w14:textId="77777777" w:rsidR="00CD44B9" w:rsidRPr="00E12CDE" w:rsidRDefault="00CD44B9" w:rsidP="00E93C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B22FA4" w14:textId="77777777" w:rsidR="00CD44B9" w:rsidRDefault="00CD44B9" w:rsidP="00E93CAA">
            <w:pPr>
              <w:pStyle w:val="CRCoverPage"/>
              <w:spacing w:after="0"/>
            </w:pPr>
            <w:r>
              <w:rPr>
                <w:noProof/>
              </w:rPr>
              <w:t xml:space="preserve">It is recommended to </w:t>
            </w:r>
            <w:r>
              <w:t xml:space="preserve">decrease the value of the </w:t>
            </w:r>
            <w:r>
              <w:rPr>
                <w:i/>
                <w:iCs/>
              </w:rPr>
              <w:t xml:space="preserve">prohibitPHR-Timer </w:t>
            </w:r>
            <w:r>
              <w:t xml:space="preserve">from </w:t>
            </w:r>
            <w:r>
              <w:rPr>
                <w:b/>
                <w:bCs/>
              </w:rPr>
              <w:t>sf1000 to sf500</w:t>
            </w:r>
            <w:r>
              <w:t xml:space="preserve"> so that this timer expires before T310 timer expires and the check at Step 11 can be fulfilled.</w:t>
            </w:r>
          </w:p>
          <w:p w14:paraId="13DA4DEB" w14:textId="77777777" w:rsidR="00CD44B9" w:rsidRDefault="00CD44B9" w:rsidP="00E93CAA">
            <w:pPr>
              <w:pStyle w:val="CRCoverPage"/>
              <w:spacing w:after="0"/>
            </w:pPr>
          </w:p>
          <w:p w14:paraId="38EBF1B6" w14:textId="77777777" w:rsidR="00CD44B9" w:rsidRDefault="00CD44B9" w:rsidP="00E93CAA">
            <w:pPr>
              <w:pStyle w:val="CRCoverPage"/>
              <w:spacing w:after="0"/>
            </w:pPr>
            <w:r>
              <w:t xml:space="preserve">At Step 12: </w:t>
            </w:r>
            <w:r>
              <w:rPr>
                <w:b/>
                <w:bCs/>
              </w:rPr>
              <w:t>SS adjusts cell levels according to row T2 of Table 7.1.1.3.8.1.3.2-0/0A</w:t>
            </w:r>
            <w:r>
              <w:br/>
            </w:r>
            <w:r>
              <w:br/>
              <w:t xml:space="preserve">Row T2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brought back to -88 dBm and </w:t>
            </w:r>
            <w:r>
              <w:rPr>
                <w:b/>
                <w:bCs/>
              </w:rPr>
              <w:t>NR Cell 3</w:t>
            </w:r>
            <w:r>
              <w:t xml:space="preserve"> remains at -88 dBm.  This would mean that UE would again be in-sync with NR Cell 1 because it would have received N311 consecutive in-sync indications from lower layers for the SpCell (</w:t>
            </w:r>
            <w:r>
              <w:rPr>
                <w:b/>
                <w:bCs/>
              </w:rPr>
              <w:t>NR Cell 1</w:t>
            </w:r>
            <w:r>
              <w:t>) and would stop timer T310.</w:t>
            </w:r>
          </w:p>
          <w:p w14:paraId="4EA49594" w14:textId="77777777" w:rsidR="00CD44B9" w:rsidRDefault="00CD44B9" w:rsidP="00E93CAA">
            <w:pPr>
              <w:pStyle w:val="CRCoverPage"/>
              <w:spacing w:after="0"/>
            </w:pPr>
          </w:p>
          <w:p w14:paraId="1B0B2D07" w14:textId="77777777" w:rsidR="00CD44B9" w:rsidRPr="00380B6A" w:rsidRDefault="00CD44B9" w:rsidP="00E93CAA">
            <w:pPr>
              <w:pStyle w:val="CRCoverPage"/>
              <w:spacing w:after="0"/>
              <w:rPr>
                <w:b/>
              </w:rPr>
            </w:pPr>
            <w:r w:rsidRPr="00380B6A">
              <w:rPr>
                <w:b/>
              </w:rPr>
              <w:t>NOTE: A Prose CR would be raised at the next RAN5</w:t>
            </w:r>
          </w:p>
        </w:tc>
      </w:tr>
      <w:tr w:rsidR="00CD44B9" w:rsidRPr="00E12CDE" w14:paraId="21B87504" w14:textId="77777777" w:rsidTr="00E93CAA">
        <w:tc>
          <w:tcPr>
            <w:tcW w:w="1985" w:type="dxa"/>
          </w:tcPr>
          <w:p w14:paraId="0B714520" w14:textId="77777777" w:rsidR="00CD44B9" w:rsidRPr="00E12CDE" w:rsidRDefault="00CD44B9" w:rsidP="00E93C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3759A98" w14:textId="77777777" w:rsidR="00CD44B9" w:rsidRPr="000D7399" w:rsidRDefault="00CD44B9" w:rsidP="00E93CAA">
            <w:pPr>
              <w:spacing w:after="0"/>
              <w:rPr>
                <w:rFonts w:ascii="Arial" w:hAnsi="Arial" w:cs="Arial"/>
                <w:lang w:eastAsia="zh-CN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</w:t>
            </w:r>
            <w:r>
              <w:rPr>
                <w:rFonts w:ascii="Arial" w:hAnsi="Arial" w:cs="Arial"/>
                <w:lang w:val="en-IN" w:eastAsia="en-GB"/>
              </w:rPr>
              <w:t>TC</w:t>
            </w:r>
            <w:r w:rsidRPr="00C826E6">
              <w:rPr>
                <w:rFonts w:ascii="Arial" w:hAnsi="Arial" w:cs="Arial"/>
                <w:lang w:val="en-IN" w:eastAsia="en-GB"/>
              </w:rPr>
              <w:t>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2087B" w:rsidRPr="00E12CDE" w14:paraId="5A9A0DA0" w14:textId="77777777" w:rsidTr="00E93CAA">
        <w:tc>
          <w:tcPr>
            <w:tcW w:w="1985" w:type="dxa"/>
          </w:tcPr>
          <w:p w14:paraId="0FD1B816" w14:textId="10D6BBEE" w:rsidR="0032087B" w:rsidRPr="0032087B" w:rsidRDefault="00467328" w:rsidP="00E93CA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6732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B8FE6E6" w14:textId="6A29B422" w:rsidR="0032087B" w:rsidRPr="0032087B" w:rsidRDefault="0032087B" w:rsidP="00E93CA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32087B">
              <w:rPr>
                <w:rFonts w:ascii="Arial" w:hAnsi="Arial" w:cs="Arial"/>
                <w:highlight w:val="cyan"/>
                <w:lang w:val="en-IN" w:eastAsia="en-GB"/>
              </w:rPr>
              <w:t>Accepted Conditional to Prose CR agreement</w:t>
            </w:r>
          </w:p>
        </w:tc>
      </w:tr>
    </w:tbl>
    <w:p w14:paraId="3C6DCBFB" w14:textId="77777777" w:rsidR="00CD44B9" w:rsidRDefault="00CD44B9" w:rsidP="00CD44B9"/>
    <w:p w14:paraId="5B37387E" w14:textId="77777777" w:rsidR="00CD44B9" w:rsidRDefault="00CD44B9" w:rsidP="00CD44B9">
      <w:pPr>
        <w:rPr>
          <w:rFonts w:ascii="Arial" w:hAnsi="Arial" w:cs="Arial"/>
          <w:b/>
        </w:rPr>
      </w:pPr>
    </w:p>
    <w:p w14:paraId="707F3195" w14:textId="77777777" w:rsidR="00CD44B9" w:rsidRPr="005571C5" w:rsidRDefault="00CD44B9" w:rsidP="00CD44B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2D855427" w14:textId="77777777" w:rsidTr="00E93CAA">
        <w:tc>
          <w:tcPr>
            <w:tcW w:w="9629" w:type="dxa"/>
          </w:tcPr>
          <w:p w14:paraId="74FCA33A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>function f_TC_7_1_1_3_8_NR_TestBody(NR_CellId_Type    p_SPCell,</w:t>
            </w:r>
          </w:p>
          <w:p w14:paraId="1B0EE5A7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NR_CellId_Type    p_SCell,</w:t>
            </w:r>
          </w:p>
          <w:p w14:paraId="258CFBA1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 (present) NR_MAC_CE_MultiEntryPHR_Type   p_NR_MAC_CE_MultiEntryPHR,</w:t>
            </w:r>
          </w:p>
          <w:p w14:paraId="2C9E1FAA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SCellIndex p_SCellIndex := tsc_NR_SCellIndex_1) runs on NR_BASE_PTC</w:t>
            </w:r>
          </w:p>
          <w:p w14:paraId="49317DD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{ //UE power headroom reporting / SCell activation / DL pathloss change reporting/</w:t>
            </w:r>
          </w:p>
          <w:p w14:paraId="0AB6A7E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>var NR_SYSTEM_IND v_NR_SYSTEM_IND;</w:t>
            </w:r>
          </w:p>
          <w:p w14:paraId="1C554016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>var SubFrameTiming_Type v_TimingInfo1;</w:t>
            </w:r>
          </w:p>
          <w:p w14:paraId="0D8851AE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v_TimingInfo2;</w:t>
            </w:r>
          </w:p>
          <w:p w14:paraId="41B230D7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v_TimingInfo3;</w:t>
            </w:r>
          </w:p>
          <w:p w14:paraId="6C087D85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v_TimingInfo4;</w:t>
            </w:r>
          </w:p>
          <w:p w14:paraId="1CC45A38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v_TimingInfo5;</w:t>
            </w:r>
          </w:p>
          <w:p w14:paraId="33C5D669" w14:textId="0C3A4FF6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v_TimerMax :=f_NR_SetTimerToleranceMax (p_SPCell, l2Timer, 1.000);</w:t>
            </w:r>
          </w:p>
          <w:p w14:paraId="38E0DEC4" w14:textId="71DE323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v_TimerMin :=f_NR_SetTimerToleranceMin (p_SPCell, l2Timer, 1.000);</w:t>
            </w:r>
          </w:p>
          <w:p w14:paraId="4486CF7E" w14:textId="0D85ECB4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v_TimerDuration ;</w:t>
            </w:r>
          </w:p>
          <w:p w14:paraId="65D677B3" w14:textId="6FBB04B6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4B0AF87" w14:textId="4A4ACDCF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AF4D467" w14:textId="65929C66" w:rsidR="00CD44B9" w:rsidRPr="005571C5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EFA22BF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</w:p>
    <w:p w14:paraId="0D13FDA3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6BCAE33D" w14:textId="77777777" w:rsidTr="00E93CAA">
        <w:tc>
          <w:tcPr>
            <w:tcW w:w="9629" w:type="dxa"/>
          </w:tcPr>
          <w:p w14:paraId="60961AE6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>function f_TC_7_1_1_3_8_NR_TestBody(NR_CellId_Type    p_SPCell,</w:t>
            </w:r>
          </w:p>
          <w:p w14:paraId="7992DDFD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NR_CellId_Type    p_SCell,</w:t>
            </w:r>
          </w:p>
          <w:p w14:paraId="125B3D75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 (present) NR_MAC_CE_MultiEntryPHR_Type   p_NR_MAC_CE_MultiEntryPHR,</w:t>
            </w:r>
          </w:p>
          <w:p w14:paraId="51515F6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SCellIndex p_SCellIndex := tsc_NR_SCellIndex_1) runs on NR_BASE_PTC</w:t>
            </w:r>
          </w:p>
          <w:p w14:paraId="39C70C6D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{ //UE power headroom reporting / SCell activation / DL pathloss change reporting/</w:t>
            </w:r>
          </w:p>
          <w:p w14:paraId="2434890A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>var NR_SYSTEM_IND v_NR_SYSTEM_IND;</w:t>
            </w:r>
          </w:p>
          <w:p w14:paraId="0E7A1D80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>var SubFrameTiming_Type v_TimingInfo1;</w:t>
            </w:r>
          </w:p>
          <w:p w14:paraId="7DCA7B4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v_TimingInfo2;</w:t>
            </w:r>
          </w:p>
          <w:p w14:paraId="5BE96E4C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v_TimingInfo3;</w:t>
            </w:r>
          </w:p>
          <w:p w14:paraId="25394954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v_TimingInfo4;</w:t>
            </w:r>
          </w:p>
          <w:p w14:paraId="4F51900E" w14:textId="01D978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v_TimingInfo5;</w:t>
            </w:r>
          </w:p>
          <w:p w14:paraId="07103C56" w14:textId="78FABFA1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v_TimerMax :=f_NR_SetTimerToleranceMax (p_SPCell, l2Timer,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0.500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14E75B27" w14:textId="2DF149A0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v_TimerMin :=f_NR_SetTimerToleranceMin (p_SPCell, l2Timer,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0.500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52F6209E" w14:textId="50E32063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v_TimerDuration ;</w:t>
            </w:r>
          </w:p>
          <w:p w14:paraId="345E44B7" w14:textId="1F7EF6A6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C913CC" w14:textId="4163B32D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27A5ECC" w14:textId="77777777" w:rsidR="00CD44B9" w:rsidRDefault="00CD44B9" w:rsidP="00E93C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BF9DE1D" w14:textId="77777777" w:rsidR="00CD44B9" w:rsidRPr="00B5380A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17C79CB" w14:textId="77777777" w:rsidR="00CD44B9" w:rsidRPr="00E12CDE" w:rsidRDefault="00CD44B9" w:rsidP="00CD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7FA00" w14:textId="77777777" w:rsidR="00B122B1" w:rsidRDefault="00B122B1">
      <w:pPr>
        <w:spacing w:after="0"/>
      </w:pPr>
      <w:r>
        <w:separator/>
      </w:r>
    </w:p>
  </w:endnote>
  <w:endnote w:type="continuationSeparator" w:id="0">
    <w:p w14:paraId="2DD33515" w14:textId="77777777" w:rsidR="00B122B1" w:rsidRDefault="00B122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7F8EA" w14:textId="77777777" w:rsidR="00BF1227" w:rsidRDefault="00BF1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D472" w14:textId="77777777" w:rsidR="00BF1227" w:rsidRDefault="00BF1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AA98" w14:textId="77777777" w:rsidR="00BF1227" w:rsidRDefault="00BF1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10704" w14:textId="77777777" w:rsidR="00B122B1" w:rsidRDefault="00B122B1">
      <w:pPr>
        <w:spacing w:after="0"/>
      </w:pPr>
      <w:r>
        <w:separator/>
      </w:r>
    </w:p>
  </w:footnote>
  <w:footnote w:type="continuationSeparator" w:id="0">
    <w:p w14:paraId="678EB436" w14:textId="77777777" w:rsidR="00B122B1" w:rsidRDefault="00B122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0A3746FC" w14:textId="77777777" w:rsidR="00A5454A" w:rsidRDefault="00A545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AE79A" w14:textId="77777777" w:rsidR="00BF1227" w:rsidRDefault="00BF1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CDD7" w14:textId="77777777" w:rsidR="00BF1227" w:rsidRDefault="00BF12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4257682">
    <w:abstractNumId w:val="3"/>
  </w:num>
  <w:num w:numId="2" w16cid:durableId="1886720552">
    <w:abstractNumId w:val="3"/>
  </w:num>
  <w:num w:numId="3" w16cid:durableId="963002331">
    <w:abstractNumId w:val="5"/>
  </w:num>
  <w:num w:numId="4" w16cid:durableId="806320360">
    <w:abstractNumId w:val="7"/>
  </w:num>
  <w:num w:numId="5" w16cid:durableId="687755939">
    <w:abstractNumId w:val="2"/>
  </w:num>
  <w:num w:numId="6" w16cid:durableId="1722708088">
    <w:abstractNumId w:val="0"/>
  </w:num>
  <w:num w:numId="7" w16cid:durableId="1621688888">
    <w:abstractNumId w:val="4"/>
  </w:num>
  <w:num w:numId="8" w16cid:durableId="1812938024">
    <w:abstractNumId w:val="6"/>
  </w:num>
  <w:num w:numId="9" w16cid:durableId="1680081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087B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328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54A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446F"/>
    <w:rsid w:val="00AF512C"/>
    <w:rsid w:val="00AF7C6D"/>
    <w:rsid w:val="00AF7E7F"/>
    <w:rsid w:val="00B02C1B"/>
    <w:rsid w:val="00B036C9"/>
    <w:rsid w:val="00B054E4"/>
    <w:rsid w:val="00B117B6"/>
    <w:rsid w:val="00B122B1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227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D1AAC"/>
    <w:rsid w:val="00ED31E4"/>
    <w:rsid w:val="00ED33F0"/>
    <w:rsid w:val="00ED5081"/>
    <w:rsid w:val="00ED66A4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C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DB5A5F1-9036-43EA-819B-DE5D3EACB3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3</cp:revision>
  <cp:lastPrinted>1900-12-31T16:00:00Z</cp:lastPrinted>
  <dcterms:created xsi:type="dcterms:W3CDTF">2024-04-18T11:43:00Z</dcterms:created>
  <dcterms:modified xsi:type="dcterms:W3CDTF">2024-04-18T11:43:00Z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