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5E528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113DC" w:rsidRPr="002113DC">
        <w:rPr>
          <w:b/>
          <w:i/>
          <w:noProof/>
          <w:sz w:val="28"/>
        </w:rPr>
        <w:t>R5s240302</w:t>
      </w:r>
      <w:r w:rsidR="006A5CA3">
        <w:rPr>
          <w:b/>
          <w:i/>
          <w:noProof/>
          <w:sz w:val="28"/>
        </w:rPr>
        <w:t xml:space="preserve"> </w:t>
      </w:r>
    </w:p>
    <w:p w14:paraId="7394FA3B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345BB2">
        <w:fldChar w:fldCharType="begin"/>
      </w:r>
      <w:r w:rsidR="004747C1">
        <w:instrText xml:space="preserve"> DOCPROPERTY  Country  \* MERGEFORMAT </w:instrText>
      </w:r>
      <w:r w:rsidR="00345BB2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73157D8C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0AD4F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7C3C3DDE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E5980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5D865741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E5A9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D62BE22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05CE30E2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60087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CBF1E3F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F8439B" w14:textId="77777777" w:rsidR="004747C1" w:rsidRPr="00410371" w:rsidRDefault="00000000" w:rsidP="00106E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</w:t>
              </w:r>
              <w:r w:rsidR="000D65D5" w:rsidRPr="000D65D5">
                <w:rPr>
                  <w:b/>
                  <w:noProof/>
                  <w:sz w:val="28"/>
                </w:rPr>
                <w:t xml:space="preserve">420 </w:t>
              </w:r>
            </w:fldSimple>
          </w:p>
        </w:tc>
        <w:tc>
          <w:tcPr>
            <w:tcW w:w="709" w:type="dxa"/>
          </w:tcPr>
          <w:p w14:paraId="314680BA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3D3A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CADC39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F3DD1" w14:textId="77777777" w:rsidR="004747C1" w:rsidRPr="00410371" w:rsidRDefault="00000000" w:rsidP="00FC5F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FC5FF2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A33CDD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410B12BF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4DBA5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4C9BFF4D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DB0001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27F62304" w14:textId="77777777" w:rsidTr="00112B75">
        <w:tc>
          <w:tcPr>
            <w:tcW w:w="9641" w:type="dxa"/>
            <w:gridSpan w:val="9"/>
          </w:tcPr>
          <w:p w14:paraId="179E1E1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AA1A2F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6494B4AE" w14:textId="77777777" w:rsidTr="00112B75">
        <w:tc>
          <w:tcPr>
            <w:tcW w:w="2835" w:type="dxa"/>
          </w:tcPr>
          <w:p w14:paraId="20BB4CBA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B3244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44B79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02298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BFF8D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57B85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8903D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D266CC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E9CDE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E474B7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0C8EAD0A" w14:textId="77777777" w:rsidTr="00112B75">
        <w:tc>
          <w:tcPr>
            <w:tcW w:w="9640" w:type="dxa"/>
            <w:gridSpan w:val="11"/>
          </w:tcPr>
          <w:p w14:paraId="525E73D6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93AF181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1195F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28F4" w14:textId="77777777" w:rsidR="004747C1" w:rsidRDefault="00000000" w:rsidP="00C71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0C14">
                <w:t xml:space="preserve">Correction to NR5GC testcase </w:t>
              </w:r>
              <w:r w:rsidR="00C71536">
                <w:rPr>
                  <w:rFonts w:hint="eastAsia"/>
                  <w:lang w:eastAsia="zh-CN"/>
                </w:rPr>
                <w:t>7.1.1.1.2</w:t>
              </w:r>
            </w:fldSimple>
          </w:p>
        </w:tc>
      </w:tr>
      <w:tr w:rsidR="004747C1" w14:paraId="4644FD5E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54FCC0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35DDF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571E43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5FB8D251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695F17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4842406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D4E3E7F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C0607C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45BB2">
              <w:fldChar w:fldCharType="begin"/>
            </w:r>
            <w:r>
              <w:instrText xml:space="preserve"> DOCPROPERTY  SourceIfTsg  \* MERGEFORMAT </w:instrText>
            </w:r>
            <w:r w:rsidR="00345BB2">
              <w:fldChar w:fldCharType="end"/>
            </w:r>
          </w:p>
        </w:tc>
      </w:tr>
      <w:tr w:rsidR="004747C1" w14:paraId="39AAA6E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0AE651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93F3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5A179E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2D1ACCE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F4037" w14:textId="77777777" w:rsidR="004747C1" w:rsidRDefault="00F95CAE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F95CA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FAF4E9B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6754D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FAA34" w14:textId="77777777" w:rsidR="004747C1" w:rsidRDefault="00000000" w:rsidP="003C2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3C2E64">
                <w:rPr>
                  <w:rFonts w:hint="eastAsia"/>
                  <w:noProof/>
                  <w:lang w:eastAsia="zh-CN"/>
                </w:rPr>
                <w:t>4</w:t>
              </w:r>
              <w:r w:rsidR="004747C1">
                <w:rPr>
                  <w:noProof/>
                </w:rPr>
                <w:t>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3E2C4A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4747C1" w14:paraId="37417840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ECEC47F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5528B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07893D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8A8B3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CB61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6D65477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AF136D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89372F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16BFD9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A9D07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71465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7E6BEF64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7310C1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568671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707E16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A1CE15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0263D6DE" w14:textId="77777777" w:rsidTr="00112B75">
        <w:tc>
          <w:tcPr>
            <w:tcW w:w="1843" w:type="dxa"/>
          </w:tcPr>
          <w:p w14:paraId="0DCBC19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BE3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23747AF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6AD6F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84A4E" w14:textId="77777777" w:rsidR="004747C1" w:rsidRPr="00402731" w:rsidRDefault="001C3C52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step5,</w:t>
            </w:r>
            <w:r w:rsidRPr="00971805">
              <w:rPr>
                <w:noProof/>
                <w:lang w:eastAsia="zh-CN"/>
              </w:rPr>
              <w:t xml:space="preserve"> v_FrameNum+2</w:t>
            </w:r>
            <w:r w:rsidRPr="00971805">
              <w:rPr>
                <w:rFonts w:hint="eastAsia"/>
                <w:noProof/>
                <w:lang w:eastAsia="zh-CN"/>
              </w:rPr>
              <w:t>,</w:t>
            </w:r>
            <w:r w:rsidRPr="00971805">
              <w:rPr>
                <w:noProof/>
                <w:lang w:eastAsia="zh-CN"/>
              </w:rPr>
              <w:t xml:space="preserve"> v_FrameNum+</w:t>
            </w:r>
            <w:r w:rsidRPr="00971805">
              <w:rPr>
                <w:rFonts w:hint="eastAsia"/>
                <w:noProof/>
                <w:lang w:eastAsia="zh-CN"/>
              </w:rPr>
              <w:t>4,</w:t>
            </w:r>
            <w:r w:rsidRPr="00971805">
              <w:rPr>
                <w:noProof/>
                <w:lang w:eastAsia="zh-CN"/>
              </w:rPr>
              <w:t xml:space="preserve"> v_FrameNum+</w:t>
            </w:r>
            <w:r w:rsidRPr="00971805">
              <w:rPr>
                <w:rFonts w:hint="eastAsia"/>
                <w:noProof/>
                <w:lang w:eastAsia="zh-CN"/>
              </w:rPr>
              <w:t>8 may over 1024,lead to test case fail.</w:t>
            </w:r>
          </w:p>
        </w:tc>
      </w:tr>
      <w:tr w:rsidR="004747C1" w14:paraId="3CAFEDB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5EB01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54475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26089D6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05BC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8DF3A" w14:textId="77777777" w:rsidR="004747C1" w:rsidRPr="00067302" w:rsidRDefault="00C80F51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80F51">
              <w:rPr>
                <w:noProof/>
              </w:rPr>
              <w:t>FrameNum</w:t>
            </w:r>
            <w:r w:rsidRPr="00C80F51">
              <w:rPr>
                <w:rFonts w:hint="eastAsia"/>
                <w:noProof/>
              </w:rPr>
              <w:t xml:space="preserve"> mode 1024 in step5</w:t>
            </w:r>
          </w:p>
        </w:tc>
      </w:tr>
      <w:tr w:rsidR="004747C1" w14:paraId="50F5E31F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BFA8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9D2F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41CA93F9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70E4E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C8B59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3C0B4DDB" w14:textId="77777777" w:rsidTr="00112B75">
        <w:tc>
          <w:tcPr>
            <w:tcW w:w="2694" w:type="dxa"/>
            <w:gridSpan w:val="2"/>
          </w:tcPr>
          <w:p w14:paraId="139B8B9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476C1C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2616B7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A2AD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B91B4" w14:textId="77777777" w:rsidR="004747C1" w:rsidRDefault="00FA70A0" w:rsidP="00F3585F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0A0">
              <w:rPr>
                <w:noProof/>
              </w:rPr>
              <w:t>7.1.1.1.2.NR5GC</w:t>
            </w:r>
            <w:r w:rsidR="00026871">
              <w:rPr>
                <w:rFonts w:hint="eastAsia"/>
                <w:noProof/>
                <w:lang w:eastAsia="zh-CN"/>
              </w:rPr>
              <w:t>,</w:t>
            </w:r>
            <w:r w:rsidR="00026871">
              <w:t xml:space="preserve"> </w:t>
            </w:r>
            <w:r w:rsidR="00026871" w:rsidRPr="00026871">
              <w:rPr>
                <w:noProof/>
                <w:lang w:eastAsia="zh-CN"/>
              </w:rPr>
              <w:t>7.1.1.1.2.ENDC</w:t>
            </w:r>
          </w:p>
        </w:tc>
      </w:tr>
      <w:tr w:rsidR="004747C1" w14:paraId="01510C9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4ECED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2367D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5BD3EC0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B2A8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EA60B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74B85E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D1D178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5DA62F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03988D4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D383F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3A353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D8A35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CBF231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6FA98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645C2AC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0EAD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EBC63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DD9DD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BBA18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EF726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47CDC4E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A9B9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8F618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5F966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D6924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74E90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1F90AA64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79C8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D7D68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295D619A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58D3B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7CE2E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0CB927B8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760ED6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241152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54B9880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588C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CDFFB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A491AA" w14:textId="77777777" w:rsidR="004747C1" w:rsidRDefault="004747C1" w:rsidP="004747C1">
      <w:pPr>
        <w:rPr>
          <w:noProof/>
        </w:rPr>
      </w:pPr>
    </w:p>
    <w:p w14:paraId="0075232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8D1E3A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6A99A" w14:textId="77777777" w:rsidR="009478EE" w:rsidRDefault="009478EE" w:rsidP="009478EE">
      <w:pPr>
        <w:rPr>
          <w:noProof/>
        </w:rPr>
      </w:pPr>
    </w:p>
    <w:p w14:paraId="5B753F9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33964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C146BDD" w14:textId="77777777" w:rsidR="001C3C52" w:rsidRDefault="00345BB2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3C52" w:rsidRPr="00D417F2">
        <w:rPr>
          <w:rFonts w:ascii="Arial" w:hAnsi="Arial" w:cs="Arial"/>
          <w:iCs/>
        </w:rPr>
        <w:t>Table of Contents</w:t>
      </w:r>
      <w:r w:rsidR="001C3C52">
        <w:tab/>
      </w:r>
      <w:r w:rsidR="001C3C52">
        <w:fldChar w:fldCharType="begin"/>
      </w:r>
      <w:r w:rsidR="001C3C52">
        <w:instrText xml:space="preserve"> PAGEREF _Toc163396409 \h </w:instrText>
      </w:r>
      <w:r w:rsidR="001C3C52">
        <w:fldChar w:fldCharType="separate"/>
      </w:r>
      <w:r w:rsidR="001C3C52">
        <w:t>2</w:t>
      </w:r>
      <w:r w:rsidR="001C3C52">
        <w:fldChar w:fldCharType="end"/>
      </w:r>
    </w:p>
    <w:p w14:paraId="767AD8B2" w14:textId="77777777" w:rsidR="001C3C52" w:rsidRDefault="001C3C52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417F2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417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_Toc163396410 \h </w:instrText>
      </w:r>
      <w:r>
        <w:fldChar w:fldCharType="separate"/>
      </w:r>
      <w:r>
        <w:t>2</w:t>
      </w:r>
      <w:r>
        <w:fldChar w:fldCharType="end"/>
      </w:r>
    </w:p>
    <w:p w14:paraId="61D81594" w14:textId="77777777" w:rsidR="001C3C52" w:rsidRDefault="001C3C52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417F2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417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_Toc163396411 \h </w:instrText>
      </w:r>
      <w:r>
        <w:fldChar w:fldCharType="separate"/>
      </w:r>
      <w:r>
        <w:t>2</w:t>
      </w:r>
      <w:r>
        <w:fldChar w:fldCharType="end"/>
      </w:r>
    </w:p>
    <w:p w14:paraId="39C0C4C7" w14:textId="77777777" w:rsidR="001C3C52" w:rsidRDefault="001C3C52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417F2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f_TC_7_1_1_1_2_NR_TestBody1</w:t>
      </w:r>
      <w:r>
        <w:tab/>
      </w:r>
      <w:r>
        <w:fldChar w:fldCharType="begin"/>
      </w:r>
      <w:r>
        <w:instrText xml:space="preserve"> PAGEREF _Toc163396412 \h </w:instrText>
      </w:r>
      <w:r>
        <w:fldChar w:fldCharType="separate"/>
      </w:r>
      <w:r>
        <w:t>2</w:t>
      </w:r>
      <w:r>
        <w:fldChar w:fldCharType="end"/>
      </w:r>
    </w:p>
    <w:p w14:paraId="3349E35B" w14:textId="77777777" w:rsidR="00D15337" w:rsidRDefault="00345BB2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3396410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4A3E47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43B0B">
        <w:rPr>
          <w:rFonts w:cs="Arial" w:hint="eastAsia"/>
          <w:lang w:eastAsia="zh-CN"/>
        </w:rPr>
        <w:t>4</w:t>
      </w:r>
      <w:r w:rsidRPr="00AF72A9">
        <w:rPr>
          <w:rFonts w:cs="Arial"/>
        </w:rPr>
        <w:t>wk</w:t>
      </w:r>
      <w:r w:rsidR="00C43B0B">
        <w:rPr>
          <w:rFonts w:cs="Arial" w:hint="eastAsia"/>
          <w:lang w:eastAsia="zh-CN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E806AD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6F90A4F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B162553" w14:textId="77777777" w:rsidR="007A73E5" w:rsidRDefault="007A73E5" w:rsidP="007A73E5">
      <w:pPr>
        <w:rPr>
          <w:b/>
          <w:sz w:val="24"/>
          <w:lang w:eastAsia="ja-JP"/>
        </w:rPr>
      </w:pPr>
    </w:p>
    <w:p w14:paraId="3BA2A99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3396411"/>
      <w:r w:rsidRPr="00854C55">
        <w:rPr>
          <w:b/>
        </w:rPr>
        <w:t>Corrections required</w:t>
      </w:r>
      <w:bookmarkEnd w:id="22"/>
      <w:bookmarkEnd w:id="23"/>
      <w:bookmarkEnd w:id="24"/>
    </w:p>
    <w:p w14:paraId="6A5191F2" w14:textId="77777777" w:rsidR="004A40D5" w:rsidRPr="003D65E8" w:rsidRDefault="00F6736D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3396412"/>
      <w:r w:rsidRPr="00F6736D">
        <w:rPr>
          <w:noProof/>
        </w:rPr>
        <w:t>f_TC_7_1_1_1_2_NR_TestBody1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7667FC7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EDAB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A385" w14:textId="77777777" w:rsidR="004A40D5" w:rsidRPr="00067302" w:rsidRDefault="00F6736D" w:rsidP="00206ED0">
            <w:pPr>
              <w:pStyle w:val="CRCoverPage"/>
              <w:spacing w:after="0"/>
              <w:rPr>
                <w:noProof/>
              </w:rPr>
            </w:pPr>
            <w:r w:rsidRPr="00F6736D">
              <w:rPr>
                <w:noProof/>
              </w:rPr>
              <w:t>f_TC_7_1_1_1_2_NR_TestBody1</w:t>
            </w:r>
          </w:p>
        </w:tc>
      </w:tr>
      <w:tr w:rsidR="004A40D5" w14:paraId="1CCEEFD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F7DD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75E" w14:textId="77777777" w:rsidR="00AB1B9A" w:rsidRPr="00D868A7" w:rsidRDefault="00906914" w:rsidP="00BB0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step5,</w:t>
            </w:r>
            <w:r w:rsidRPr="00971805">
              <w:rPr>
                <w:noProof/>
                <w:lang w:eastAsia="zh-CN"/>
              </w:rPr>
              <w:t xml:space="preserve"> v_FrameNum+2</w:t>
            </w:r>
            <w:r w:rsidRPr="00971805">
              <w:rPr>
                <w:rFonts w:hint="eastAsia"/>
                <w:noProof/>
                <w:lang w:eastAsia="zh-CN"/>
              </w:rPr>
              <w:t>,</w:t>
            </w:r>
            <w:r w:rsidRPr="00971805">
              <w:rPr>
                <w:noProof/>
                <w:lang w:eastAsia="zh-CN"/>
              </w:rPr>
              <w:t xml:space="preserve"> v_FrameNum+</w:t>
            </w:r>
            <w:r w:rsidRPr="00971805">
              <w:rPr>
                <w:rFonts w:hint="eastAsia"/>
                <w:noProof/>
                <w:lang w:eastAsia="zh-CN"/>
              </w:rPr>
              <w:t>4,</w:t>
            </w:r>
            <w:r w:rsidRPr="00971805">
              <w:rPr>
                <w:noProof/>
                <w:lang w:eastAsia="zh-CN"/>
              </w:rPr>
              <w:t xml:space="preserve"> v_FrameNum+</w:t>
            </w:r>
            <w:r w:rsidRPr="00971805">
              <w:rPr>
                <w:rFonts w:hint="eastAsia"/>
                <w:noProof/>
                <w:lang w:eastAsia="zh-CN"/>
              </w:rPr>
              <w:t>8 may</w:t>
            </w:r>
            <w:r w:rsidR="00BB067B" w:rsidRPr="00971805">
              <w:rPr>
                <w:rFonts w:hint="eastAsia"/>
                <w:noProof/>
                <w:lang w:eastAsia="zh-CN"/>
              </w:rPr>
              <w:t xml:space="preserve"> over</w:t>
            </w:r>
            <w:r w:rsidRPr="00971805">
              <w:rPr>
                <w:rFonts w:hint="eastAsia"/>
                <w:noProof/>
                <w:lang w:eastAsia="zh-CN"/>
              </w:rPr>
              <w:t xml:space="preserve"> 1024</w:t>
            </w:r>
            <w:r w:rsidR="00BB067B" w:rsidRPr="00971805">
              <w:rPr>
                <w:rFonts w:hint="eastAsia"/>
                <w:noProof/>
                <w:lang w:eastAsia="zh-CN"/>
              </w:rPr>
              <w:t>,lead to test case fail.</w:t>
            </w:r>
          </w:p>
        </w:tc>
      </w:tr>
      <w:tr w:rsidR="00C44B35" w14:paraId="696A1C5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40DA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4CF" w14:textId="77777777" w:rsidR="00C44B35" w:rsidRPr="00F721B7" w:rsidRDefault="003F0C10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80F51">
              <w:rPr>
                <w:noProof/>
              </w:rPr>
              <w:t>FrameNum</w:t>
            </w:r>
            <w:r w:rsidRPr="00C80F51">
              <w:rPr>
                <w:rFonts w:hint="eastAsia"/>
                <w:noProof/>
              </w:rPr>
              <w:t xml:space="preserve"> mode 1024 in step5</w:t>
            </w:r>
          </w:p>
        </w:tc>
      </w:tr>
      <w:tr w:rsidR="00C44B35" w14:paraId="065443F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A845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2C2B" w14:textId="77777777" w:rsidR="00C44B35" w:rsidRPr="00067302" w:rsidRDefault="00D2282D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D2282D">
              <w:rPr>
                <w:rFonts w:ascii="Arial" w:hAnsi="Arial" w:cs="Arial"/>
                <w:lang w:eastAsia="zh-CN"/>
              </w:rPr>
              <w:t>MAC_TC_Common_NR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14:paraId="20E6176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319D" w14:textId="77777777" w:rsidR="00C44B35" w:rsidRPr="00914A73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14A7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55A9" w14:textId="0A46D3D4" w:rsidR="00C44B35" w:rsidRPr="00914A73" w:rsidRDefault="00914A73" w:rsidP="00C44B35">
            <w:pPr>
              <w:rPr>
                <w:rFonts w:ascii="Arial" w:hAnsi="Arial"/>
                <w:highlight w:val="cyan"/>
                <w:lang w:eastAsia="zh-CN"/>
              </w:rPr>
            </w:pPr>
            <w:r w:rsidRPr="00914A73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361B95B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B4A7C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940665E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B82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>function f_TC_7_1_1_1_2_NR_TestBody1( DRB_Identity p_NR_DRB_Id) runs on NR_BASE_PTC</w:t>
            </w:r>
          </w:p>
          <w:p w14:paraId="3A06B4B3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14:paraId="2E4F1524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EABEF3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v_Received_NR_SysInd;</w:t>
            </w:r>
          </w:p>
          <w:p w14:paraId="0AAC44F3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14:paraId="0DDDDB7F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14:paraId="133A59FA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v_TimingUL2;</w:t>
            </w:r>
          </w:p>
          <w:p w14:paraId="409A8032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v_TimingUL3;</w:t>
            </w:r>
          </w:p>
          <w:p w14:paraId="0234D6BC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f_NR_CellInfo_GetPhysicalParameters(nr_Cell1);</w:t>
            </w:r>
          </w:p>
          <w:p w14:paraId="401E923C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 := cs_NR_RachProcedureConfig_71112(v_NR_PhysicalParameters);</w:t>
            </w:r>
          </w:p>
          <w:p w14:paraId="6FDCDA84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v_FrameNum := 0;</w:t>
            </w:r>
          </w:p>
          <w:p w14:paraId="06B7FF2E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v_FrameNum2 := 0;</w:t>
            </w:r>
          </w:p>
          <w:p w14:paraId="5BC539B0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v_SubFrameNum := 0;</w:t>
            </w:r>
          </w:p>
          <w:p w14:paraId="3842F4B2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 integer v_SubFrameNum_Rcvd := 0;</w:t>
            </w:r>
          </w:p>
          <w:p w14:paraId="7BB22FBF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 integer v_Slot_Rcvd := 0;</w:t>
            </w:r>
          </w:p>
          <w:p w14:paraId="7DDE9F7B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v_PRACH_PreamblesGroupA := (0,1,2,3,4,5,6,7,8,9,10,11,12,13,14,15,16,17,18,19,20,21,22,23,24,25,26,27);</w:t>
            </w:r>
          </w:p>
          <w:p w14:paraId="60991D81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:= f_NR_CellInfo_GetDuplexMode(nr_Cell1);</w:t>
            </w:r>
          </w:p>
          <w:p w14:paraId="6D0DC663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14:paraId="4480ACB7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v_TimerT2 := f_NR_SetTimerToleranceMax (nr_Cell1, l2Timer, 0.96);</w:t>
            </w:r>
          </w:p>
          <w:p w14:paraId="176EBFED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v_TimerT3 := f_NR_SetTimerToleranceMax (nr_Cell1, l2Timer, 1.920);</w:t>
            </w:r>
          </w:p>
          <w:p w14:paraId="0EC5999A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R5s200823 sic@</w:t>
            </w:r>
          </w:p>
          <w:p w14:paraId="4DA26CC1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v_TimingDRB;</w:t>
            </w:r>
          </w:p>
          <w:p w14:paraId="6B3310B6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v_NR_DRB_COMMON_IND;</w:t>
            </w:r>
          </w:p>
          <w:p w14:paraId="211505D6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v_DRB_Flag := false;</w:t>
            </w:r>
          </w:p>
          <w:p w14:paraId="3E8DB5FD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v_PRACH_Flag := false;</w:t>
            </w:r>
          </w:p>
          <w:p w14:paraId="5D8B7D2E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14:paraId="4B4E387C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D9C0AC" w14:textId="77777777" w:rsid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6C12EDF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7C2FF72D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5" siclog@</w:t>
            </w:r>
          </w:p>
          <w:p w14:paraId="572A7534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R5-198323 R5s200111  R5-201100 R5-201210  R5-233408 sic@</w:t>
            </w:r>
          </w:p>
          <w:p w14:paraId="12DF2F79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SYSIND.receive(car_NR_PRACH_Preamble_IND(nr_Cell1, cr_TimingInfo((v_FrameNum, v_FrameNum+2, v_FrameNum+4, v_FrameNum+8), v_SubFrameNum), v_PRACH_PreamblesGroupA))-&gt; value v_Received_NR_SysInd;</w:t>
            </w:r>
          </w:p>
          <w:p w14:paraId="172CF7CC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v_FrameNum2 := v_Received_NR_SysInd.Common.TimingInfo.SubFrame.SFN.Number;</w:t>
            </w:r>
          </w:p>
          <w:p w14:paraId="332B017C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v_SubFrameNum_Rcvd :=  v_Received_NR_SysInd.Common.TimingInfo.SubFrame.Subframe.Number;</w:t>
            </w:r>
          </w:p>
          <w:p w14:paraId="13E4CA9D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{v_Slot_Rcvd :=  v_Received_NR_SysInd.Common.TimingInfo.SubFrame.Slot.SlotOffset.Numerology3;};//@sic R5s200043 sic@</w:t>
            </w:r>
          </w:p>
          <w:p w14:paraId="4B3DB756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if ((v_IsFR1 and ischosen(v_NR_DuplexMode.TDD) and (v_FrameNum2 == v_FrameNum or v_FrameNum2 == v_FrameNum+2 )and (v_SubFrameNum_Rcvd == 8 or v_SubFrameNum_Rcvd == 9)) or //TDD @sic R5s220930 sic@</w:t>
            </w:r>
          </w:p>
          <w:p w14:paraId="19AF30F7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(v_IsFR1 and f_NR_CellInfo_GetHalfDuplexFDD(nr_Cell1) and (not ischosen(v_NR_DuplexMode.TDD)) and (v_FrameNum2 == v_FrameNum+8)  and (v_SubFrameNum_Rcvd == 2 ) )or //HD FDD</w:t>
            </w:r>
          </w:p>
          <w:p w14:paraId="70F63B96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(v_IsFR1 and (not ischosen(v_NR_DuplexMode.TDD)) and (v_FrameNum2 == v_FrameNum+8)  and (v_SubFrameNum_Rcvd == 2 or v_SubFrameNum_Rcvd == 6 or v_SubFrameNum_Rcvd == 9)) or //FDD</w:t>
            </w:r>
          </w:p>
          <w:p w14:paraId="3158CAC0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//FR2</w:t>
            </w:r>
          </w:p>
          <w:p w14:paraId="3666F8E6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(( not v_IsFR1 ) and (v_FrameNum2 == v_FrameNum or v_FrameNum2 == v_FrameNum+4)and ((v_SubFrameNum_Rcvd == 0 and v_Slot_Rcvd == 8) // slot 8</w:t>
            </w:r>
          </w:p>
          <w:p w14:paraId="27675E88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1 and v_Slot_Rcvd == 1) //slot 9</w:t>
            </w:r>
          </w:p>
          <w:p w14:paraId="43A24C1E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2) //slot 18</w:t>
            </w:r>
          </w:p>
          <w:p w14:paraId="444EE407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3) //slot 19</w:t>
            </w:r>
          </w:p>
          <w:p w14:paraId="218EC52D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4) //slot 28</w:t>
            </w:r>
          </w:p>
          <w:p w14:paraId="7D2F00A6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5) // slot 29</w:t>
            </w:r>
          </w:p>
          <w:p w14:paraId="0F38CE14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6) // slot 38</w:t>
            </w:r>
          </w:p>
          <w:p w14:paraId="11468CCA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7) //slot 39</w:t>
            </w:r>
          </w:p>
          <w:p w14:paraId="5A93EBB6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0) // slot 48</w:t>
            </w:r>
          </w:p>
          <w:p w14:paraId="77C68625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1) //slot 49</w:t>
            </w:r>
          </w:p>
          <w:p w14:paraId="16154243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2) // slot 58</w:t>
            </w:r>
          </w:p>
          <w:p w14:paraId="489BD1E4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3) //slot 59</w:t>
            </w:r>
          </w:p>
          <w:p w14:paraId="1CCFF198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4) // slot 68</w:t>
            </w:r>
          </w:p>
          <w:p w14:paraId="70741EEB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5) //slot 69</w:t>
            </w:r>
          </w:p>
          <w:p w14:paraId="31D3213F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6) // slot 78</w:t>
            </w:r>
          </w:p>
          <w:p w14:paraId="0BAF3BBE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7)) //slot 79</w:t>
            </w:r>
          </w:p>
          <w:p w14:paraId="5C9390EF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14:paraId="242C0169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473ED1CA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5 ");</w:t>
            </w:r>
          </w:p>
          <w:p w14:paraId="50031882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1D0232C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14:paraId="48E210B2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23A761F8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"Step 5, wrong frame number used ");</w:t>
            </w:r>
          </w:p>
          <w:p w14:paraId="676630BF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668FE6E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6" siclog@</w:t>
            </w:r>
          </w:p>
          <w:p w14:paraId="14F5A325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 preconfigured @ SS</w:t>
            </w:r>
          </w:p>
          <w:p w14:paraId="2E808C79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7" siclog@</w:t>
            </w:r>
          </w:p>
          <w:p w14:paraId="1499C31E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SYSIND.receive(car_NR_PRACH_Preamble_IND(nr_Cell1, cr_TimingInfo_Any, v_PRACH_PreamblesGroupA))-&gt; value v_Received_NR_SysInd;</w:t>
            </w:r>
          </w:p>
          <w:p w14:paraId="69DF2279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 := v_Received_NR_SysInd.Common.TimingInfo.SubFrame;</w:t>
            </w:r>
          </w:p>
          <w:p w14:paraId="303A6E39" w14:textId="77777777" w:rsidR="00B360F9" w:rsidRDefault="00B360F9" w:rsidP="00B360F9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>f_NR_PreliminaryPass(__FILE__, __LINE__, "Step 7 ");</w:t>
            </w:r>
          </w:p>
          <w:p w14:paraId="4CA35A9F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31D85E67" w14:textId="77777777" w:rsid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4AA6AAF" w14:textId="77777777" w:rsidR="00B360F9" w:rsidRPr="00B360F9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8CBB08A" w14:textId="77777777" w:rsidR="00A361CA" w:rsidRPr="00A361CA" w:rsidRDefault="00B360F9" w:rsidP="00B36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360F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14:paraId="26A3DB8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7729601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62808B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7BD1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function f_TC_7_1_1_1_2_NR_TestBody1( DRB_Identity p_NR_DRB_Id) runs on NR_BASE_PTC</w:t>
            </w:r>
          </w:p>
          <w:p w14:paraId="7C35BC57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{</w:t>
            </w:r>
          </w:p>
          <w:p w14:paraId="34875762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47301528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NR_SYSTEM_IND v_Received_NR_SysInd;</w:t>
            </w:r>
          </w:p>
          <w:p w14:paraId="1AA86F1C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v_TimingDL;</w:t>
            </w:r>
          </w:p>
          <w:p w14:paraId="4ABB34E7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v_TimingUL;</w:t>
            </w:r>
          </w:p>
          <w:p w14:paraId="0AE95072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v_TimingUL2;</w:t>
            </w:r>
          </w:p>
          <w:p w14:paraId="33BFE6AD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v_TimingUL3;</w:t>
            </w:r>
          </w:p>
          <w:p w14:paraId="64015CB4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NR_PhysicalParameters_Type v_NR_PhysicalParameters := f_NR_CellInfo_GetPhysicalParameters(nr_Cell1);</w:t>
            </w:r>
          </w:p>
          <w:p w14:paraId="234E47C6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NR_RachProcedureConfig_Type v_NR_RachProcedure := cs_NR_RachProcedureConfig_71112(v_NR_PhysicalParameters);</w:t>
            </w:r>
          </w:p>
          <w:p w14:paraId="0D243D5E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v_FrameNum := 0;</w:t>
            </w:r>
          </w:p>
          <w:p w14:paraId="4252E8BC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v_FrameNum2 := 0;</w:t>
            </w:r>
          </w:p>
          <w:p w14:paraId="01B746DF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(present) integer v_SubFrameNum := 0;</w:t>
            </w:r>
          </w:p>
          <w:p w14:paraId="6F2692EE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 integer v_SubFrameNum_Rcvd := 0;</w:t>
            </w:r>
          </w:p>
          <w:p w14:paraId="35DF9DF7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 integer v_Slot_Rcvd := 0;</w:t>
            </w:r>
          </w:p>
          <w:p w14:paraId="5EBBCDB1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(present) integer v_PRACH_PreamblesGroupA := (0,1,2,3,4,5,6,7,8,9,10,11,12,13,14,15,16,17,18,19,20,21,22,23,24,25,26,27);</w:t>
            </w:r>
          </w:p>
          <w:p w14:paraId="65CEEBA5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NR_DuplexMode_Type v_NR_DuplexMode := f_NR_CellInfo_GetDuplexMode(nr_Cell1);</w:t>
            </w:r>
          </w:p>
          <w:p w14:paraId="4E330BCE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v_IsFR1 := f_NR_CellInfo_GetIsFR1(nr_Cell1);</w:t>
            </w:r>
          </w:p>
          <w:p w14:paraId="1758C923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float v_TimerT2 := f_NR_SetTimerToleranceMax (nr_Cell1, l2Timer, 0.96);</w:t>
            </w:r>
          </w:p>
          <w:p w14:paraId="4428FB63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float v_TimerT3 := f_NR_SetTimerToleranceMax (nr_Cell1, l2Timer, 1.920);</w:t>
            </w:r>
          </w:p>
          <w:p w14:paraId="7340DD3A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R5s200823 sic@</w:t>
            </w:r>
          </w:p>
          <w:p w14:paraId="1A73F93A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SubFrameTiming_Type v_TimingDRB;</w:t>
            </w:r>
          </w:p>
          <w:p w14:paraId="6E2CE2FC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NR_DRB_COMMON_IND v_NR_DRB_COMMON_IND;</w:t>
            </w:r>
          </w:p>
          <w:p w14:paraId="4B0CD13C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v_DRB_Flag := false;</w:t>
            </w:r>
          </w:p>
          <w:p w14:paraId="45C3D605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v_PRACH_Flag := false;</w:t>
            </w:r>
          </w:p>
          <w:p w14:paraId="04F654E3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timer t_Watchdog := 5.0;</w:t>
            </w:r>
          </w:p>
          <w:p w14:paraId="79233E7C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82119D3" w14:textId="77777777" w:rsidR="009F08F3" w:rsidRDefault="00534677" w:rsidP="00534677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08E89A62" w14:textId="77777777" w:rsidR="00534677" w:rsidRPr="009F08F3" w:rsidRDefault="00534677" w:rsidP="00534677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E775633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"Steps 5" siclog@</w:t>
            </w:r>
          </w:p>
          <w:p w14:paraId="2332D000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R5-198323 R5s200111  R5-201100 R5-201210  R5-233408 sic@</w:t>
            </w:r>
          </w:p>
          <w:p w14:paraId="6F6251EF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SYSIND.receive(car_NR_PRACH_Preamble_IND(nr_Cell1, cr_TimingInfo((v_FrameNum, 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v_FrameNum+2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v_FrameNum+4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v_FrameNum+8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), v_SubFrameNum), v_PRACH_PreamblesGroupA))-&gt; value v_Received_NR_SysInd;</w:t>
            </w:r>
          </w:p>
          <w:p w14:paraId="29EE3809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v_FrameNum2 := v_Received_NR_SysInd.Common.TimingInfo.SubFrame.SFN.Number;</w:t>
            </w:r>
          </w:p>
          <w:p w14:paraId="32E86EA3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v_SubFrameNum_Rcvd :=  v_Received_NR_SysInd.Common.TimingInfo.SubFrame.Subframe.Number;</w:t>
            </w:r>
          </w:p>
          <w:p w14:paraId="19E933FD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if (not v_IsFR1) {v_Slot_Rcvd :=  v_Received_NR_SysInd.Common.TimingInfo.SubFrame.Slot.SlotOffset.Numerology3;};//@sic R5s200043 sic@</w:t>
            </w:r>
          </w:p>
          <w:p w14:paraId="227C4369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if ((v_IsFR1 and ischosen(v_NR_DuplexMode.TDD) and (v_FrameNum2 == v_FrameNum or v_FrameNum2 == (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v_FrameNum+2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))and (v_SubFrameNum_Rcvd == 8 or v_SubFrameNum_Rcvd == 9)) or //TDD @sic R5s220930 sic@</w:t>
            </w:r>
          </w:p>
          <w:p w14:paraId="1432C619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  (v_IsFR1 and f_NR_CellInfo_GetHalfDuplexFDD(nr_Cell1) and (not ischosen(v_NR_DuplexMode.TDD)) and (v_FrameNum2 == (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v_FrameNum+8</w:t>
            </w:r>
            <w:r w:rsidRPr="00966FE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))  and (v_SubFrameNum_Rcvd == 2 ) )or //HD FDD</w:t>
            </w:r>
          </w:p>
          <w:p w14:paraId="7AE67456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(v_IsFR1 and (not ischosen(v_NR_DuplexMode.TDD)) and (v_FrameNum2 == (</w:t>
            </w:r>
            <w:r w:rsidRPr="006658C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v_FrameNum+8</w:t>
            </w:r>
            <w:r w:rsidRPr="006658C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))  and (v_SubFrameNum_Rcvd == 2 or v_SubFrameNum_Rcvd == 6 or v_SubFrameNum_Rcvd == 9)) or //FDD</w:t>
            </w:r>
          </w:p>
          <w:p w14:paraId="7609FD7A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//FR2</w:t>
            </w:r>
          </w:p>
          <w:p w14:paraId="784E236F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(( not v_IsFR1 ) and (v_FrameNum2 == v_FrameNum or v_FrameNum2 == (</w:t>
            </w:r>
            <w:r w:rsidRPr="003C4A1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v_FrameNum+4</w:t>
            </w:r>
            <w:r w:rsidRPr="003C4A1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)mod 1024</w:t>
            </w: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))and ((v_SubFrameNum_Rcvd == 0 and v_Slot_Rcvd == 8) // slot 8</w:t>
            </w:r>
          </w:p>
          <w:p w14:paraId="68B24BBD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1 and v_Slot_Rcvd == 1) //slot 9</w:t>
            </w:r>
          </w:p>
          <w:p w14:paraId="1B107997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2 and v_Slot_Rcvd == 2) //slot 18</w:t>
            </w:r>
          </w:p>
          <w:p w14:paraId="621546DB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2 and v_Slot_Rcvd == 3) //slot 19</w:t>
            </w:r>
          </w:p>
          <w:p w14:paraId="654C37D1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3 and v_Slot_Rcvd == 4) //slot 28</w:t>
            </w:r>
          </w:p>
          <w:p w14:paraId="38063B39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3 and v_Slot_Rcvd == 5) // slot 29</w:t>
            </w:r>
          </w:p>
          <w:p w14:paraId="621ABB91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4 and v_Slot_Rcvd == 6) // slot 38</w:t>
            </w:r>
          </w:p>
          <w:p w14:paraId="369A9CEB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4 and v_Slot_Rcvd == 7) //slot 39</w:t>
            </w:r>
          </w:p>
          <w:p w14:paraId="6482A4C8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6 and v_Slot_Rcvd == 0) // slot 48</w:t>
            </w:r>
          </w:p>
          <w:p w14:paraId="02F87C74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6 and v_Slot_Rcvd == 1) //slot 49</w:t>
            </w:r>
          </w:p>
          <w:p w14:paraId="11CB21EB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7 and v_Slot_Rcvd == 2) // slot 58</w:t>
            </w:r>
          </w:p>
          <w:p w14:paraId="38E0FB8E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7 and v_Slot_Rcvd == 3) //slot 59</w:t>
            </w:r>
          </w:p>
          <w:p w14:paraId="2A1F567F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8 and v_Slot_Rcvd == 4) // slot 68</w:t>
            </w:r>
          </w:p>
          <w:p w14:paraId="0F460CCC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8 and v_Slot_Rcvd == 5) //slot 69</w:t>
            </w:r>
          </w:p>
          <w:p w14:paraId="0D65AC9A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9 and v_Slot_Rcvd == 6) // slot 78</w:t>
            </w:r>
          </w:p>
          <w:p w14:paraId="109B5628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or (v_SubFrameNum_Rcvd == 9 and v_Slot_Rcvd == 7)) //slot 79</w:t>
            </w:r>
          </w:p>
          <w:p w14:paraId="3244F793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))</w:t>
            </w:r>
          </w:p>
          <w:p w14:paraId="1ADAA157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{</w:t>
            </w:r>
          </w:p>
          <w:p w14:paraId="506C3F67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f_NR_PreliminaryPass(__FILE__, __LINE__, "Step 5 ");</w:t>
            </w:r>
          </w:p>
          <w:p w14:paraId="63C9201E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35E2069A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else</w:t>
            </w:r>
          </w:p>
          <w:p w14:paraId="3B240468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{</w:t>
            </w:r>
          </w:p>
          <w:p w14:paraId="6FC9E80A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f_NR_SetVerdictFailOrInconc(__FILE__, __LINE__, "Step 5, wrong frame number used ");</w:t>
            </w:r>
          </w:p>
          <w:p w14:paraId="2FD7B4CE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      }</w:t>
            </w:r>
          </w:p>
          <w:p w14:paraId="01400F58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"Steps 6" siclog@</w:t>
            </w:r>
          </w:p>
          <w:p w14:paraId="1199418B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 preconfigured @ SS</w:t>
            </w:r>
          </w:p>
          <w:p w14:paraId="3F74292B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// @siclog "Steps 7" siclog@</w:t>
            </w:r>
          </w:p>
          <w:p w14:paraId="665C3A63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SYSIND.receive(car_NR_PRACH_Preamble_IND(nr_Cell1, cr_TimingInfo_Any, v_PRACH_PreamblesGroupA))-&gt; value v_Received_NR_SysInd;</w:t>
            </w:r>
          </w:p>
          <w:p w14:paraId="7B38CF5D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v_TimingUL := v_Received_NR_SysInd.Common.TimingInfo.SubFrame;</w:t>
            </w:r>
          </w:p>
          <w:p w14:paraId="4D781619" w14:textId="77777777" w:rsidR="009F08F3" w:rsidRDefault="009F08F3" w:rsidP="009F08F3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>f_NR_PreliminaryPass(__FILE__, __LINE__, "Step 7 ");</w:t>
            </w:r>
          </w:p>
          <w:p w14:paraId="12F4ABE7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4F738932" w14:textId="77777777" w:rsid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E63198F" w14:textId="77777777" w:rsidR="009F08F3" w:rsidRPr="009F08F3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AD846FC" w14:textId="77777777" w:rsidR="002F79CF" w:rsidRPr="00F212AA" w:rsidRDefault="009F08F3" w:rsidP="009F08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08F3">
              <w:rPr>
                <w:rFonts w:ascii="Courier New" w:hAnsi="Courier New" w:cs="Courier New"/>
                <w:color w:val="000000"/>
                <w:lang w:eastAsia="zh-CN"/>
              </w:rPr>
              <w:t xml:space="preserve">    };</w:t>
            </w:r>
          </w:p>
        </w:tc>
      </w:tr>
    </w:tbl>
    <w:p w14:paraId="38E22B4B" w14:textId="77777777" w:rsidR="001C6BC1" w:rsidRDefault="001C6BC1" w:rsidP="00966F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AAD15" w14:textId="77777777" w:rsidR="00987778" w:rsidRDefault="00987778">
      <w:r>
        <w:separator/>
      </w:r>
    </w:p>
  </w:endnote>
  <w:endnote w:type="continuationSeparator" w:id="0">
    <w:p w14:paraId="15688CF5" w14:textId="77777777" w:rsidR="00987778" w:rsidRDefault="00987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598BD" w14:textId="77777777" w:rsidR="00987778" w:rsidRDefault="00987778">
      <w:r>
        <w:separator/>
      </w:r>
    </w:p>
  </w:footnote>
  <w:footnote w:type="continuationSeparator" w:id="0">
    <w:p w14:paraId="311BA903" w14:textId="77777777" w:rsidR="00987778" w:rsidRDefault="00987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CEDBF" w14:textId="774E4F9F" w:rsidR="00EF270E" w:rsidRDefault="00EF270E">
    <w:r>
      <w:t xml:space="preserve">Page </w:t>
    </w:r>
    <w:r w:rsidR="00345BB2">
      <w:fldChar w:fldCharType="begin"/>
    </w:r>
    <w:r>
      <w:instrText>PAGE</w:instrText>
    </w:r>
    <w:r w:rsidR="00345BB2">
      <w:fldChar w:fldCharType="separate"/>
    </w:r>
    <w:r>
      <w:rPr>
        <w:noProof/>
      </w:rPr>
      <w:t>1</w:t>
    </w:r>
    <w:r w:rsidR="00345BB2">
      <w:rPr>
        <w:noProof/>
      </w:rPr>
      <w:fldChar w:fldCharType="end"/>
    </w:r>
    <w:r>
      <w:br/>
    </w:r>
    <w:r w:rsidR="00B82E9D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6E91170" wp14:editId="2DB797F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A109FB4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9117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A109FB4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3053" w14:textId="0A55CAE3" w:rsidR="00EF270E" w:rsidRDefault="00B82E9D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4EB620" wp14:editId="5A6FB3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4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D2FDF8C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EB62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5.9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O6Gg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3D2FDF8C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F2A9B" w14:textId="34C01AE7" w:rsidR="00EF270E" w:rsidRDefault="00B82E9D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4ADCB8F" wp14:editId="7B7AE5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0CF0C6E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ADCB8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40CF0C6E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AEBD" w14:textId="3D496347" w:rsidR="00EF270E" w:rsidRDefault="00B82E9D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A66EFF0" wp14:editId="779F8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1C6D82F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66EFF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pz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LS4acx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1C6D82F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0A60" w14:textId="048AD9BB" w:rsidR="00EF270E" w:rsidRDefault="00EF270E">
    <w:pPr>
      <w:pStyle w:val="Header"/>
      <w:tabs>
        <w:tab w:val="right" w:pos="9639"/>
      </w:tabs>
    </w:pPr>
    <w:r>
      <w:tab/>
    </w:r>
    <w:r w:rsidR="00B82E9D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A0F8C80" wp14:editId="681B90B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39395AFC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0F8C8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5.9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zDXGw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39395AFC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15D" w14:textId="3287AA15" w:rsidR="00EF270E" w:rsidRDefault="00B82E9D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18DDAD2" wp14:editId="53244C1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B157CD5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8DDAD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eM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shZXjB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6B157CD5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0110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7625030">
    <w:abstractNumId w:val="20"/>
  </w:num>
  <w:num w:numId="3" w16cid:durableId="1419331147">
    <w:abstractNumId w:val="8"/>
  </w:num>
  <w:num w:numId="4" w16cid:durableId="146946073">
    <w:abstractNumId w:val="35"/>
  </w:num>
  <w:num w:numId="5" w16cid:durableId="108361674">
    <w:abstractNumId w:val="28"/>
  </w:num>
  <w:num w:numId="6" w16cid:durableId="1945459259">
    <w:abstractNumId w:val="32"/>
  </w:num>
  <w:num w:numId="7" w16cid:durableId="1398551315">
    <w:abstractNumId w:val="11"/>
  </w:num>
  <w:num w:numId="8" w16cid:durableId="46347069">
    <w:abstractNumId w:val="33"/>
  </w:num>
  <w:num w:numId="9" w16cid:durableId="35543545">
    <w:abstractNumId w:val="19"/>
  </w:num>
  <w:num w:numId="10" w16cid:durableId="1516266025">
    <w:abstractNumId w:val="24"/>
  </w:num>
  <w:num w:numId="11" w16cid:durableId="1808626578">
    <w:abstractNumId w:val="0"/>
  </w:num>
  <w:num w:numId="12" w16cid:durableId="1505977251">
    <w:abstractNumId w:val="10"/>
  </w:num>
  <w:num w:numId="13" w16cid:durableId="1293176126">
    <w:abstractNumId w:val="37"/>
  </w:num>
  <w:num w:numId="14" w16cid:durableId="53085371">
    <w:abstractNumId w:val="5"/>
  </w:num>
  <w:num w:numId="15" w16cid:durableId="767849108">
    <w:abstractNumId w:val="26"/>
  </w:num>
  <w:num w:numId="16" w16cid:durableId="661666458">
    <w:abstractNumId w:val="23"/>
  </w:num>
  <w:num w:numId="17" w16cid:durableId="896208344">
    <w:abstractNumId w:val="25"/>
  </w:num>
  <w:num w:numId="18" w16cid:durableId="934174228">
    <w:abstractNumId w:val="15"/>
  </w:num>
  <w:num w:numId="19" w16cid:durableId="1543904046">
    <w:abstractNumId w:val="34"/>
  </w:num>
  <w:num w:numId="20" w16cid:durableId="807430732">
    <w:abstractNumId w:val="30"/>
  </w:num>
  <w:num w:numId="21" w16cid:durableId="1150827469">
    <w:abstractNumId w:val="36"/>
  </w:num>
  <w:num w:numId="22" w16cid:durableId="1785076514">
    <w:abstractNumId w:val="27"/>
  </w:num>
  <w:num w:numId="23" w16cid:durableId="564068499">
    <w:abstractNumId w:val="16"/>
  </w:num>
  <w:num w:numId="24" w16cid:durableId="1904833183">
    <w:abstractNumId w:val="21"/>
  </w:num>
  <w:num w:numId="25" w16cid:durableId="1075081536">
    <w:abstractNumId w:val="6"/>
  </w:num>
  <w:num w:numId="26" w16cid:durableId="851334865">
    <w:abstractNumId w:val="13"/>
  </w:num>
  <w:num w:numId="27" w16cid:durableId="217405248">
    <w:abstractNumId w:val="18"/>
  </w:num>
  <w:num w:numId="28" w16cid:durableId="674303479">
    <w:abstractNumId w:val="1"/>
  </w:num>
  <w:num w:numId="29" w16cid:durableId="1693804155">
    <w:abstractNumId w:val="2"/>
  </w:num>
  <w:num w:numId="30" w16cid:durableId="1337852269">
    <w:abstractNumId w:val="17"/>
  </w:num>
  <w:num w:numId="31" w16cid:durableId="2008826794">
    <w:abstractNumId w:val="31"/>
  </w:num>
  <w:num w:numId="32" w16cid:durableId="662927507">
    <w:abstractNumId w:val="4"/>
  </w:num>
  <w:num w:numId="33" w16cid:durableId="1674409205">
    <w:abstractNumId w:val="9"/>
  </w:num>
  <w:num w:numId="34" w16cid:durableId="1539929607">
    <w:abstractNumId w:val="7"/>
  </w:num>
  <w:num w:numId="35" w16cid:durableId="1794129208">
    <w:abstractNumId w:val="3"/>
  </w:num>
  <w:num w:numId="36" w16cid:durableId="2126533803">
    <w:abstractNumId w:val="29"/>
  </w:num>
  <w:num w:numId="37" w16cid:durableId="780687883">
    <w:abstractNumId w:val="12"/>
  </w:num>
  <w:num w:numId="38" w16cid:durableId="1824815683">
    <w:abstractNumId w:val="22"/>
  </w:num>
  <w:num w:numId="39" w16cid:durableId="112873753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26871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8E5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5D5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6E73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94A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B6A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0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5ACD"/>
    <w:rsid w:val="001B65A9"/>
    <w:rsid w:val="001B71FC"/>
    <w:rsid w:val="001B7A65"/>
    <w:rsid w:val="001C249D"/>
    <w:rsid w:val="001C31F3"/>
    <w:rsid w:val="001C3C52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3DC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17835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314C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3C0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5BB2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67EB7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2E64"/>
    <w:rsid w:val="003C3674"/>
    <w:rsid w:val="003C4639"/>
    <w:rsid w:val="003C4691"/>
    <w:rsid w:val="003C4A12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0EB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2C4A"/>
    <w:rsid w:val="003E3232"/>
    <w:rsid w:val="003E33B8"/>
    <w:rsid w:val="003E51C2"/>
    <w:rsid w:val="003E5DF2"/>
    <w:rsid w:val="003E7365"/>
    <w:rsid w:val="003E74A0"/>
    <w:rsid w:val="003F055F"/>
    <w:rsid w:val="003F0C10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B24"/>
    <w:rsid w:val="00426FCD"/>
    <w:rsid w:val="00430A7D"/>
    <w:rsid w:val="00431125"/>
    <w:rsid w:val="00431186"/>
    <w:rsid w:val="0043163D"/>
    <w:rsid w:val="00431B92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67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50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3C47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58C0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30AA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5F1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03D6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7A"/>
    <w:rsid w:val="008A09CA"/>
    <w:rsid w:val="008A27EC"/>
    <w:rsid w:val="008A2F5E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0DE"/>
    <w:rsid w:val="008D5A5B"/>
    <w:rsid w:val="008D6B4A"/>
    <w:rsid w:val="008E0128"/>
    <w:rsid w:val="008E06AB"/>
    <w:rsid w:val="008E0802"/>
    <w:rsid w:val="008E0E60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E7274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5E5E"/>
    <w:rsid w:val="00906914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4A73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649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584B"/>
    <w:rsid w:val="00956250"/>
    <w:rsid w:val="009564FD"/>
    <w:rsid w:val="00956A50"/>
    <w:rsid w:val="00957011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66FEE"/>
    <w:rsid w:val="009708DA"/>
    <w:rsid w:val="00971805"/>
    <w:rsid w:val="00973015"/>
    <w:rsid w:val="00974255"/>
    <w:rsid w:val="00974F0C"/>
    <w:rsid w:val="0097530A"/>
    <w:rsid w:val="0097547D"/>
    <w:rsid w:val="009755D9"/>
    <w:rsid w:val="00976D54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778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08F3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13A"/>
    <w:rsid w:val="00A132A6"/>
    <w:rsid w:val="00A13632"/>
    <w:rsid w:val="00A136E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944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60F9"/>
    <w:rsid w:val="00B37BA1"/>
    <w:rsid w:val="00B407CF"/>
    <w:rsid w:val="00B408EF"/>
    <w:rsid w:val="00B40A6D"/>
    <w:rsid w:val="00B41C88"/>
    <w:rsid w:val="00B421C5"/>
    <w:rsid w:val="00B44F84"/>
    <w:rsid w:val="00B4541B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57733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2E9D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67B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3B0B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CAC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1536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0F51"/>
    <w:rsid w:val="00C81C0A"/>
    <w:rsid w:val="00C82DB2"/>
    <w:rsid w:val="00C8315C"/>
    <w:rsid w:val="00C831D0"/>
    <w:rsid w:val="00C833A5"/>
    <w:rsid w:val="00C83A8A"/>
    <w:rsid w:val="00C84967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82D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596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2D44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C7C26"/>
    <w:rsid w:val="00ED0417"/>
    <w:rsid w:val="00ED1341"/>
    <w:rsid w:val="00ED286B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36D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5FB3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CAE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0A0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63E"/>
    <w:rsid w:val="00FC081F"/>
    <w:rsid w:val="00FC3A1C"/>
    <w:rsid w:val="00FC3B55"/>
    <w:rsid w:val="00FC3E32"/>
    <w:rsid w:val="00FC3E53"/>
    <w:rsid w:val="00FC5623"/>
    <w:rsid w:val="00FC56DB"/>
    <w:rsid w:val="00FC5B8A"/>
    <w:rsid w:val="00FC5FF2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05B63F"/>
  <w15:docId w15:val="{8ADEEC65-CC45-46CC-B092-43B05673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1937</Words>
  <Characters>11045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2024-04-18T12:23:00Z</dcterms:created>
  <dcterms:modified xsi:type="dcterms:W3CDTF">2024-04-18T12:33:00Z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