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1C0A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</w:t>
        </w:r>
        <w:r w:rsidR="00A624B4">
          <w:rPr>
            <w:b/>
            <w:i/>
            <w:noProof/>
            <w:sz w:val="28"/>
          </w:rPr>
          <w:t>0301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E08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7639D3">
                <w:rPr>
                  <w:b/>
                  <w:noProof/>
                  <w:sz w:val="28"/>
                </w:rPr>
                <w:t>71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7639D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611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4871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2DD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54871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8CC44" w:rsidR="001E41F3" w:rsidRDefault="0093423F">
            <w:pPr>
              <w:pStyle w:val="CRCoverPage"/>
              <w:spacing w:after="0"/>
              <w:ind w:left="100"/>
              <w:rPr>
                <w:noProof/>
              </w:rPr>
            </w:pPr>
            <w:r w:rsidRPr="0093423F">
              <w:t>Correction of GNSS 15s test cases for BDS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314FF" w:rsidR="001E41F3" w:rsidRDefault="00336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630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39D3"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656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C5E4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F70CEA">
              <w:rPr>
                <w:noProof/>
              </w:rPr>
              <w:t>1</w:t>
            </w:r>
            <w:r w:rsidR="007C5E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57463" w:rsidR="001E41F3" w:rsidRPr="007639D3" w:rsidRDefault="007639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39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96E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8480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8CAEF" w14:textId="44A41C23" w:rsidR="00355405" w:rsidRPr="00355405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>Based on CR R5-241</w:t>
            </w:r>
            <w:r w:rsidR="003B2C8B">
              <w:t>577</w:t>
            </w:r>
            <w:r w:rsidRPr="00355405">
              <w:t xml:space="preserve">, GNSS-AuxiliaryInformation should also be provided in case of BDS also. Currently passing ‘omit’ in the template </w:t>
            </w:r>
            <w:r w:rsidRPr="00355405">
              <w:rPr>
                <w:rFonts w:eastAsia="SimSun"/>
              </w:rPr>
              <w:t>cs_GenericAssistDataReqElement_BDS</w:t>
            </w:r>
            <w:r w:rsidRPr="00355405">
              <w:t xml:space="preserve"> for GNSS-AuxiliaryInformation while requesting GNSS-GenericAssistData depending on supported GNSSs.</w:t>
            </w:r>
          </w:p>
          <w:p w14:paraId="017E0EEA" w14:textId="04D124EB" w:rsidR="00355405" w:rsidRPr="00355405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 xml:space="preserve">Required code missing to handle and building IE GNSS_ID_BDS_r16 for all satellites in the list. Please refer Prose CR </w:t>
            </w:r>
            <w:r w:rsidR="003B2C8B">
              <w:t>R5-241577</w:t>
            </w:r>
          </w:p>
          <w:p w14:paraId="708AA7DE" w14:textId="5C0EE38C" w:rsidR="00355405" w:rsidRPr="00794993" w:rsidRDefault="00355405" w:rsidP="00A824E5">
            <w:pPr>
              <w:pStyle w:val="CRCoverPage"/>
              <w:numPr>
                <w:ilvl w:val="0"/>
                <w:numId w:val="12"/>
              </w:numPr>
            </w:pPr>
            <w:r w:rsidRPr="00355405">
              <w:t xml:space="preserve">Currently the function </w:t>
            </w:r>
            <w:r w:rsidRPr="00355405">
              <w:rPr>
                <w:rFonts w:eastAsia="SimSun"/>
              </w:rPr>
              <w:t xml:space="preserve">fl_Build_cs_GNSS_AuxiliaryInformation </w:t>
            </w:r>
            <w:r w:rsidRPr="00355405">
              <w:t>does not provide support to build IE GNSS_AuxiliaryInformation for all Satellites in the list in case of BDS</w:t>
            </w:r>
          </w:p>
        </w:tc>
      </w:tr>
      <w:tr w:rsidR="00355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9B501" w14:textId="77777777" w:rsidR="00355405" w:rsidRPr="00355405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t xml:space="preserve">Removed ‘omit’ for GNSS-AuxiliaryInformation from the template </w:t>
            </w:r>
            <w:r w:rsidRPr="00355405">
              <w:rPr>
                <w:rFonts w:eastAsia="SimSun"/>
              </w:rPr>
              <w:t>cs_GenericAssistDataReqElement_BDS as it is needed.</w:t>
            </w:r>
          </w:p>
          <w:p w14:paraId="0DF198F8" w14:textId="77777777" w:rsidR="00355405" w:rsidRPr="00355405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rPr>
                <w:rFonts w:eastAsia="SimSun"/>
              </w:rPr>
              <w:t xml:space="preserve">Added a function and template to set IE </w:t>
            </w:r>
            <w:r w:rsidRPr="00355405">
              <w:t>GNSS_ID_BDS_r16 for all satellites in the list in case of BDS.</w:t>
            </w:r>
          </w:p>
          <w:p w14:paraId="31C656EC" w14:textId="08861F04" w:rsidR="00355405" w:rsidRPr="00794993" w:rsidRDefault="00355405" w:rsidP="00A824E5">
            <w:pPr>
              <w:pStyle w:val="CRCoverPage"/>
              <w:numPr>
                <w:ilvl w:val="0"/>
                <w:numId w:val="13"/>
              </w:numPr>
            </w:pPr>
            <w:r w:rsidRPr="00355405">
              <w:t xml:space="preserve">Added support in the function </w:t>
            </w:r>
            <w:r w:rsidRPr="00355405">
              <w:rPr>
                <w:rFonts w:eastAsia="SimSun"/>
              </w:rPr>
              <w:t xml:space="preserve">fl_Build_cs_GNSS_AuxiliaryInformation </w:t>
            </w:r>
            <w:r w:rsidRPr="00355405">
              <w:t>to build IE GNSS_AuxiliaryInformation for BDS as well.</w:t>
            </w:r>
          </w:p>
        </w:tc>
      </w:tr>
      <w:tr w:rsidR="00355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405" w:rsidRPr="00CA4316" w:rsidRDefault="00355405" w:rsidP="0035540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55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FE32C" w:rsidR="00355405" w:rsidRPr="00794993" w:rsidRDefault="00355405" w:rsidP="00355405">
            <w:pPr>
              <w:pStyle w:val="CRCoverPage"/>
            </w:pPr>
            <w:r w:rsidRPr="00794993">
              <w:t>A conformant UE may fail th</w:t>
            </w:r>
            <w:r>
              <w:t>ese</w:t>
            </w:r>
            <w:r w:rsidRPr="00794993">
              <w:t xml:space="preserve"> test case</w:t>
            </w:r>
            <w:r>
              <w:t>s</w:t>
            </w:r>
          </w:p>
        </w:tc>
      </w:tr>
      <w:tr w:rsidR="00355405" w14:paraId="034AF533" w14:textId="77777777" w:rsidTr="00547111">
        <w:tc>
          <w:tcPr>
            <w:tcW w:w="2694" w:type="dxa"/>
            <w:gridSpan w:val="2"/>
          </w:tcPr>
          <w:p w14:paraId="39D9EB5B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04240" w:rsidR="00355405" w:rsidRPr="00794993" w:rsidRDefault="00355405" w:rsidP="00355405">
            <w:pPr>
              <w:pStyle w:val="CRCoverPage"/>
            </w:pPr>
            <w:r w:rsidRPr="00794993">
              <w:t>9.3.4.1, 9.3.4.2, 9.3.4.3, 9.3.4.4, 9.3.1.2, 7.3.4.1, 7.3.4.2, 7.3.4.3, 7.3.4.4, 7.3.5.1</w:t>
            </w:r>
          </w:p>
        </w:tc>
      </w:tr>
      <w:tr w:rsidR="00355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405" w:rsidRDefault="00355405" w:rsidP="00355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405" w:rsidRDefault="00355405" w:rsidP="00355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FD0DD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405" w:rsidRDefault="00355405" w:rsidP="00355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C9923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B87F1" w:rsidR="00355405" w:rsidRDefault="00355405" w:rsidP="0035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5405" w:rsidRDefault="00355405" w:rsidP="00355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405" w:rsidRDefault="00355405" w:rsidP="00355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405" w:rsidRDefault="00355405" w:rsidP="00355405">
            <w:pPr>
              <w:pStyle w:val="CRCoverPage"/>
              <w:spacing w:after="0"/>
              <w:rPr>
                <w:noProof/>
              </w:rPr>
            </w:pPr>
          </w:p>
        </w:tc>
      </w:tr>
      <w:tr w:rsidR="00355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5405" w:rsidRDefault="00355405" w:rsidP="0035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4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405" w:rsidRPr="008863B9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405" w:rsidRPr="008863B9" w:rsidRDefault="00355405" w:rsidP="003554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4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405" w:rsidRDefault="00355405" w:rsidP="0035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405" w:rsidRDefault="00355405" w:rsidP="0035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40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54334" w14:textId="77777777" w:rsidR="001311C4" w:rsidRPr="000440B2" w:rsidRDefault="001311C4" w:rsidP="001311C4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64099170"/>
      <w:r w:rsidRPr="000440B2">
        <w:rPr>
          <w:rStyle w:val="Emphasis"/>
          <w:rFonts w:ascii="Times New Roman" w:hAnsi="Times New Roman"/>
          <w:i w:val="0"/>
        </w:rPr>
        <w:lastRenderedPageBreak/>
        <w:t>Table of Contents</w:t>
      </w:r>
      <w:bookmarkEnd w:id="1"/>
    </w:p>
    <w:p w14:paraId="124CE1A8" w14:textId="4992216B" w:rsidR="00872A60" w:rsidRDefault="001311C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872A60" w:rsidRPr="008346DC">
        <w:rPr>
          <w:iCs/>
        </w:rPr>
        <w:t>Table of Contents</w:t>
      </w:r>
      <w:r w:rsidR="00872A60">
        <w:tab/>
      </w:r>
      <w:r w:rsidR="00872A60">
        <w:fldChar w:fldCharType="begin"/>
      </w:r>
      <w:r w:rsidR="00872A60">
        <w:instrText xml:space="preserve"> PAGEREF _Toc164099170 \h </w:instrText>
      </w:r>
      <w:r w:rsidR="00872A60">
        <w:fldChar w:fldCharType="separate"/>
      </w:r>
      <w:r w:rsidR="00872A60">
        <w:t>3</w:t>
      </w:r>
      <w:r w:rsidR="00872A60">
        <w:fldChar w:fldCharType="end"/>
      </w:r>
    </w:p>
    <w:p w14:paraId="2A79A5E7" w14:textId="6F055437" w:rsidR="00872A60" w:rsidRDefault="00872A6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46DC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46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_Toc164099171 \h </w:instrText>
      </w:r>
      <w:r>
        <w:fldChar w:fldCharType="separate"/>
      </w:r>
      <w:r>
        <w:t>4</w:t>
      </w:r>
      <w:r>
        <w:fldChar w:fldCharType="end"/>
      </w:r>
    </w:p>
    <w:p w14:paraId="17DE476B" w14:textId="3579DAE9" w:rsidR="00872A60" w:rsidRDefault="00872A6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46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46D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_Toc164099172 \h </w:instrText>
      </w:r>
      <w:r>
        <w:fldChar w:fldCharType="separate"/>
      </w:r>
      <w:r>
        <w:t>4</w:t>
      </w:r>
      <w:r>
        <w:fldChar w:fldCharType="end"/>
      </w:r>
    </w:p>
    <w:p w14:paraId="456685B3" w14:textId="74EFC7E0" w:rsidR="00872A60" w:rsidRDefault="00872A6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46DC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46DC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_Toc164099173 \h </w:instrText>
      </w:r>
      <w:r>
        <w:fldChar w:fldCharType="separate"/>
      </w:r>
      <w:r>
        <w:t>4</w:t>
      </w:r>
      <w:r>
        <w:fldChar w:fldCharType="end"/>
      </w:r>
    </w:p>
    <w:p w14:paraId="0923F5DA" w14:textId="6EFAC20A" w:rsidR="00872A60" w:rsidRDefault="00872A6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46DC">
        <w:rPr>
          <w:rFonts w:cs="Arial"/>
          <w:b/>
          <w:bCs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46DC">
        <w:rPr>
          <w:rFonts w:cs="Arial"/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_Toc164099174 \h </w:instrText>
      </w:r>
      <w:r>
        <w:fldChar w:fldCharType="separate"/>
      </w:r>
      <w:r>
        <w:t>7</w:t>
      </w:r>
      <w:r>
        <w:fldChar w:fldCharType="end"/>
      </w:r>
    </w:p>
    <w:p w14:paraId="29CFF3FE" w14:textId="439B6D29" w:rsidR="001311C4" w:rsidRPr="000440B2" w:rsidRDefault="001311C4" w:rsidP="001311C4">
      <w:pPr>
        <w:pStyle w:val="TOC1"/>
        <w:rPr>
          <w:b/>
          <w:sz w:val="24"/>
          <w:lang w:eastAsia="ja-JP"/>
        </w:rPr>
      </w:pPr>
      <w:r w:rsidRPr="000440B2">
        <w:fldChar w:fldCharType="end"/>
      </w:r>
      <w:r w:rsidRPr="000440B2">
        <w:rPr>
          <w:lang w:val="pt-BR"/>
        </w:rPr>
        <w:br w:type="page"/>
      </w:r>
    </w:p>
    <w:p w14:paraId="29D0123E" w14:textId="077E35B0" w:rsidR="001311C4" w:rsidRPr="000440B2" w:rsidRDefault="001311C4" w:rsidP="001311C4">
      <w:pPr>
        <w:pStyle w:val="Heading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64099171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35BF898F" w14:textId="77777777" w:rsidR="0095663A" w:rsidRDefault="0095663A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Toc122434488"/>
      <w:bookmarkStart w:id="5" w:name="_Toc295288959"/>
      <w:bookmarkStart w:id="6" w:name="_Toc99967148"/>
      <w:r w:rsidRPr="0095663A">
        <w:rPr>
          <w:rFonts w:cs="Arial"/>
        </w:rPr>
        <w:t>This document lists all the changes needed to correct issues in the ATS iwd-TTCN3-B2022-09_D24wk12 related to the title of this CR.</w:t>
      </w:r>
    </w:p>
    <w:p w14:paraId="565480F7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3" w:history="1">
        <w:r w:rsidRPr="0070527B">
          <w:rPr>
            <w:rStyle w:val="Hyperlink"/>
            <w:b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55B2C5A0" w14:textId="77777777" w:rsidR="001311C4" w:rsidRPr="000440B2" w:rsidRDefault="001311C4" w:rsidP="001311C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7" w:name="_Toc164099172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bookmarkEnd w:id="6"/>
      <w:r w:rsidRPr="000440B2">
        <w:rPr>
          <w:rFonts w:ascii="Times New Roman" w:hAnsi="Times New Roman"/>
          <w:b/>
        </w:rPr>
        <w:t>required.</w:t>
      </w:r>
      <w:bookmarkEnd w:id="7"/>
    </w:p>
    <w:p w14:paraId="46547659" w14:textId="77777777" w:rsidR="001311C4" w:rsidRPr="000440B2" w:rsidRDefault="001311C4" w:rsidP="001311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8" w:name="_Toc164099173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311C4" w:rsidRPr="000440B2" w14:paraId="6D71DB77" w14:textId="77777777" w:rsidTr="00C557C5">
        <w:tc>
          <w:tcPr>
            <w:tcW w:w="1985" w:type="dxa"/>
          </w:tcPr>
          <w:p w14:paraId="314D0B66" w14:textId="77777777" w:rsidR="001311C4" w:rsidRPr="000440B2" w:rsidRDefault="001311C4" w:rsidP="00C557C5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3BB2470" w14:textId="5D06F220" w:rsidR="001311C4" w:rsidRPr="001A17C0" w:rsidRDefault="00C971DA" w:rsidP="001A17C0">
            <w:pPr>
              <w:rPr>
                <w:color w:val="000000"/>
                <w:lang w:val="en-US" w:eastAsia="zh-CN"/>
              </w:rPr>
            </w:pPr>
            <w:r w:rsidRPr="005564F7">
              <w:t>LPP_Templates</w:t>
            </w:r>
            <w:r>
              <w:t>.ttcn</w:t>
            </w:r>
          </w:p>
        </w:tc>
      </w:tr>
      <w:tr w:rsidR="00CA4316" w:rsidRPr="000440B2" w14:paraId="64BA1457" w14:textId="77777777" w:rsidTr="00C557C5">
        <w:tc>
          <w:tcPr>
            <w:tcW w:w="1985" w:type="dxa"/>
          </w:tcPr>
          <w:p w14:paraId="43FD4AF5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E8C8218" w14:textId="227065EF" w:rsidR="00CA4316" w:rsidRDefault="001A17C0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Based on CR </w:t>
            </w:r>
            <w:r w:rsidR="003B2C8B">
              <w:rPr>
                <w:rFonts w:ascii="Times New Roman" w:hAnsi="Times New Roman"/>
              </w:rPr>
              <w:t>R5-241577</w:t>
            </w:r>
            <w:r w:rsidR="005564F7">
              <w:rPr>
                <w:rFonts w:ascii="Times New Roman" w:hAnsi="Times New Roman"/>
              </w:rPr>
              <w:t xml:space="preserve">, </w:t>
            </w:r>
            <w:r w:rsidR="005564F7" w:rsidRPr="007C5E4C">
              <w:rPr>
                <w:rFonts w:ascii="Times New Roman" w:hAnsi="Times New Roman"/>
                <w:noProof/>
                <w:lang w:eastAsia="zh-CN"/>
              </w:rPr>
              <w:t xml:space="preserve">GNSS-AuxiliaryInformation should also be provided 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>in case of BDS also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 xml:space="preserve">. Currently 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>passing ‘omit’</w:t>
            </w:r>
            <w:r w:rsidR="008B5FBE">
              <w:rPr>
                <w:rFonts w:ascii="Times New Roman" w:hAnsi="Times New Roman"/>
                <w:noProof/>
                <w:lang w:eastAsia="zh-CN"/>
              </w:rPr>
              <w:t xml:space="preserve"> in the template </w:t>
            </w:r>
            <w:r w:rsidR="008B5FBE" w:rsidRPr="00BB68B0">
              <w:rPr>
                <w:rFonts w:ascii="Times New Roman" w:eastAsia="SimSun" w:hAnsi="Times New Roman"/>
                <w:b/>
                <w:bCs/>
              </w:rPr>
              <w:t>cs_GenericAssistDataReqElement_BDS</w:t>
            </w:r>
            <w:r w:rsidR="008B5FBE">
              <w:rPr>
                <w:rFonts w:ascii="Times New Roman" w:hAnsi="Times New Roman"/>
                <w:noProof/>
                <w:lang w:eastAsia="zh-CN"/>
              </w:rPr>
              <w:t xml:space="preserve"> for </w:t>
            </w:r>
            <w:r w:rsidR="008B5FBE" w:rsidRPr="007C5E4C">
              <w:rPr>
                <w:rFonts w:ascii="Times New Roman" w:hAnsi="Times New Roman"/>
                <w:noProof/>
                <w:lang w:eastAsia="zh-CN"/>
              </w:rPr>
              <w:t>GNSS-AuxiliaryInformation</w:t>
            </w:r>
            <w:r w:rsidR="005564F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 xml:space="preserve">while </w:t>
            </w:r>
            <w:r w:rsidR="00233451" w:rsidRPr="00233451">
              <w:rPr>
                <w:rFonts w:ascii="Times New Roman" w:hAnsi="Times New Roman"/>
                <w:noProof/>
                <w:lang w:eastAsia="zh-CN"/>
              </w:rPr>
              <w:t>request</w:t>
            </w:r>
            <w:r w:rsidR="00233451">
              <w:rPr>
                <w:rFonts w:ascii="Times New Roman" w:hAnsi="Times New Roman"/>
                <w:noProof/>
                <w:lang w:eastAsia="zh-CN"/>
              </w:rPr>
              <w:t>ing</w:t>
            </w:r>
            <w:r w:rsidR="00233451" w:rsidRPr="00233451">
              <w:rPr>
                <w:rFonts w:ascii="Times New Roman" w:hAnsi="Times New Roman"/>
                <w:noProof/>
                <w:lang w:eastAsia="zh-CN"/>
              </w:rPr>
              <w:t xml:space="preserve"> GNSS-GenericAssistData depending on supported GNSSs</w:t>
            </w:r>
            <w:r w:rsidR="008B5FBE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0DB2A301" w14:textId="14873E71" w:rsidR="00221128" w:rsidRDefault="00D00995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Required code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 xml:space="preserve"> missing </w:t>
            </w:r>
            <w:r>
              <w:rPr>
                <w:rFonts w:ascii="Times New Roman" w:hAnsi="Times New Roman"/>
                <w:noProof/>
                <w:lang w:eastAsia="zh-CN"/>
              </w:rPr>
              <w:t>to handle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 xml:space="preserve"> and building </w:t>
            </w:r>
            <w:r w:rsidR="00221128" w:rsidRPr="00221128">
              <w:rPr>
                <w:rFonts w:ascii="Times New Roman" w:hAnsi="Times New Roman"/>
                <w:noProof/>
                <w:lang w:eastAsia="zh-CN"/>
              </w:rPr>
              <w:t>IE GNSS_ID_</w:t>
            </w:r>
            <w:r w:rsidR="00221128">
              <w:rPr>
                <w:rFonts w:ascii="Times New Roman" w:hAnsi="Times New Roman"/>
                <w:noProof/>
                <w:lang w:eastAsia="zh-CN"/>
              </w:rPr>
              <w:t>BDS_r16</w:t>
            </w:r>
            <w:r w:rsidR="00221128" w:rsidRPr="00221128">
              <w:rPr>
                <w:rFonts w:ascii="Times New Roman" w:hAnsi="Times New Roman"/>
                <w:noProof/>
                <w:lang w:eastAsia="zh-CN"/>
              </w:rPr>
              <w:t xml:space="preserve"> for all satellites in the list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Please refer Prose CR </w:t>
            </w:r>
            <w:r w:rsidR="003B2C8B">
              <w:rPr>
                <w:rFonts w:ascii="Times New Roman" w:hAnsi="Times New Roman"/>
                <w:noProof/>
                <w:lang w:eastAsia="zh-CN"/>
              </w:rPr>
              <w:t>R5-241577</w:t>
            </w:r>
          </w:p>
          <w:p w14:paraId="4F900FC7" w14:textId="13F8178D" w:rsidR="00BB68B0" w:rsidRPr="009D081A" w:rsidRDefault="00BB68B0" w:rsidP="00221128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Currently the function </w:t>
            </w:r>
            <w:r w:rsidRPr="00BB68B0">
              <w:rPr>
                <w:rFonts w:ascii="Times New Roman" w:eastAsia="SimSun" w:hAnsi="Times New Roman"/>
                <w:b/>
                <w:bCs/>
              </w:rPr>
              <w:t>fl_Build_cs_GNSS_AuxiliaryInformation</w:t>
            </w:r>
            <w:r w:rsidRPr="00006E41">
              <w:rPr>
                <w:rFonts w:eastAsia="SimSun"/>
              </w:rPr>
              <w:t xml:space="preserve"> </w:t>
            </w:r>
            <w:r>
              <w:rPr>
                <w:rFonts w:ascii="Times New Roman" w:hAnsi="Times New Roman"/>
              </w:rPr>
              <w:t xml:space="preserve">does not provide support to build IE </w:t>
            </w:r>
            <w:r w:rsidRPr="000562CE">
              <w:rPr>
                <w:rFonts w:ascii="Times New Roman" w:hAnsi="Times New Roman"/>
              </w:rPr>
              <w:t>GNSS_AuxiliaryInformation for all Satellites in the list</w:t>
            </w:r>
            <w:r>
              <w:rPr>
                <w:rFonts w:ascii="Times New Roman" w:hAnsi="Times New Roman"/>
              </w:rPr>
              <w:t xml:space="preserve"> in case of BDS</w:t>
            </w:r>
          </w:p>
        </w:tc>
      </w:tr>
      <w:tr w:rsidR="00CA4316" w:rsidRPr="000440B2" w14:paraId="5383162D" w14:textId="77777777" w:rsidTr="00C557C5">
        <w:tc>
          <w:tcPr>
            <w:tcW w:w="1985" w:type="dxa"/>
          </w:tcPr>
          <w:p w14:paraId="51AB3FA5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3341F63" w14:textId="77777777" w:rsidR="00CA4316" w:rsidRPr="00D00995" w:rsidRDefault="005564F7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 w:rsidRPr="005564F7">
              <w:rPr>
                <w:rFonts w:ascii="Times New Roman" w:hAnsi="Times New Roman"/>
                <w:noProof/>
              </w:rPr>
              <w:t xml:space="preserve">Removed ‘omit’ for </w:t>
            </w:r>
            <w:r w:rsidRPr="005564F7">
              <w:rPr>
                <w:rFonts w:ascii="Times New Roman" w:hAnsi="Times New Roman"/>
                <w:lang w:val="en-US"/>
              </w:rPr>
              <w:t>GNSS</w:t>
            </w:r>
            <w:r w:rsidRPr="005564F7">
              <w:rPr>
                <w:rFonts w:ascii="Times New Roman" w:hAnsi="Times New Roman"/>
                <w:noProof/>
                <w:lang w:eastAsia="zh-CN"/>
              </w:rPr>
              <w:t xml:space="preserve">-AuxiliaryInformation from the template </w:t>
            </w:r>
            <w:r w:rsidRPr="00BB68B0">
              <w:rPr>
                <w:rFonts w:ascii="Times New Roman" w:eastAsia="SimSun" w:hAnsi="Times New Roman"/>
                <w:b/>
                <w:bCs/>
              </w:rPr>
              <w:t>cs_GenericAssistDataReqElement_BDS</w:t>
            </w:r>
            <w:r w:rsidR="00DF2D7A">
              <w:rPr>
                <w:rFonts w:ascii="Times New Roman" w:eastAsia="SimSun" w:hAnsi="Times New Roman"/>
              </w:rPr>
              <w:t xml:space="preserve"> as it is needed.</w:t>
            </w:r>
          </w:p>
          <w:p w14:paraId="3DD9FD27" w14:textId="77777777" w:rsidR="00D00995" w:rsidRPr="00BB68B0" w:rsidRDefault="00D00995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SimSun" w:hAnsi="Times New Roman"/>
              </w:rPr>
              <w:t xml:space="preserve">Added a function and template to </w:t>
            </w:r>
            <w:r w:rsidR="00FE3785">
              <w:rPr>
                <w:rFonts w:ascii="Times New Roman" w:eastAsia="SimSun" w:hAnsi="Times New Roman"/>
              </w:rPr>
              <w:t>set</w:t>
            </w:r>
            <w:r>
              <w:rPr>
                <w:rFonts w:ascii="Times New Roman" w:eastAsia="SimSun" w:hAnsi="Times New Roman"/>
              </w:rPr>
              <w:t xml:space="preserve"> IE </w:t>
            </w:r>
            <w:r w:rsidRPr="00221128">
              <w:rPr>
                <w:rFonts w:ascii="Times New Roman" w:hAnsi="Times New Roman"/>
                <w:noProof/>
                <w:lang w:eastAsia="zh-CN"/>
              </w:rPr>
              <w:t>GNSS_ID_</w:t>
            </w:r>
            <w:r>
              <w:rPr>
                <w:rFonts w:ascii="Times New Roman" w:hAnsi="Times New Roman"/>
                <w:noProof/>
                <w:lang w:eastAsia="zh-CN"/>
              </w:rPr>
              <w:t>BDS_r16</w:t>
            </w:r>
            <w:r w:rsidRPr="00221128">
              <w:rPr>
                <w:rFonts w:ascii="Times New Roman" w:hAnsi="Times New Roman"/>
                <w:noProof/>
                <w:lang w:eastAsia="zh-CN"/>
              </w:rPr>
              <w:t xml:space="preserve"> for all satellites in the list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in case of BDS.</w:t>
            </w:r>
          </w:p>
          <w:p w14:paraId="31C0FBA7" w14:textId="456A1180" w:rsidR="00BB68B0" w:rsidRPr="005564F7" w:rsidRDefault="00BB68B0" w:rsidP="002211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Added support in the function </w:t>
            </w:r>
            <w:r w:rsidRPr="00BB68B0">
              <w:rPr>
                <w:rFonts w:ascii="Times New Roman" w:eastAsia="SimSun" w:hAnsi="Times New Roman"/>
                <w:b/>
                <w:bCs/>
              </w:rPr>
              <w:t>fl_Build_cs_GNSS_AuxiliaryInformation</w:t>
            </w:r>
            <w:r w:rsidRPr="00006E41">
              <w:rPr>
                <w:rFonts w:eastAsia="SimSun"/>
              </w:rPr>
              <w:t xml:space="preserve"> </w:t>
            </w:r>
            <w:r>
              <w:rPr>
                <w:rFonts w:ascii="Times New Roman" w:hAnsi="Times New Roman"/>
              </w:rPr>
              <w:t xml:space="preserve">to build IE </w:t>
            </w:r>
            <w:r w:rsidRPr="000562CE">
              <w:rPr>
                <w:rFonts w:ascii="Times New Roman" w:hAnsi="Times New Roman"/>
              </w:rPr>
              <w:t>GNSS_AuxiliaryInformation</w:t>
            </w:r>
            <w:r>
              <w:rPr>
                <w:rFonts w:ascii="Times New Roman" w:hAnsi="Times New Roman"/>
              </w:rPr>
              <w:t xml:space="preserve"> for BDS as well.</w:t>
            </w:r>
          </w:p>
        </w:tc>
      </w:tr>
      <w:tr w:rsidR="00CA4316" w:rsidRPr="000440B2" w14:paraId="6187FB2F" w14:textId="77777777" w:rsidTr="00C557C5">
        <w:tc>
          <w:tcPr>
            <w:tcW w:w="1985" w:type="dxa"/>
          </w:tcPr>
          <w:p w14:paraId="66F69463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A78437" w14:textId="0A00A1CF" w:rsidR="00CA4316" w:rsidRPr="000440B2" w:rsidRDefault="005564F7" w:rsidP="00CA4316">
            <w:pPr>
              <w:spacing w:after="0"/>
              <w:rPr>
                <w:lang w:val="en-US"/>
              </w:rPr>
            </w:pPr>
            <w:r w:rsidRPr="005564F7">
              <w:t>LPP_Templates</w:t>
            </w:r>
            <w:r w:rsidR="00CA4316">
              <w:t>.ttcn</w:t>
            </w:r>
          </w:p>
        </w:tc>
      </w:tr>
      <w:tr w:rsidR="00CA4316" w:rsidRPr="000440B2" w14:paraId="40F9F9B0" w14:textId="77777777" w:rsidTr="00C557C5">
        <w:tc>
          <w:tcPr>
            <w:tcW w:w="1985" w:type="dxa"/>
          </w:tcPr>
          <w:p w14:paraId="38BC25AC" w14:textId="77777777" w:rsidR="00CA4316" w:rsidRPr="000440B2" w:rsidRDefault="00CA4316" w:rsidP="00CA431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4FE0B08" w14:textId="3E8A24C5" w:rsidR="0099030B" w:rsidRPr="0099030B" w:rsidRDefault="0099030B" w:rsidP="0099030B">
            <w:pPr>
              <w:rPr>
                <w:highlight w:val="cyan"/>
              </w:rPr>
            </w:pPr>
            <w:r w:rsidRPr="0099030B">
              <w:rPr>
                <w:highlight w:val="cyan"/>
              </w:rPr>
              <w:t>Accepted.</w:t>
            </w:r>
          </w:p>
        </w:tc>
      </w:tr>
    </w:tbl>
    <w:p w14:paraId="50ECAF3A" w14:textId="77777777" w:rsidR="001311C4" w:rsidRPr="000440B2" w:rsidRDefault="001311C4" w:rsidP="001311C4"/>
    <w:p w14:paraId="230B1931" w14:textId="77777777" w:rsidR="001311C4" w:rsidRPr="00872A60" w:rsidRDefault="001311C4" w:rsidP="001311C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Before change</w:t>
      </w:r>
    </w:p>
    <w:p w14:paraId="40215162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37C9E1FF" w14:textId="3FD5C0E0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BB6F962" w14:textId="56EFD0EC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template (value) GNSS_GenericAssistDataReqElement cs_GenericAssistDataReqElement_BDS :=</w:t>
      </w:r>
    </w:p>
    <w:p w14:paraId="1589FC92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/* @status    APPROVED (POS) */</w:t>
      </w:r>
    </w:p>
    <w:p w14:paraId="69AB29F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cs_GNSS_GenericAssistDataReqElement(cs_GNSS_ID_Bds,</w:t>
      </w:r>
    </w:p>
    <w:p w14:paraId="6675695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cs_GNSS_TimeModelListReq(cs_GNSS_TimeModelElementReq(1, true)), // GPS</w:t>
      </w:r>
    </w:p>
    <w:p w14:paraId="4156A6BD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cs_GNSS_NavigationModelReq_ReqNavList(tsc_SvID_1_2_7_18_21_27, false),</w:t>
      </w:r>
    </w:p>
    <w:p w14:paraId="344777BA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cs_GNSS_AcquisitionAssistanceReq(0),</w:t>
      </w:r>
    </w:p>
    <w:p w14:paraId="34C8F6F5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cs_GNSS_AlmanacReq,</w:t>
      </w:r>
    </w:p>
    <w:p w14:paraId="1CB6ED6C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-,</w:t>
      </w:r>
    </w:p>
    <w:p w14:paraId="0DB6B1F8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omit</w:t>
      </w:r>
      <w:r w:rsidRPr="00872A60">
        <w:rPr>
          <w:rFonts w:ascii="Arial" w:eastAsia="SimSun" w:hAnsi="Arial" w:cs="Arial"/>
          <w:sz w:val="16"/>
          <w:szCs w:val="16"/>
        </w:rPr>
        <w:t>);</w:t>
      </w:r>
    </w:p>
    <w:p w14:paraId="0E72D71E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6DE2ADC7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1D5E2D4B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7882B101" w14:textId="77777777" w:rsidR="00FE3785" w:rsidRPr="00872A60" w:rsidRDefault="00FE378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88CE40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// templates for GNSS-AuxiliaryInformation:</w:t>
      </w:r>
    </w:p>
    <w:p w14:paraId="3014084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0B8E66AF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GNSS_ID_GPS_SatElement cs_GNSS_ID_GPS_SatElement(integer p_SatelliteID,</w:t>
      </w:r>
    </w:p>
    <w:p w14:paraId="710607B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GNSS_ID_GPS_SatElement p_ProvidedSatElement) :=</w:t>
      </w:r>
    </w:p>
    <w:p w14:paraId="0F62BD8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 /* @status    APPROVED (POS) */</w:t>
      </w:r>
    </w:p>
    <w:p w14:paraId="5A0E2AA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svID := cs_SV_ID(p_SatelliteID),</w:t>
      </w:r>
    </w:p>
    <w:p w14:paraId="6C881C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signalsAvailable := p_ProvidedSatElement.signalsAvailable</w:t>
      </w:r>
    </w:p>
    <w:p w14:paraId="3CCD169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22E7678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27AADD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576C9D4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7CDA63C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GNSS_ID_GPS for all satellites in the list</w:t>
      </w:r>
    </w:p>
    <w:p w14:paraId="613322A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* @param     p_SatelliteIdList</w:t>
      </w:r>
    </w:p>
    <w:p w14:paraId="01C584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p_ProvidedGNSS_ID_GPS</w:t>
      </w:r>
    </w:p>
    <w:p w14:paraId="118B9E5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GNSS_ID_GPS</w:t>
      </w:r>
    </w:p>
    <w:p w14:paraId="34469E4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143270B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6E1A15E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fl_Build_cs_GNSS_ID_GPS(IntegerList_Type p_SatelliteIdList,</w:t>
      </w:r>
    </w:p>
    <w:p w14:paraId="79C75CC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GNSS_ID_GPS p_ProvidedGNSS_ID_GPS) return template (value) GNSS_ID_GPS</w:t>
      </w:r>
    </w:p>
    <w:p w14:paraId="703FA6C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54EEABD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GNSS_ID_GPS v_GNSS_ID_GPS;</w:t>
      </w:r>
    </w:p>
    <w:p w14:paraId="6344095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i;</w:t>
      </w:r>
    </w:p>
    <w:p w14:paraId="4427101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(i := 0; i &lt; 6; i:= i + 1) {</w:t>
      </w:r>
    </w:p>
    <w:p w14:paraId="29A1391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v_GNSS_ID_GPS[i] := cs_GNSS_ID_GPS_SatElement(p_SatelliteIdList[i], p_ProvidedGNSS_ID_GPS[i]);</w:t>
      </w:r>
    </w:p>
    <w:p w14:paraId="291909E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09E43E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v_GNSS_ID_GPS;</w:t>
      </w:r>
    </w:p>
    <w:p w14:paraId="12A0C6D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3CF92DF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3E64A92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GNSS_ID_GLONASS_SatElement cs_GNSS_ID_GLONASS_SatElement(integer p_SatelliteID,</w:t>
      </w:r>
    </w:p>
    <w:p w14:paraId="36BB24C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GNSS_ID_GLONASS_SatElement p_ProvidedSatElement) :=</w:t>
      </w:r>
    </w:p>
    <w:p w14:paraId="447DA7D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 /* @status    APPROVED (POS) */</w:t>
      </w:r>
    </w:p>
    <w:p w14:paraId="239C2DD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svID := cs_SV_ID(p_SatelliteID),</w:t>
      </w:r>
    </w:p>
    <w:p w14:paraId="3997189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signalsAvailable := p_ProvidedSatElement.signalsAvailable,</w:t>
      </w:r>
    </w:p>
    <w:p w14:paraId="749785B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channelNumber := p_ProvidedSatElement.channelNumber</w:t>
      </w:r>
    </w:p>
    <w:p w14:paraId="73F1990A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168913A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3C3298F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111E288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GNSS_ID_GLONASS for all satellites in the list</w:t>
      </w:r>
    </w:p>
    <w:p w14:paraId="4D053A6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p_SatelliteIdList</w:t>
      </w:r>
    </w:p>
    <w:p w14:paraId="5C9F45B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p_ProvidedGNSS_ID_GLONASS</w:t>
      </w:r>
    </w:p>
    <w:p w14:paraId="65420FF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GNSS_ID_GLONASS</w:t>
      </w:r>
    </w:p>
    <w:p w14:paraId="326C319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7BB6DE5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317CBF2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fl_Build_cs_GNSS_ID_GLONASS(IntegerList_Type p_SatelliteIdList,</w:t>
      </w:r>
    </w:p>
    <w:p w14:paraId="19BEAF5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GNSS_ID_GLONASS p_ProvidedGNSS_ID_GLONASS) return template (value) GNSS_ID_GLONASS</w:t>
      </w:r>
    </w:p>
    <w:p w14:paraId="435A34F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6AF9C3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GNSS_ID_GLONASS v_GNSS_ID_GLONASS;</w:t>
      </w:r>
    </w:p>
    <w:p w14:paraId="4A08965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i;</w:t>
      </w:r>
    </w:p>
    <w:p w14:paraId="467C4F7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(i := 0; i &lt; 6; i:= i + 1) {</w:t>
      </w:r>
    </w:p>
    <w:p w14:paraId="2A01432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v_GNSS_ID_GLONASS[i] := cs_GNSS_ID_GLONASS_SatElement(p_SatelliteIdList[i], p_ProvidedGNSS_ID_GLONASS[i]);</w:t>
      </w:r>
    </w:p>
    <w:p w14:paraId="0D78F3A0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7427022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v_GNSS_ID_GLONASS;</w:t>
      </w:r>
    </w:p>
    <w:p w14:paraId="178AD23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43AF2A13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31EDE72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0ECAA61B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the IE GNSS_AuxiliaryInformation for all Satellites in the list</w:t>
      </w:r>
    </w:p>
    <w:p w14:paraId="0F531DD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p_SatelliteIdList</w:t>
      </w:r>
    </w:p>
    <w:p w14:paraId="02ACBE9D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p_ProvidedGNSS_AuxiliaryInformation</w:t>
      </w:r>
    </w:p>
    <w:p w14:paraId="38194A0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GNSS_AuxiliaryInformation</w:t>
      </w:r>
    </w:p>
    <w:p w14:paraId="3D39C2D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6BF489D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1F59183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fl_Build_cs_GNSS_AuxiliaryInformation(IntegerList_Type p_SatelliteIdList,</w:t>
      </w:r>
    </w:p>
    <w:p w14:paraId="38028318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GNSS_AuxiliaryInformation p_ProvidedGNSS_AuxiliaryInformation) return template (value) GNSS_AuxiliaryInformation</w:t>
      </w:r>
    </w:p>
    <w:p w14:paraId="536C0164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17E32B7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GNSS_AuxiliaryInformation v_GNSS_AuxiliaryInformation;</w:t>
      </w:r>
    </w:p>
    <w:p w14:paraId="116C8B12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0C1FFD4C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(ischosen(p_ProvidedGNSS_AuxiliaryInformation.gnss_ID_GPS)) {</w:t>
      </w:r>
    </w:p>
    <w:p w14:paraId="4244F239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v_GNSS_AuxiliaryInformation.gnss_ID_GPS := fl_Build_cs_GNSS_ID_GPS(p_SatelliteIdList, p_ProvidedGNSS_AuxiliaryInformation.gnss_ID_GPS);</w:t>
      </w:r>
    </w:p>
    <w:p w14:paraId="6A0D5596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1C995661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else {</w:t>
      </w:r>
    </w:p>
    <w:p w14:paraId="4193768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v_GNSS_AuxiliaryInformation.gnss_ID_GLONASS := fl_Build_cs_GNSS_ID_GLONASS(p_SatelliteIdList, p_ProvidedGNSS_AuxiliaryInformation.gnss_ID_GLONASS);</w:t>
      </w:r>
    </w:p>
    <w:p w14:paraId="51369765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365AD7AE" w14:textId="77777777" w:rsidR="00C33CBC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v_GNSS_AuxiliaryInformation;</w:t>
      </w:r>
    </w:p>
    <w:p w14:paraId="671D0807" w14:textId="56110DD2" w:rsidR="00BB68B0" w:rsidRPr="00872A60" w:rsidRDefault="00C33CBC" w:rsidP="00C33C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5E04BFFE" w14:textId="77777777" w:rsidR="00BB68B0" w:rsidRPr="00872A60" w:rsidRDefault="00BB68B0" w:rsidP="00BB68B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823443B" w14:textId="4F4308E4" w:rsidR="00B60387" w:rsidRPr="00872A60" w:rsidRDefault="00BB68B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740BB604" w14:textId="77777777" w:rsidR="001311C4" w:rsidRPr="00872A60" w:rsidRDefault="001311C4" w:rsidP="001311C4">
      <w:pPr>
        <w:rPr>
          <w:rFonts w:ascii="Arial" w:hAnsi="Arial" w:cs="Arial"/>
        </w:rPr>
      </w:pPr>
    </w:p>
    <w:p w14:paraId="0052B4F6" w14:textId="77777777" w:rsidR="001311C4" w:rsidRPr="00872A60" w:rsidRDefault="001311C4" w:rsidP="001311C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After change</w:t>
      </w:r>
    </w:p>
    <w:p w14:paraId="1A373B8D" w14:textId="77777777" w:rsidR="00FE3785" w:rsidRPr="00872A60" w:rsidRDefault="00FE3785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0B441694" w14:textId="77777777" w:rsidR="00D00995" w:rsidRPr="00872A60" w:rsidRDefault="00D0099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6D7D3ED5" w14:textId="396FA61A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template (value) GNSS_GenericAssistDataReqElement cs_GenericAssistDataReqElement_BDS :=</w:t>
      </w:r>
    </w:p>
    <w:p w14:paraId="78E06750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/* @status    APPROVED (POS) */</w:t>
      </w:r>
    </w:p>
    <w:p w14:paraId="53E864AB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cs_GNSS_GenericAssistDataReqElement(cs_GNSS_ID_Bds,</w:t>
      </w:r>
    </w:p>
    <w:p w14:paraId="156AD0A9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cs_GNSS_TimeModelListReq(cs_GNSS_TimeModelElementReq(1, true)), // GPS</w:t>
      </w:r>
    </w:p>
    <w:p w14:paraId="3DD3A362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                                  cs_GNSS_NavigationModelReq_ReqNavList(tsc_SvID_1_2_7_18_21_27, false),</w:t>
      </w:r>
    </w:p>
    <w:p w14:paraId="7B2FC515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cs_GNSS_AcquisitionAssistanceReq(0),</w:t>
      </w:r>
    </w:p>
    <w:p w14:paraId="72A8B8B4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cs_GNSS_AlmanacReq,</w:t>
      </w:r>
    </w:p>
    <w:p w14:paraId="6254EAB3" w14:textId="77777777" w:rsidR="001A17C0" w:rsidRPr="00872A60" w:rsidRDefault="001A17C0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-);</w:t>
      </w:r>
    </w:p>
    <w:p w14:paraId="0403D28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</w:p>
    <w:p w14:paraId="501BC97A" w14:textId="1721BAB1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550D3E1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813B9F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// templates for GNSS-AuxiliaryInformation:</w:t>
      </w:r>
    </w:p>
    <w:p w14:paraId="27D3239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6A09E58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GNSS_ID_GPS_SatElement cs_GNSS_ID_GPS_SatElement(integer p_SatelliteID,</w:t>
      </w:r>
    </w:p>
    <w:p w14:paraId="18B714F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GNSS_ID_GPS_SatElement p_ProvidedSatElement) :=</w:t>
      </w:r>
    </w:p>
    <w:p w14:paraId="42ABB53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 /* @status    APPROVED (POS) */</w:t>
      </w:r>
    </w:p>
    <w:p w14:paraId="50542AB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svID := cs_SV_ID(p_SatelliteID),</w:t>
      </w:r>
    </w:p>
    <w:p w14:paraId="47F7949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signalsAvailable := p_ProvidedSatElement.signalsAvailable</w:t>
      </w:r>
    </w:p>
    <w:p w14:paraId="000CEE4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0B1CF55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0FC567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1B8D9DD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22EC1E2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GNSS_ID_GPS for all satellites in the list</w:t>
      </w:r>
    </w:p>
    <w:p w14:paraId="574CFB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p_SatelliteIdList</w:t>
      </w:r>
    </w:p>
    <w:p w14:paraId="3F69C3C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p_ProvidedGNSS_ID_GPS</w:t>
      </w:r>
    </w:p>
    <w:p w14:paraId="5788C63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GNSS_ID_GPS</w:t>
      </w:r>
    </w:p>
    <w:p w14:paraId="35282D4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615DD0B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671CC0B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fl_Build_cs_GNSS_ID_GPS(IntegerList_Type p_SatelliteIdList,</w:t>
      </w:r>
    </w:p>
    <w:p w14:paraId="551AFEB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GNSS_ID_GPS p_ProvidedGNSS_ID_GPS) return template (value) GNSS_ID_GPS</w:t>
      </w:r>
    </w:p>
    <w:p w14:paraId="07AA3CC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28E940C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GNSS_ID_GPS v_GNSS_ID_GPS;</w:t>
      </w:r>
    </w:p>
    <w:p w14:paraId="1767FB6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i;</w:t>
      </w:r>
    </w:p>
    <w:p w14:paraId="0B2351D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(i := 0; i &lt; 6; i:= i + 1) {</w:t>
      </w:r>
    </w:p>
    <w:p w14:paraId="650869C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v_GNSS_ID_GPS[i] := cs_GNSS_ID_GPS_SatElement(p_SatelliteIdList[i], p_ProvidedGNSS_ID_GPS[i]);</w:t>
      </w:r>
    </w:p>
    <w:p w14:paraId="0ECE8648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2402383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v_GNSS_ID_GPS;</w:t>
      </w:r>
    </w:p>
    <w:p w14:paraId="0433A1C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4BD2E6B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4E947D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template (value) GNSS_ID_GLONASS_SatElement cs_GNSS_ID_GLONASS_SatElement(integer p_SatelliteID,</w:t>
      </w:r>
    </w:p>
    <w:p w14:paraId="347571F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GNSS_ID_GLONASS_SatElement p_ProvidedSatElement) :=</w:t>
      </w:r>
    </w:p>
    <w:p w14:paraId="18A13A5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 /* @status    APPROVED (POS) */</w:t>
      </w:r>
    </w:p>
    <w:p w14:paraId="7C47E4E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svID := cs_SV_ID(p_SatelliteID),</w:t>
      </w:r>
    </w:p>
    <w:p w14:paraId="6D24A4A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signalsAvailable := p_ProvidedSatElement.signalsAvailable,</w:t>
      </w:r>
    </w:p>
    <w:p w14:paraId="31CE039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channelNumber := p_ProvidedSatElement.channelNumber</w:t>
      </w:r>
    </w:p>
    <w:p w14:paraId="476DB9F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};</w:t>
      </w:r>
    </w:p>
    <w:p w14:paraId="5783EBFB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B00DF4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6B83E5D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IE GNSS_ID_GLONASS for all satellites in the list</w:t>
      </w:r>
    </w:p>
    <w:p w14:paraId="3E14502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p_SatelliteIdList</w:t>
      </w:r>
    </w:p>
    <w:p w14:paraId="2C54B2A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p_ProvidedGNSS_ID_GLONASS</w:t>
      </w:r>
    </w:p>
    <w:p w14:paraId="4857790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GNSS_ID_GLONASS</w:t>
      </w:r>
    </w:p>
    <w:p w14:paraId="5EC9F34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0485E0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1F12B58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fl_Build_cs_GNSS_ID_GLONASS(IntegerList_Type p_SatelliteIdList,</w:t>
      </w:r>
    </w:p>
    <w:p w14:paraId="2BCB8058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GNSS_ID_GLONASS p_ProvidedGNSS_ID_GLONASS) return template (value) GNSS_ID_GLONASS</w:t>
      </w:r>
    </w:p>
    <w:p w14:paraId="39078A8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15B5A9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GNSS_ID_GLONASS v_GNSS_ID_GLONASS;</w:t>
      </w:r>
    </w:p>
    <w:p w14:paraId="58AEB64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i;</w:t>
      </w:r>
    </w:p>
    <w:p w14:paraId="4194C6B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for (i := 0; i &lt; 6; i:= i + 1) {</w:t>
      </w:r>
    </w:p>
    <w:p w14:paraId="0399634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v_GNSS_ID_GLONASS[i] := cs_GNSS_ID_GLONASS_SatElement(p_SatelliteIdList[i], p_ProvidedGNSS_ID_GLONASS[i]);</w:t>
      </w:r>
    </w:p>
    <w:p w14:paraId="2E81949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3C2E7F3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v_GNSS_ID_GLONASS;</w:t>
      </w:r>
    </w:p>
    <w:p w14:paraId="5ED2F4F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5E0D547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</w:t>
      </w:r>
    </w:p>
    <w:p w14:paraId="406F43A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template (value) GNSS_ID_BDS_SatElement_r16  cs_GNSS_ID_BDS_SatElement(integer p_SatelliteID,</w:t>
      </w:r>
    </w:p>
    <w:p w14:paraId="078374B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                                                              GNSS_ID_BDS_SatElement_r16 p_ProvidedSatElement) :=</w:t>
      </w:r>
    </w:p>
    <w:p w14:paraId="5921BE3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{</w:t>
      </w:r>
    </w:p>
    <w:p w14:paraId="7E8C0C9D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svID_r16 := cs_SV_ID(p_SatelliteID),</w:t>
      </w:r>
    </w:p>
    <w:p w14:paraId="5DCCD6C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satType_r16 := p_ProvidedSatElement.satType_r16</w:t>
      </w:r>
    </w:p>
    <w:p w14:paraId="1659426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};</w:t>
      </w:r>
    </w:p>
    <w:p w14:paraId="795436C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</w:p>
    <w:p w14:paraId="2EC6BC0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</w:t>
      </w:r>
    </w:p>
    <w:p w14:paraId="1928078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function fl_Build_cs_GNSS_ID_BDS_r16(IntegerList_Type p_SatelliteIdList,</w:t>
      </w:r>
    </w:p>
    <w:p w14:paraId="2FB5754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                             GNSS_ID_BDS_r16 p_ProvidedGNSS_ID_BDS) return template (value) GNSS_ID_BDS_r16</w:t>
      </w:r>
    </w:p>
    <w:p w14:paraId="5F5FDC5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{</w:t>
      </w:r>
    </w:p>
    <w:p w14:paraId="7B95938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var template (value) GNSS_ID_BDS_r16 v_GNSS_ID_BDS;</w:t>
      </w:r>
    </w:p>
    <w:p w14:paraId="3449A7A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var integer i;</w:t>
      </w:r>
    </w:p>
    <w:p w14:paraId="08B1135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for (i := 0; i &lt; 6; i:= i + 1) {</w:t>
      </w:r>
    </w:p>
    <w:p w14:paraId="0C3F1B5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v_GNSS_ID_BDS[i] := cs_GNSS_ID_BDS_SatElement(p_SatelliteIdList[i], p_ProvidedGNSS_ID_BDS[i]);</w:t>
      </w:r>
    </w:p>
    <w:p w14:paraId="6C08975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}</w:t>
      </w:r>
    </w:p>
    <w:p w14:paraId="20A1FFE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lastRenderedPageBreak/>
        <w:t xml:space="preserve">    return v_GNSS_ID_BDS;</w:t>
      </w:r>
    </w:p>
    <w:p w14:paraId="01E315F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}</w:t>
      </w:r>
    </w:p>
    <w:p w14:paraId="7FCE5E6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B09503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1F565B6B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/*</w:t>
      </w:r>
    </w:p>
    <w:p w14:paraId="4EFDD5C3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@desc      Builds the IE GNSS_AuxiliaryInformation for all Satellites in the list</w:t>
      </w:r>
    </w:p>
    <w:p w14:paraId="7AFE750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p_SatelliteIdList</w:t>
      </w:r>
    </w:p>
    <w:p w14:paraId="0EDC698F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@param     p_ProvidedGNSS_AuxiliaryInformation</w:t>
      </w:r>
    </w:p>
    <w:p w14:paraId="38CA488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@return    template (value) GNSS_AuxiliaryInformation</w:t>
      </w:r>
    </w:p>
    <w:p w14:paraId="434D11A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 @status    APPROVED (POS)</w:t>
      </w:r>
    </w:p>
    <w:p w14:paraId="7EAAE66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*/</w:t>
      </w:r>
    </w:p>
    <w:p w14:paraId="7D558967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function fl_Build_cs_GNSS_AuxiliaryInformation(IntegerList_Type p_SatelliteIdList,</w:t>
      </w:r>
    </w:p>
    <w:p w14:paraId="55853704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GNSS_AuxiliaryInformation p_ProvidedGNSS_AuxiliaryInformation) return template (value) GNSS_AuxiliaryInformation</w:t>
      </w:r>
    </w:p>
    <w:p w14:paraId="729C855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79B55D1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GNSS_AuxiliaryInformation v_GNSS_AuxiliaryInformation;</w:t>
      </w:r>
    </w:p>
    <w:p w14:paraId="3DC0EB3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2D0D3956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(ischosen(p_ProvidedGNSS_AuxiliaryInformation.gnss_ID_GPS)) {</w:t>
      </w:r>
    </w:p>
    <w:p w14:paraId="6F5D583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v_GNSS_AuxiliaryInformation.gnss_ID_GPS := fl_Build_cs_GNSS_ID_GPS(p_SatelliteIdList, p_ProvidedGNSS_AuxiliaryInformation.gnss_ID_GPS);</w:t>
      </w:r>
    </w:p>
    <w:p w14:paraId="6B0EADEA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2D32EC29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else if (ischosen(p_ProvidedGNSS_AuxiliaryInformation.gnss_ID_GLONASS)){</w:t>
      </w:r>
    </w:p>
    <w:p w14:paraId="159AA80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v_GNSS_AuxiliaryInformation.gnss_ID_GLONASS := fl_Build_cs_GNSS_ID_GLONASS(p_SatelliteIdList, p_ProvidedGNSS_AuxiliaryInformation.gnss_ID_GLONASS);</w:t>
      </w:r>
    </w:p>
    <w:p w14:paraId="692BF04C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}</w:t>
      </w:r>
    </w:p>
    <w:p w14:paraId="55AE8DD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else{</w:t>
      </w:r>
    </w:p>
    <w:p w14:paraId="24836E95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  <w:highlight w:val="yellow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  v_GNSS_AuxiliaryInformation.gnss_ID_BDS_r16 := fl_Build_cs_GNSS_ID_BDS_r16(p_SatelliteIdList, p_ProvidedGNSS_AuxiliaryInformation.gnss_ID_BDS_r16);</w:t>
      </w:r>
    </w:p>
    <w:p w14:paraId="613613E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  <w:highlight w:val="yellow"/>
        </w:rPr>
        <w:t xml:space="preserve">    }</w:t>
      </w:r>
    </w:p>
    <w:p w14:paraId="72A78E70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v_GNSS_AuxiliaryInformation;</w:t>
      </w:r>
    </w:p>
    <w:p w14:paraId="21105DFE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</w:t>
      </w:r>
    </w:p>
    <w:p w14:paraId="0BF2A421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68F4B1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723FDD82" w14:textId="77777777" w:rsidR="0036110B" w:rsidRPr="00872A60" w:rsidRDefault="0036110B" w:rsidP="003611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  <w:r w:rsidRPr="00872A60">
        <w:rPr>
          <w:rFonts w:ascii="Arial" w:eastAsia="SimSun" w:hAnsi="Arial" w:cs="Arial"/>
          <w:b/>
          <w:bCs/>
        </w:rPr>
        <w:t>&lt;&lt;SKIPPED CODE&gt;&gt;</w:t>
      </w:r>
    </w:p>
    <w:p w14:paraId="246BA168" w14:textId="77777777" w:rsidR="0036110B" w:rsidRPr="00872A60" w:rsidRDefault="0036110B" w:rsidP="00FE37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b/>
          <w:bCs/>
        </w:rPr>
      </w:pPr>
    </w:p>
    <w:p w14:paraId="3EC55D46" w14:textId="77777777" w:rsidR="00D00995" w:rsidRPr="00872A60" w:rsidRDefault="00D00995" w:rsidP="001A17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4D18888E" w14:textId="77777777" w:rsidR="001311C4" w:rsidRPr="00872A60" w:rsidRDefault="001311C4" w:rsidP="001311C4">
      <w:pPr>
        <w:rPr>
          <w:rFonts w:ascii="Arial" w:hAnsi="Arial" w:cs="Arial"/>
          <w:noProof/>
          <w:lang w:val="en-US"/>
        </w:rPr>
      </w:pPr>
    </w:p>
    <w:p w14:paraId="630EF837" w14:textId="6999225B" w:rsidR="00673784" w:rsidRPr="00872A60" w:rsidRDefault="00673784" w:rsidP="0067378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36"/>
        </w:rPr>
      </w:pPr>
      <w:bookmarkStart w:id="9" w:name="_Toc164099174"/>
      <w:r w:rsidRPr="00872A60">
        <w:rPr>
          <w:rFonts w:cs="Arial"/>
          <w:b/>
          <w:bCs/>
          <w:lang w:val="en-US"/>
        </w:rPr>
        <w:t xml:space="preserve">Change </w:t>
      </w:r>
      <w:r w:rsidR="00233451" w:rsidRPr="00872A60">
        <w:rPr>
          <w:rFonts w:cs="Arial"/>
          <w:b/>
          <w:bCs/>
          <w:lang w:val="en-US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73784" w:rsidRPr="00872A60" w14:paraId="4CF2FE92" w14:textId="77777777" w:rsidTr="00D25D68">
        <w:tc>
          <w:tcPr>
            <w:tcW w:w="1985" w:type="dxa"/>
          </w:tcPr>
          <w:p w14:paraId="50555236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43FC199" w14:textId="715C888B" w:rsidR="00673784" w:rsidRPr="00872A60" w:rsidRDefault="008B5FBE" w:rsidP="00D25D68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872A60">
              <w:rPr>
                <w:rFonts w:ascii="Arial" w:eastAsia="SimSun" w:hAnsi="Arial" w:cs="Arial"/>
              </w:rPr>
              <w:t>f_POS_SelectTemplate_GenericAssistDataElement_BDS()</w:t>
            </w:r>
          </w:p>
        </w:tc>
      </w:tr>
      <w:tr w:rsidR="00673784" w:rsidRPr="00872A60" w14:paraId="6D6D6879" w14:textId="77777777" w:rsidTr="00D25D68">
        <w:tc>
          <w:tcPr>
            <w:tcW w:w="1985" w:type="dxa"/>
          </w:tcPr>
          <w:p w14:paraId="211D07C6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1BFFD82" w14:textId="64182AF9" w:rsidR="00673784" w:rsidRPr="00872A60" w:rsidRDefault="001A4E71" w:rsidP="00D25D68">
            <w:pPr>
              <w:pStyle w:val="CRCoverPage"/>
              <w:spacing w:after="0"/>
              <w:rPr>
                <w:rFonts w:cs="Arial"/>
              </w:rPr>
            </w:pPr>
            <w:r w:rsidRPr="00872A60">
              <w:rPr>
                <w:rFonts w:cs="Arial"/>
              </w:rPr>
              <w:t>This SatelliteIdList simulated for Glonass so i</w:t>
            </w:r>
            <w:r w:rsidR="008B5FBE" w:rsidRPr="00872A60">
              <w:rPr>
                <w:rFonts w:cs="Arial"/>
              </w:rPr>
              <w:t>ncorrect SatelliteIdList is using for BDS</w:t>
            </w:r>
          </w:p>
        </w:tc>
      </w:tr>
      <w:tr w:rsidR="00673784" w:rsidRPr="00872A60" w14:paraId="7ED25675" w14:textId="77777777" w:rsidTr="00D25D68">
        <w:tc>
          <w:tcPr>
            <w:tcW w:w="1985" w:type="dxa"/>
          </w:tcPr>
          <w:p w14:paraId="194DDABA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ACCD348" w14:textId="71AC7135" w:rsidR="00673784" w:rsidRPr="00872A60" w:rsidRDefault="008B5FBE" w:rsidP="00D25D6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872A60">
              <w:rPr>
                <w:rFonts w:cs="Arial"/>
                <w:noProof/>
              </w:rPr>
              <w:t xml:space="preserve">Corrected </w:t>
            </w:r>
            <w:r w:rsidRPr="00872A60">
              <w:rPr>
                <w:rFonts w:cs="Arial"/>
              </w:rPr>
              <w:t xml:space="preserve">SatelliteIdList in the </w:t>
            </w:r>
            <w:r w:rsidR="00067930" w:rsidRPr="00872A60">
              <w:rPr>
                <w:rFonts w:cs="Arial"/>
              </w:rPr>
              <w:t xml:space="preserve">function </w:t>
            </w:r>
            <w:r w:rsidR="00067930" w:rsidRPr="00872A60">
              <w:rPr>
                <w:rFonts w:eastAsia="SimSun" w:cs="Arial"/>
              </w:rPr>
              <w:t>f_POS_SelectTemplate_GenericAssistDataElement_BDS</w:t>
            </w:r>
          </w:p>
        </w:tc>
      </w:tr>
      <w:tr w:rsidR="00673784" w:rsidRPr="00872A60" w14:paraId="57ABB979" w14:textId="77777777" w:rsidTr="00D25D68">
        <w:tc>
          <w:tcPr>
            <w:tcW w:w="1985" w:type="dxa"/>
          </w:tcPr>
          <w:p w14:paraId="664BB685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1A5FB70" w14:textId="2EBC1FD9" w:rsidR="00673784" w:rsidRPr="00872A60" w:rsidRDefault="008B5FBE" w:rsidP="00D25D68">
            <w:pPr>
              <w:spacing w:after="0"/>
              <w:rPr>
                <w:rFonts w:ascii="Arial" w:hAnsi="Arial" w:cs="Arial"/>
                <w:lang w:val="en-US"/>
              </w:rPr>
            </w:pPr>
            <w:r w:rsidRPr="00872A60">
              <w:rPr>
                <w:rFonts w:ascii="Arial" w:hAnsi="Arial" w:cs="Arial"/>
              </w:rPr>
              <w:t>CommonPOS_Functions</w:t>
            </w:r>
            <w:r w:rsidR="00673784" w:rsidRPr="00872A60">
              <w:rPr>
                <w:rFonts w:ascii="Arial" w:hAnsi="Arial" w:cs="Arial"/>
              </w:rPr>
              <w:t>.ttcn</w:t>
            </w:r>
          </w:p>
        </w:tc>
      </w:tr>
      <w:tr w:rsidR="00673784" w:rsidRPr="00872A60" w14:paraId="2D860670" w14:textId="77777777" w:rsidTr="00D25D68">
        <w:tc>
          <w:tcPr>
            <w:tcW w:w="1985" w:type="dxa"/>
          </w:tcPr>
          <w:p w14:paraId="71F7433A" w14:textId="77777777" w:rsidR="00673784" w:rsidRPr="00872A60" w:rsidRDefault="00673784" w:rsidP="00D25D68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872A60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5DAFF6F" w14:textId="466524FE" w:rsidR="00673784" w:rsidRPr="00872A60" w:rsidRDefault="00E206AD" w:rsidP="00D25D68">
            <w:pPr>
              <w:rPr>
                <w:rFonts w:ascii="Arial" w:hAnsi="Arial" w:cs="Arial"/>
              </w:rPr>
            </w:pPr>
            <w:r w:rsidRPr="00E206AD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09B1CA9C" w14:textId="77777777" w:rsidR="00673784" w:rsidRPr="00872A60" w:rsidRDefault="00673784" w:rsidP="00673784">
      <w:pPr>
        <w:rPr>
          <w:rFonts w:ascii="Arial" w:hAnsi="Arial" w:cs="Arial"/>
        </w:rPr>
      </w:pPr>
    </w:p>
    <w:p w14:paraId="04B686EF" w14:textId="77777777" w:rsidR="00673784" w:rsidRPr="00872A60" w:rsidRDefault="00673784" w:rsidP="0067378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Before change</w:t>
      </w:r>
    </w:p>
    <w:p w14:paraId="3E1DCFD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function f_POS_SelectTemplate_GenericAssistDataElement_BDS(GNSS_GenericAssistData p_RetrievedGenericAssistData,</w:t>
      </w:r>
    </w:p>
    <w:p w14:paraId="18BACED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boolean p_UEB) return template (value) GNSS_GenericAssistDataElement</w:t>
      </w:r>
    </w:p>
    <w:p w14:paraId="519E956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4BD6753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GNSS_GenericAssistDataElement v_GenericAssistDataElement;</w:t>
      </w:r>
    </w:p>
    <w:p w14:paraId="7D5AE4C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 := f_POS_FindIndexForGNSSMethod(p_RetrievedGenericAssistData, cs_GNSS_ID_Bds); //Indicates the position of the BDS data in the retrieved data</w:t>
      </w:r>
    </w:p>
    <w:p w14:paraId="230718B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</w:p>
    <w:p w14:paraId="624C9C9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(i == -1) {//BDS element was not found in the list</w:t>
      </w:r>
    </w:p>
    <w:p w14:paraId="301F505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FatalError (__FILE__, __LINE__, "Invalid CellId"); // This function is only called if PICS indicate BDS support. If BDS assistance data is not there, it is a FatalError</w:t>
      </w:r>
    </w:p>
    <w:p w14:paraId="3C595E5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B84EF7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else {</w:t>
      </w:r>
    </w:p>
    <w:p w14:paraId="45E2B8F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//Include all possible elements in the template</w:t>
      </w:r>
    </w:p>
    <w:p w14:paraId="25DE9953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 @sic R5-240554 sic@</w:t>
      </w:r>
    </w:p>
    <w:p w14:paraId="67ACC4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v_GenericAssistDataElement := cs_GNSS_GenericAssistDataElement(cs_GNSS_ID_Bds,</w:t>
      </w:r>
    </w:p>
    <w:p w14:paraId="69F9F5B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cs_GNSS_TimeModelList(tsc_GNSS_TO_ID_GPS, p_RetrievedGenericAssistData[i].gnss_TimeModels[0]),</w:t>
      </w:r>
    </w:p>
    <w:p w14:paraId="3554BB0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cs_NavigationModel_Bds(p_RetrievedGenericAssistData[i].gnss_NavigationModel),</w:t>
      </w:r>
    </w:p>
    <w:p w14:paraId="0E971E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                                                               cs_GNSS_AcquisitionAssistance(cs_GNSS_SignalID(fl_DetermineBDS_SignalID_GNSS_AcquAssist()), // Beidou B1I or B1C</w:t>
      </w:r>
    </w:p>
    <w:p w14:paraId="5684BD7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3D64694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5027785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1541BB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cs_GNSS_Almanac_Bds(p_RetrievedGenericAssistData[i].gnss_Almanac),</w:t>
      </w:r>
    </w:p>
    <w:p w14:paraId="15C18DB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-,</w:t>
      </w:r>
    </w:p>
    <w:p w14:paraId="3D67466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fl_Build_cs_GNSS_AuxiliaryInformation(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tsc_IntList_3_4_5_10_18_19</w:t>
      </w:r>
      <w:r w:rsidRPr="00872A60">
        <w:rPr>
          <w:rFonts w:ascii="Arial" w:eastAsia="SimSun" w:hAnsi="Arial" w:cs="Arial"/>
          <w:sz w:val="16"/>
          <w:szCs w:val="16"/>
        </w:rPr>
        <w:t>,  //@sic R5-241577 sic@</w:t>
      </w:r>
    </w:p>
    <w:p w14:paraId="3E04C6D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p_RetrievedGenericAssistData[i].gnss_AuxiliaryInformation));</w:t>
      </w:r>
    </w:p>
    <w:p w14:paraId="584D15B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//Now remove those elements not needed depending on the case</w:t>
      </w:r>
    </w:p>
    <w:p w14:paraId="204832F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(pc_A_GPS_L1C_A or pc_A_GPS_L1C_A_MGPS)) { //Only present if GPS is also supported</w:t>
      </w:r>
    </w:p>
    <w:p w14:paraId="0CD78A1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v_GenericAssistDataElement.gnss_TimeModels := omit;</w:t>
      </w:r>
    </w:p>
    <w:p w14:paraId="43D8765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24071A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//@sic R5-206424 sic@</w:t>
      </w:r>
    </w:p>
    <w:p w14:paraId="5D54ADD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pc_BDS_B1C or pc_BDS_B2a or pc_BDS_B3I) { // UE does not supports multiple BDS signals -&gt; Do not include Auxiliary Information (37.571-2, Table 5.4.1.1-1) @sic R5-230336 sic@</w:t>
      </w:r>
    </w:p>
    <w:p w14:paraId="149D13D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v_GenericAssistDataElement.gnss_AuxiliaryInformation := omit;</w:t>
      </w:r>
    </w:p>
    <w:p w14:paraId="690E6AE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92722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(p_UEB) { // UE-Based case</w:t>
      </w:r>
    </w:p>
    <w:p w14:paraId="1D6E6C30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v_GenericAssistDataElement.gnss_AcquisitionAssistance := omit;</w:t>
      </w:r>
    </w:p>
    <w:p w14:paraId="303927E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v_GenericAssistDataElement.gnss_Almanac := omit;</w:t>
      </w:r>
    </w:p>
    <w:p w14:paraId="1BBBD6A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10269E6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else { //UE-Assisted case</w:t>
      </w:r>
    </w:p>
    <w:p w14:paraId="3498D3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if (pc_GNSS_AA) { // UE supports GNSS Acquisition Assistance</w:t>
      </w:r>
    </w:p>
    <w:p w14:paraId="65E4910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v_GenericAssistDataElement.gnss_NavigationModel := omit;</w:t>
      </w:r>
    </w:p>
    <w:p w14:paraId="0C9D93F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v_GenericAssistDataElement.gnss_Almanac := omit;</w:t>
      </w:r>
    </w:p>
    <w:p w14:paraId="14412D7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2379E87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else { // UE does not supports GNSS Acquisition Assistance</w:t>
      </w:r>
    </w:p>
    <w:p w14:paraId="16D762C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v_GenericAssistDataElement.gnss_AcquisitionAssistance := omit;</w:t>
      </w:r>
    </w:p>
    <w:p w14:paraId="5FF59F2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6CE73E6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7E511DA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08EC5B3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v_GenericAssistDataElement;</w:t>
      </w:r>
    </w:p>
    <w:p w14:paraId="4B5F0C6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 </w:t>
      </w:r>
    </w:p>
    <w:p w14:paraId="1B1DB3CD" w14:textId="77777777" w:rsidR="00673784" w:rsidRPr="00872A60" w:rsidRDefault="00673784" w:rsidP="00673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</w:p>
    <w:p w14:paraId="5D877FE9" w14:textId="77777777" w:rsidR="00673784" w:rsidRPr="00872A60" w:rsidRDefault="00673784" w:rsidP="00673784">
      <w:pPr>
        <w:rPr>
          <w:rFonts w:ascii="Arial" w:hAnsi="Arial" w:cs="Arial"/>
        </w:rPr>
      </w:pPr>
    </w:p>
    <w:p w14:paraId="3242EF94" w14:textId="77777777" w:rsidR="00673784" w:rsidRPr="00872A60" w:rsidRDefault="00673784" w:rsidP="00673784">
      <w:pPr>
        <w:spacing w:after="0"/>
        <w:rPr>
          <w:rFonts w:ascii="Arial" w:eastAsia="SimSun" w:hAnsi="Arial" w:cs="Arial"/>
          <w:b/>
        </w:rPr>
      </w:pPr>
      <w:r w:rsidRPr="00872A60">
        <w:rPr>
          <w:rFonts w:ascii="Arial" w:hAnsi="Arial" w:cs="Arial"/>
          <w:b/>
          <w:lang w:eastAsia="en-GB"/>
        </w:rPr>
        <w:t>After change</w:t>
      </w:r>
    </w:p>
    <w:p w14:paraId="0388D8B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>function f_POS_SelectTemplate_GenericAssistDataElement_BDS(GNSS_GenericAssistData p_RetrievedGenericAssistData,</w:t>
      </w:r>
    </w:p>
    <w:p w14:paraId="33EF6ED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boolean p_UEB) return template (value) GNSS_GenericAssistDataElement</w:t>
      </w:r>
    </w:p>
    <w:p w14:paraId="037C70C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{</w:t>
      </w:r>
    </w:p>
    <w:p w14:paraId="57FF0BA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template (value) GNSS_GenericAssistDataElement v_GenericAssistDataElement;</w:t>
      </w:r>
    </w:p>
    <w:p w14:paraId="6E6F20E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var integer i := f_POS_FindIndexForGNSSMethod(p_RetrievedGenericAssistData, cs_GNSS_ID_Bds); //Indicates the position of the BDS data in the retrieved data</w:t>
      </w:r>
    </w:p>
    <w:p w14:paraId="384EBEF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</w:t>
      </w:r>
    </w:p>
    <w:p w14:paraId="40021E9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if (i == -1) {//BDS element was not found in the list</w:t>
      </w:r>
    </w:p>
    <w:p w14:paraId="2C5B8A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FatalError (__FILE__, __LINE__, "Invalid CellId"); // This function is only called if PICS indicate BDS support. If BDS assistance data is not there, it is a FatalError</w:t>
      </w:r>
    </w:p>
    <w:p w14:paraId="4ECAF0D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5A86D1E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else {</w:t>
      </w:r>
    </w:p>
    <w:p w14:paraId="012E9A2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//Include all possible elements in the template</w:t>
      </w:r>
    </w:p>
    <w:p w14:paraId="73DC95D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 @sic R5-240554 sic@</w:t>
      </w:r>
    </w:p>
    <w:p w14:paraId="706D6AD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v_GenericAssistDataElement := cs_GNSS_GenericAssistDataElement(cs_GNSS_ID_Bds,</w:t>
      </w:r>
    </w:p>
    <w:p w14:paraId="30A8AAB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cs_GNSS_TimeModelList(tsc_GNSS_TO_ID_GPS, p_RetrievedGenericAssistData[i].gnss_TimeModels[0]),</w:t>
      </w:r>
    </w:p>
    <w:p w14:paraId="51AA555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cs_NavigationModel_Bds(p_RetrievedGenericAssistData[i].gnss_NavigationModel),</w:t>
      </w:r>
    </w:p>
    <w:p w14:paraId="0E98FE8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cs_GNSS_AcquisitionAssistance(cs_GNSS_SignalID(fl_DetermineBDS_SignalID_GNSS_AcquAssist()), // Beidou B1I or B1C</w:t>
      </w:r>
    </w:p>
    <w:p w14:paraId="1E68D6DC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370785A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369EEEF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0A428CBE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cs_GNSS_Almanac_Bds(p_RetrievedGenericAssistData[i].gnss_Almanac),</w:t>
      </w:r>
    </w:p>
    <w:p w14:paraId="361E170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-,</w:t>
      </w:r>
    </w:p>
    <w:p w14:paraId="3B668F1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fl_Build_cs_GNSS_AuxiliaryInformation(</w:t>
      </w:r>
      <w:r w:rsidRPr="00872A60">
        <w:rPr>
          <w:rFonts w:ascii="Arial" w:eastAsia="SimSun" w:hAnsi="Arial" w:cs="Arial"/>
          <w:sz w:val="16"/>
          <w:szCs w:val="16"/>
          <w:highlight w:val="yellow"/>
        </w:rPr>
        <w:t>tsc_IntList_38_40_42_43_59_60</w:t>
      </w:r>
      <w:r w:rsidRPr="00872A60">
        <w:rPr>
          <w:rFonts w:ascii="Arial" w:eastAsia="SimSun" w:hAnsi="Arial" w:cs="Arial"/>
          <w:sz w:val="16"/>
          <w:szCs w:val="16"/>
        </w:rPr>
        <w:t>,  //@sic R5-241577 sic@</w:t>
      </w:r>
    </w:p>
    <w:p w14:paraId="688BF82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                                                                                                 p_RetrievedGenericAssistData[i].gnss_AuxiliaryInformation));</w:t>
      </w:r>
    </w:p>
    <w:p w14:paraId="5CBC2D6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//Now remove those elements not needed depending on the case</w:t>
      </w:r>
    </w:p>
    <w:p w14:paraId="3A27F4C9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(pc_A_GPS_L1C_A or pc_A_GPS_L1C_A_MGPS)) { //Only present if GPS is also supported</w:t>
      </w:r>
    </w:p>
    <w:p w14:paraId="29E6875B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v_GenericAssistDataElement.gnss_TimeModels := omit;</w:t>
      </w:r>
    </w:p>
    <w:p w14:paraId="0BE37AB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lastRenderedPageBreak/>
        <w:t xml:space="preserve">      }</w:t>
      </w:r>
    </w:p>
    <w:p w14:paraId="30E76AFD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//@sic R5-206424 sic@</w:t>
      </w:r>
    </w:p>
    <w:p w14:paraId="390041B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(not pc_BDS_B1C or pc_BDS_B2a or pc_BDS_B3I) { // UE does not supports multiple BDS signals -&gt; Do not include Auxiliary Information (37.571-2, Table 5.4.1.1-1) @sic R5-230336 sic@</w:t>
      </w:r>
    </w:p>
    <w:p w14:paraId="59E56F6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v_GenericAssistDataElement.gnss_AuxiliaryInformation := omit;</w:t>
      </w:r>
    </w:p>
    <w:p w14:paraId="51EFBA8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74D3AD66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if (p_UEB) { // UE-Based case</w:t>
      </w:r>
    </w:p>
    <w:p w14:paraId="77B01285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v_GenericAssistDataElement.gnss_AcquisitionAssistance := omit;</w:t>
      </w:r>
    </w:p>
    <w:p w14:paraId="38C36AE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v_GenericAssistDataElement.gnss_Almanac := omit;</w:t>
      </w:r>
    </w:p>
    <w:p w14:paraId="3BE82F9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5576F61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else { //UE-Assisted case</w:t>
      </w:r>
    </w:p>
    <w:p w14:paraId="4FCAE32F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if (pc_GNSS_AA) { // UE supports GNSS Acquisition Assistance</w:t>
      </w:r>
    </w:p>
    <w:p w14:paraId="357A695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v_GenericAssistDataElement.gnss_NavigationModel := omit;</w:t>
      </w:r>
    </w:p>
    <w:p w14:paraId="34277A8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v_GenericAssistDataElement.gnss_Almanac := omit;</w:t>
      </w:r>
    </w:p>
    <w:p w14:paraId="69948407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0199EB78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else { // UE does not supports GNSS Acquisition Assistance</w:t>
      </w:r>
    </w:p>
    <w:p w14:paraId="08EB15CA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  v_GenericAssistDataElement.gnss_AcquisitionAssistance := omit;</w:t>
      </w:r>
    </w:p>
    <w:p w14:paraId="3DAFACE4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  }</w:t>
      </w:r>
    </w:p>
    <w:p w14:paraId="17888940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  }</w:t>
      </w:r>
    </w:p>
    <w:p w14:paraId="6C0612F2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}</w:t>
      </w:r>
    </w:p>
    <w:p w14:paraId="4011BEAE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  return v_GenericAssistDataElement;</w:t>
      </w:r>
    </w:p>
    <w:p w14:paraId="696AA961" w14:textId="77777777" w:rsidR="008B5FBE" w:rsidRPr="00872A60" w:rsidRDefault="008B5FBE" w:rsidP="008B5F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sz w:val="16"/>
          <w:szCs w:val="16"/>
        </w:rPr>
      </w:pPr>
      <w:r w:rsidRPr="00872A60">
        <w:rPr>
          <w:rFonts w:ascii="Arial" w:eastAsia="SimSun" w:hAnsi="Arial" w:cs="Arial"/>
          <w:sz w:val="16"/>
          <w:szCs w:val="16"/>
        </w:rPr>
        <w:t xml:space="preserve">  } </w:t>
      </w:r>
    </w:p>
    <w:sectPr w:rsidR="008B5FBE" w:rsidRPr="00872A60" w:rsidSect="006240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757C" w14:textId="77777777" w:rsidR="00624013" w:rsidRDefault="00624013">
      <w:r>
        <w:separator/>
      </w:r>
    </w:p>
  </w:endnote>
  <w:endnote w:type="continuationSeparator" w:id="0">
    <w:p w14:paraId="5862AF58" w14:textId="77777777" w:rsidR="00624013" w:rsidRDefault="0062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B68B2" w14:textId="77777777" w:rsidR="00624013" w:rsidRDefault="00624013">
      <w:r>
        <w:separator/>
      </w:r>
    </w:p>
  </w:footnote>
  <w:footnote w:type="continuationSeparator" w:id="0">
    <w:p w14:paraId="5446E227" w14:textId="77777777" w:rsidR="00624013" w:rsidRDefault="0062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16D1" w14:textId="77777777" w:rsidR="00E51C02" w:rsidRDefault="00E51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979D" w14:textId="77777777" w:rsidR="00E51C02" w:rsidRDefault="00F70C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980E" w14:textId="77777777" w:rsidR="00E51C02" w:rsidRDefault="00E51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4A9"/>
    <w:multiLevelType w:val="hybridMultilevel"/>
    <w:tmpl w:val="A352F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B27CCD"/>
    <w:multiLevelType w:val="hybridMultilevel"/>
    <w:tmpl w:val="0A6E8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41D2935"/>
    <w:multiLevelType w:val="hybridMultilevel"/>
    <w:tmpl w:val="4692BC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EC6E1E"/>
    <w:multiLevelType w:val="hybridMultilevel"/>
    <w:tmpl w:val="192878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57635"/>
    <w:multiLevelType w:val="hybridMultilevel"/>
    <w:tmpl w:val="48A09D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3476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5481325">
    <w:abstractNumId w:val="9"/>
  </w:num>
  <w:num w:numId="3" w16cid:durableId="1520897110">
    <w:abstractNumId w:val="6"/>
  </w:num>
  <w:num w:numId="4" w16cid:durableId="303704014">
    <w:abstractNumId w:val="7"/>
  </w:num>
  <w:num w:numId="5" w16cid:durableId="672411314">
    <w:abstractNumId w:val="10"/>
  </w:num>
  <w:num w:numId="6" w16cid:durableId="1044139602">
    <w:abstractNumId w:val="12"/>
  </w:num>
  <w:num w:numId="7" w16cid:durableId="112670733">
    <w:abstractNumId w:val="11"/>
  </w:num>
  <w:num w:numId="8" w16cid:durableId="1910312556">
    <w:abstractNumId w:val="5"/>
  </w:num>
  <w:num w:numId="9" w16cid:durableId="1281693017">
    <w:abstractNumId w:val="2"/>
  </w:num>
  <w:num w:numId="10" w16cid:durableId="1454445659">
    <w:abstractNumId w:val="4"/>
  </w:num>
  <w:num w:numId="11" w16cid:durableId="1410618055">
    <w:abstractNumId w:val="0"/>
  </w:num>
  <w:num w:numId="12" w16cid:durableId="1099446667">
    <w:abstractNumId w:val="8"/>
  </w:num>
  <w:num w:numId="13" w16cid:durableId="782773464">
    <w:abstractNumId w:val="3"/>
  </w:num>
  <w:num w:numId="14" w16cid:durableId="893858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1"/>
    <w:rsid w:val="00022E4A"/>
    <w:rsid w:val="000562CE"/>
    <w:rsid w:val="00067930"/>
    <w:rsid w:val="000859B8"/>
    <w:rsid w:val="00086782"/>
    <w:rsid w:val="000925F2"/>
    <w:rsid w:val="000A6394"/>
    <w:rsid w:val="000B7FED"/>
    <w:rsid w:val="000C038A"/>
    <w:rsid w:val="000C6598"/>
    <w:rsid w:val="000D44B3"/>
    <w:rsid w:val="001206D6"/>
    <w:rsid w:val="00123E10"/>
    <w:rsid w:val="001311C4"/>
    <w:rsid w:val="00145D43"/>
    <w:rsid w:val="00192C46"/>
    <w:rsid w:val="001A08B3"/>
    <w:rsid w:val="001A17C0"/>
    <w:rsid w:val="001A2CA0"/>
    <w:rsid w:val="001A4E71"/>
    <w:rsid w:val="001A7B60"/>
    <w:rsid w:val="001B52F0"/>
    <w:rsid w:val="001B7A65"/>
    <w:rsid w:val="001E41F3"/>
    <w:rsid w:val="001F1A30"/>
    <w:rsid w:val="001F7346"/>
    <w:rsid w:val="00201AA0"/>
    <w:rsid w:val="00221128"/>
    <w:rsid w:val="00233451"/>
    <w:rsid w:val="0026004D"/>
    <w:rsid w:val="002640DD"/>
    <w:rsid w:val="00275D12"/>
    <w:rsid w:val="00284FEB"/>
    <w:rsid w:val="002860C4"/>
    <w:rsid w:val="00292B03"/>
    <w:rsid w:val="002B5741"/>
    <w:rsid w:val="002C7A5E"/>
    <w:rsid w:val="002E472E"/>
    <w:rsid w:val="00305409"/>
    <w:rsid w:val="00336BDC"/>
    <w:rsid w:val="00354D58"/>
    <w:rsid w:val="00355405"/>
    <w:rsid w:val="00356DB2"/>
    <w:rsid w:val="003609EF"/>
    <w:rsid w:val="0036110B"/>
    <w:rsid w:val="0036231A"/>
    <w:rsid w:val="00374DD4"/>
    <w:rsid w:val="003B2C8B"/>
    <w:rsid w:val="003D13A2"/>
    <w:rsid w:val="003E1A36"/>
    <w:rsid w:val="004008CE"/>
    <w:rsid w:val="0040094C"/>
    <w:rsid w:val="00410371"/>
    <w:rsid w:val="00423EE5"/>
    <w:rsid w:val="004242F1"/>
    <w:rsid w:val="00464953"/>
    <w:rsid w:val="004A1F18"/>
    <w:rsid w:val="004B75B7"/>
    <w:rsid w:val="004F32BB"/>
    <w:rsid w:val="00502572"/>
    <w:rsid w:val="0051580D"/>
    <w:rsid w:val="00547111"/>
    <w:rsid w:val="005564F7"/>
    <w:rsid w:val="005579B0"/>
    <w:rsid w:val="00585C82"/>
    <w:rsid w:val="00592D74"/>
    <w:rsid w:val="005A24F6"/>
    <w:rsid w:val="005A6227"/>
    <w:rsid w:val="005C48AB"/>
    <w:rsid w:val="005E2C44"/>
    <w:rsid w:val="005F03ED"/>
    <w:rsid w:val="00621188"/>
    <w:rsid w:val="00624013"/>
    <w:rsid w:val="006257ED"/>
    <w:rsid w:val="006272AE"/>
    <w:rsid w:val="00665C47"/>
    <w:rsid w:val="00673784"/>
    <w:rsid w:val="00694ABA"/>
    <w:rsid w:val="00695808"/>
    <w:rsid w:val="006B46FB"/>
    <w:rsid w:val="006D4AD9"/>
    <w:rsid w:val="006E1F48"/>
    <w:rsid w:val="006E21FB"/>
    <w:rsid w:val="00712590"/>
    <w:rsid w:val="007176FF"/>
    <w:rsid w:val="007639D3"/>
    <w:rsid w:val="00792342"/>
    <w:rsid w:val="00794993"/>
    <w:rsid w:val="007977A8"/>
    <w:rsid w:val="007A4A5E"/>
    <w:rsid w:val="007B512A"/>
    <w:rsid w:val="007C2097"/>
    <w:rsid w:val="007C5E4C"/>
    <w:rsid w:val="007D6A07"/>
    <w:rsid w:val="007F7259"/>
    <w:rsid w:val="008040A8"/>
    <w:rsid w:val="008279FA"/>
    <w:rsid w:val="008626E7"/>
    <w:rsid w:val="00870EE7"/>
    <w:rsid w:val="00872A60"/>
    <w:rsid w:val="008863B9"/>
    <w:rsid w:val="00894EA1"/>
    <w:rsid w:val="008A316A"/>
    <w:rsid w:val="008A45A6"/>
    <w:rsid w:val="008B34D1"/>
    <w:rsid w:val="008B5FBE"/>
    <w:rsid w:val="008C175E"/>
    <w:rsid w:val="008D2E67"/>
    <w:rsid w:val="008F3789"/>
    <w:rsid w:val="008F686C"/>
    <w:rsid w:val="009148DE"/>
    <w:rsid w:val="0093423F"/>
    <w:rsid w:val="00941E30"/>
    <w:rsid w:val="00946D69"/>
    <w:rsid w:val="0095663A"/>
    <w:rsid w:val="00960EE6"/>
    <w:rsid w:val="00971F4A"/>
    <w:rsid w:val="009777D9"/>
    <w:rsid w:val="0099030B"/>
    <w:rsid w:val="00991B88"/>
    <w:rsid w:val="009A5753"/>
    <w:rsid w:val="009A579D"/>
    <w:rsid w:val="009C40F0"/>
    <w:rsid w:val="009D081A"/>
    <w:rsid w:val="009E3297"/>
    <w:rsid w:val="009F734F"/>
    <w:rsid w:val="00A17C73"/>
    <w:rsid w:val="00A246B6"/>
    <w:rsid w:val="00A47E70"/>
    <w:rsid w:val="00A50CF0"/>
    <w:rsid w:val="00A61D70"/>
    <w:rsid w:val="00A624B4"/>
    <w:rsid w:val="00A6517B"/>
    <w:rsid w:val="00A7671C"/>
    <w:rsid w:val="00A76B81"/>
    <w:rsid w:val="00A824E5"/>
    <w:rsid w:val="00A84806"/>
    <w:rsid w:val="00AA2CBC"/>
    <w:rsid w:val="00AC5820"/>
    <w:rsid w:val="00AD0C87"/>
    <w:rsid w:val="00AD1CD8"/>
    <w:rsid w:val="00B06F7D"/>
    <w:rsid w:val="00B173DA"/>
    <w:rsid w:val="00B258BB"/>
    <w:rsid w:val="00B43B5E"/>
    <w:rsid w:val="00B51EC0"/>
    <w:rsid w:val="00B54871"/>
    <w:rsid w:val="00B60387"/>
    <w:rsid w:val="00B67B97"/>
    <w:rsid w:val="00B75F0B"/>
    <w:rsid w:val="00B968C8"/>
    <w:rsid w:val="00BA3EC5"/>
    <w:rsid w:val="00BA51D9"/>
    <w:rsid w:val="00BB5DFC"/>
    <w:rsid w:val="00BB68B0"/>
    <w:rsid w:val="00BD279D"/>
    <w:rsid w:val="00BD6BB8"/>
    <w:rsid w:val="00C33CBC"/>
    <w:rsid w:val="00C41A76"/>
    <w:rsid w:val="00C66BA2"/>
    <w:rsid w:val="00C95985"/>
    <w:rsid w:val="00C971DA"/>
    <w:rsid w:val="00CA3738"/>
    <w:rsid w:val="00CA4316"/>
    <w:rsid w:val="00CB0C50"/>
    <w:rsid w:val="00CB12B0"/>
    <w:rsid w:val="00CC5026"/>
    <w:rsid w:val="00CC68D0"/>
    <w:rsid w:val="00CF4F1C"/>
    <w:rsid w:val="00D00995"/>
    <w:rsid w:val="00D02EF9"/>
    <w:rsid w:val="00D03F9A"/>
    <w:rsid w:val="00D06D51"/>
    <w:rsid w:val="00D24991"/>
    <w:rsid w:val="00D50255"/>
    <w:rsid w:val="00D66520"/>
    <w:rsid w:val="00DC6E50"/>
    <w:rsid w:val="00DE34CF"/>
    <w:rsid w:val="00DF2D7A"/>
    <w:rsid w:val="00E020CC"/>
    <w:rsid w:val="00E07732"/>
    <w:rsid w:val="00E13F3D"/>
    <w:rsid w:val="00E206AD"/>
    <w:rsid w:val="00E31DB3"/>
    <w:rsid w:val="00E34898"/>
    <w:rsid w:val="00E51C02"/>
    <w:rsid w:val="00E70E80"/>
    <w:rsid w:val="00E82CE7"/>
    <w:rsid w:val="00EB09B7"/>
    <w:rsid w:val="00EE7D7C"/>
    <w:rsid w:val="00F12955"/>
    <w:rsid w:val="00F25D98"/>
    <w:rsid w:val="00F300FB"/>
    <w:rsid w:val="00F30BE9"/>
    <w:rsid w:val="00F430B9"/>
    <w:rsid w:val="00F70CEA"/>
    <w:rsid w:val="00F737E8"/>
    <w:rsid w:val="00F86382"/>
    <w:rsid w:val="00F94720"/>
    <w:rsid w:val="00FB4950"/>
    <w:rsid w:val="00FB6386"/>
    <w:rsid w:val="00FE3785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311C4"/>
    <w:rPr>
      <w:rFonts w:ascii="Arial" w:hAnsi="Arial"/>
      <w:lang w:val="en-GB" w:eastAsia="en-US"/>
    </w:rPr>
  </w:style>
  <w:style w:type="character" w:styleId="Emphasis">
    <w:name w:val="Emphasis"/>
    <w:qFormat/>
    <w:rsid w:val="001311C4"/>
    <w:rPr>
      <w:i/>
      <w:iCs/>
    </w:rPr>
  </w:style>
  <w:style w:type="paragraph" w:styleId="Title">
    <w:name w:val="Title"/>
    <w:basedOn w:val="Normal"/>
    <w:next w:val="Normal"/>
    <w:link w:val="TitleChar"/>
    <w:qFormat/>
    <w:rsid w:val="001311C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11C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1311C4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qFormat/>
    <w:rsid w:val="001311C4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1311C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B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6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9</Pages>
  <Words>3206</Words>
  <Characters>18280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MCC TF160</cp:lastModifiedBy>
  <cp:revision>4</cp:revision>
  <cp:lastPrinted>1900-01-01T00:00:00Z</cp:lastPrinted>
  <dcterms:created xsi:type="dcterms:W3CDTF">2024-04-19T10:54:00Z</dcterms:created>
  <dcterms:modified xsi:type="dcterms:W3CDTF">2024-04-19T12:55:00Z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R5s240102</vt:lpwstr>
  </property>
  <property fmtid="{D5CDD505-2E9C-101B-9397-08002B2CF9AE}" pid="10" name="Spec#">
    <vt:lpwstr>36.523-3</vt:lpwstr>
  </property>
  <property fmtid="{D5CDD505-2E9C-101B-9397-08002B2CF9AE}" pid="11" name="Cr#">
    <vt:lpwstr>4779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B</vt:lpwstr>
  </property>
  <property fmtid="{D5CDD505-2E9C-101B-9397-08002B2CF9AE}" pid="19" name="ResDate">
    <vt:lpwstr>2024-01-11</vt:lpwstr>
  </property>
  <property fmtid="{D5CDD505-2E9C-101B-9397-08002B2CF9AE}" pid="20" name="Release">
    <vt:lpwstr>Rel-17</vt:lpwstr>
  </property>
  <property fmtid="{D5CDD505-2E9C-101B-9397-08002B2CF9AE}" pid="21" name="TitusGUID">
    <vt:lpwstr>ed192547-8a20-478c-9f6a-1758d7c1f563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