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6422">
        <w:fldChar w:fldCharType="begin"/>
      </w:r>
      <w:r w:rsidR="006E6422">
        <w:instrText xml:space="preserve"> DOCPROPERTY  TSG/WGRef  \* MERGEFORMAT </w:instrText>
      </w:r>
      <w:r w:rsidR="006E6422">
        <w:fldChar w:fldCharType="separate"/>
      </w:r>
      <w:r w:rsidR="003609EF">
        <w:rPr>
          <w:b/>
          <w:noProof/>
          <w:sz w:val="24"/>
        </w:rPr>
        <w:t>RAN5</w:t>
      </w:r>
      <w:r w:rsidR="006E64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6422">
        <w:fldChar w:fldCharType="begin"/>
      </w:r>
      <w:r w:rsidR="006E6422">
        <w:instrText xml:space="preserve"> DOCPROPERTY  MtgSeq  \* MERGEFORMAT </w:instrText>
      </w:r>
      <w:r w:rsidR="006E6422">
        <w:fldChar w:fldCharType="separate"/>
      </w:r>
      <w:r w:rsidR="00EB09B7" w:rsidRPr="00EB09B7">
        <w:rPr>
          <w:b/>
          <w:noProof/>
          <w:sz w:val="24"/>
        </w:rPr>
        <w:t>2024</w:t>
      </w:r>
      <w:r w:rsidR="006E6422">
        <w:rPr>
          <w:b/>
          <w:noProof/>
          <w:sz w:val="24"/>
        </w:rPr>
        <w:fldChar w:fldCharType="end"/>
      </w:r>
      <w:r w:rsidR="006E6422">
        <w:fldChar w:fldCharType="begin"/>
      </w:r>
      <w:r w:rsidR="006E6422">
        <w:instrText xml:space="preserve"> DOCPROPERTY  MtgTitle  \* MERGEFORMAT </w:instrText>
      </w:r>
      <w:r w:rsidR="006E6422">
        <w:fldChar w:fldCharType="separate"/>
      </w:r>
      <w:r w:rsidR="00EB09B7">
        <w:rPr>
          <w:b/>
          <w:noProof/>
          <w:sz w:val="24"/>
        </w:rPr>
        <w:t>-TTCN email</w:t>
      </w:r>
      <w:r w:rsidR="006E64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6422">
        <w:fldChar w:fldCharType="begin"/>
      </w:r>
      <w:r w:rsidR="006E6422">
        <w:instrText xml:space="preserve"> DOCPROPERTY  Tdoc#  \* MERGEFORMAT </w:instrText>
      </w:r>
      <w:r w:rsidR="006E6422">
        <w:fldChar w:fldCharType="separate"/>
      </w:r>
      <w:r w:rsidR="00E13F3D" w:rsidRPr="00E13F3D">
        <w:rPr>
          <w:b/>
          <w:i/>
          <w:noProof/>
          <w:sz w:val="28"/>
        </w:rPr>
        <w:t>R5s240285</w:t>
      </w:r>
      <w:r w:rsidR="006E6422">
        <w:rPr>
          <w:b/>
          <w:i/>
          <w:noProof/>
          <w:sz w:val="28"/>
        </w:rPr>
        <w:fldChar w:fldCharType="end"/>
      </w:r>
    </w:p>
    <w:p w14:paraId="7CB45193" w14:textId="77777777" w:rsidR="001E41F3" w:rsidRDefault="006E64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bookmarkStart w:id="0" w:name="_Toc162943912"/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bookmarkEnd w:id="0"/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64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64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E64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64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E6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NBIOT MAC Testcases (for NTN)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6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28195" w:rsidR="001E41F3" w:rsidRDefault="00E244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E6422">
              <w:fldChar w:fldCharType="begin"/>
            </w:r>
            <w:r w:rsidR="006E6422">
              <w:instrText xml:space="preserve"> DOCPROPERTY  SourceIfTsg  \* MERGEFORMAT </w:instrText>
            </w:r>
            <w:r w:rsidR="006E6422">
              <w:fldChar w:fldCharType="separate"/>
            </w:r>
            <w:r w:rsidR="006E64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E6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E6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64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64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B2175" w14:textId="77777777" w:rsidR="00E244E7" w:rsidRDefault="00E244E7">
            <w:pPr>
              <w:pStyle w:val="CRCoverPage"/>
              <w:spacing w:after="0"/>
              <w:ind w:left="100"/>
              <w:rPr>
                <w:noProof/>
              </w:rPr>
            </w:pPr>
            <w:r w:rsidRPr="00E244E7">
              <w:rPr>
                <w:noProof/>
              </w:rPr>
              <w:t xml:space="preserve">In </w:t>
            </w:r>
            <w:r>
              <w:rPr>
                <w:noProof/>
              </w:rPr>
              <w:t xml:space="preserve">several </w:t>
            </w:r>
            <w:r w:rsidRPr="00E244E7">
              <w:rPr>
                <w:noProof/>
              </w:rPr>
              <w:t>NBIOT MAC testcase</w:t>
            </w:r>
            <w:r>
              <w:rPr>
                <w:noProof/>
              </w:rPr>
              <w:t xml:space="preserve">s listed below, </w:t>
            </w:r>
            <w:r w:rsidRPr="00E244E7">
              <w:rPr>
                <w:noProof/>
              </w:rPr>
              <w:t xml:space="preserve">f_NBIOT_MobileInfo_GetNTNSatelliteType is called before vc_NBIOT_Global.MobileInfo.NTN_SatelliteType is set in f_NBIOT_Init. </w:t>
            </w:r>
          </w:p>
          <w:p w14:paraId="708AA7DE" w14:textId="71F9EE87" w:rsidR="001E41F3" w:rsidRDefault="00E244E7">
            <w:pPr>
              <w:pStyle w:val="CRCoverPage"/>
              <w:spacing w:after="0"/>
              <w:ind w:left="100"/>
              <w:rPr>
                <w:noProof/>
              </w:rPr>
            </w:pPr>
            <w:r w:rsidRPr="00E244E7">
              <w:rPr>
                <w:noProof/>
              </w:rPr>
              <w:t xml:space="preserve">This </w:t>
            </w:r>
            <w:r>
              <w:rPr>
                <w:noProof/>
              </w:rPr>
              <w:t>will cause a runtime error as there are variables not yet initialized.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762EB" w:rsidR="001E41F3" w:rsidRDefault="00E244E7">
            <w:pPr>
              <w:pStyle w:val="CRCoverPage"/>
              <w:spacing w:after="0"/>
              <w:ind w:left="100"/>
              <w:rPr>
                <w:noProof/>
              </w:rPr>
            </w:pPr>
            <w:r w:rsidRPr="00E244E7">
              <w:rPr>
                <w:noProof/>
              </w:rPr>
              <w:t>Moved instances of f_NBIOT_MobileInfo_GetNTNSatelliteType and f_NBIOT_GetNPDCCH_PeriodBundle (which contains a call to f_NBIOT_MobileInfo_GetNTNSatelliteType) to after f_NBIOT_Init</w:t>
            </w:r>
            <w:r>
              <w:rPr>
                <w:noProof/>
              </w:rPr>
              <w:t xml:space="preserve"> is called</w:t>
            </w:r>
            <w:r w:rsidRPr="00E244E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1118E" w:rsidR="00E244E7" w:rsidRDefault="00E244E7" w:rsidP="00E244E7">
            <w:pPr>
              <w:pStyle w:val="CRCoverPage"/>
              <w:spacing w:after="0"/>
              <w:ind w:left="100"/>
              <w:rPr>
                <w:noProof/>
              </w:rPr>
            </w:pPr>
            <w:r w:rsidRPr="00E244E7">
              <w:rPr>
                <w:noProof/>
              </w:rPr>
              <w:t>A conformant UE may fail the test cases.</w:t>
            </w:r>
          </w:p>
        </w:tc>
      </w:tr>
      <w:tr w:rsidR="00E244E7" w14:paraId="034AF533" w14:textId="77777777" w:rsidTr="00547111">
        <w:tc>
          <w:tcPr>
            <w:tcW w:w="2694" w:type="dxa"/>
            <w:gridSpan w:val="2"/>
          </w:tcPr>
          <w:p w14:paraId="39D9EB5B" w14:textId="77777777" w:rsidR="00E244E7" w:rsidRDefault="00E244E7" w:rsidP="00E24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44E7" w:rsidRDefault="00E244E7" w:rsidP="00E24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63308" w:rsidR="00E244E7" w:rsidRDefault="00E244E7" w:rsidP="00E244E7">
            <w:pPr>
              <w:pStyle w:val="CRCoverPage"/>
              <w:spacing w:after="0"/>
              <w:ind w:left="100"/>
              <w:rPr>
                <w:noProof/>
              </w:rPr>
            </w:pPr>
            <w:r w:rsidRPr="00E244E7">
              <w:rPr>
                <w:noProof/>
              </w:rPr>
              <w:t>22.3.1.2, 22.3.1.3, 22.3.1.4, 22.3.1.6</w:t>
            </w:r>
            <w:r>
              <w:rPr>
                <w:noProof/>
              </w:rPr>
              <w:t xml:space="preserve"> &amp;</w:t>
            </w:r>
            <w:r w:rsidRPr="00E244E7">
              <w:rPr>
                <w:noProof/>
              </w:rPr>
              <w:t xml:space="preserve"> 22.3.1.6a</w:t>
            </w:r>
          </w:p>
        </w:tc>
      </w:tr>
      <w:tr w:rsidR="00E244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44E7" w:rsidRDefault="00E244E7" w:rsidP="00E244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44E7" w:rsidRDefault="00E244E7" w:rsidP="00E244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4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44E7" w:rsidRDefault="00E244E7" w:rsidP="00E24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44E7" w:rsidRDefault="00E244E7" w:rsidP="00E244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44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1D7A4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44E7" w:rsidRDefault="00E244E7" w:rsidP="00E244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44E7" w:rsidRDefault="00E244E7" w:rsidP="00E24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44E7" w:rsidRDefault="00E244E7" w:rsidP="00E24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5A965A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44E7" w:rsidRDefault="00E244E7" w:rsidP="00E24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44E7" w:rsidRDefault="00E244E7" w:rsidP="00E24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44E7" w:rsidRDefault="00E244E7" w:rsidP="00E244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46EA7E" w:rsidR="00E244E7" w:rsidRDefault="00E244E7" w:rsidP="00E24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44E7" w:rsidRDefault="00E244E7" w:rsidP="00E244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44E7" w:rsidRDefault="00E244E7" w:rsidP="00E24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4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44E7" w:rsidRDefault="00E244E7" w:rsidP="00E244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44E7" w:rsidRDefault="00E244E7" w:rsidP="00E244E7">
            <w:pPr>
              <w:pStyle w:val="CRCoverPage"/>
              <w:spacing w:after="0"/>
              <w:rPr>
                <w:noProof/>
              </w:rPr>
            </w:pPr>
          </w:p>
        </w:tc>
      </w:tr>
      <w:tr w:rsidR="00E244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442295" w:rsidR="00E244E7" w:rsidRDefault="00E244E7" w:rsidP="00E24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44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44E7" w:rsidRPr="008863B9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44E7" w:rsidRPr="008863B9" w:rsidRDefault="00E244E7" w:rsidP="00E244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44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44E7" w:rsidRDefault="00E244E7" w:rsidP="00E244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44E7" w:rsidRDefault="00E244E7" w:rsidP="00E244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963A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sdt>
      <w:sdtPr>
        <w:rPr>
          <w:rFonts w:ascii="Times New Roman" w:hAnsi="Times New Roman"/>
          <w:b w:val="0"/>
          <w:bCs w:val="0"/>
          <w:kern w:val="0"/>
          <w:sz w:val="20"/>
          <w:szCs w:val="20"/>
        </w:rPr>
        <w:id w:val="213381843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bookmarkStart w:id="2" w:name="_Toc162530058" w:displacedByCustomXml="prev"/>
        <w:p w14:paraId="0700C5D6" w14:textId="77777777" w:rsidR="00A32CEF" w:rsidRPr="00D83A7A" w:rsidRDefault="00A32CEF" w:rsidP="00A32CEF">
          <w:pPr>
            <w:pStyle w:val="Titel"/>
            <w:jc w:val="left"/>
            <w:rPr>
              <w:rStyle w:val="Hervorhebung"/>
              <w:rFonts w:cs="Arial"/>
              <w:i w:val="0"/>
              <w:lang w:eastAsia="en-GB"/>
            </w:rPr>
          </w:pPr>
          <w:r w:rsidRPr="00D83A7A">
            <w:rPr>
              <w:rStyle w:val="Hervorhebung"/>
              <w:rFonts w:cs="Arial"/>
            </w:rPr>
            <w:t>Table of Contents</w:t>
          </w:r>
          <w:bookmarkEnd w:id="2"/>
        </w:p>
        <w:p w14:paraId="19B6186F" w14:textId="43B2601C" w:rsidR="00A32CEF" w:rsidRDefault="00A32CEF">
          <w:pPr>
            <w:pStyle w:val="Verzeichnis1"/>
            <w:rPr>
              <w:rFonts w:asciiTheme="minorHAnsi" w:eastAsiaTheme="minorEastAsia" w:hAnsiTheme="minorHAnsi" w:cstheme="minorBidi"/>
              <w:kern w:val="2"/>
              <w:szCs w:val="22"/>
              <w:lang w:val="de-DE"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2943912" w:history="1"/>
        </w:p>
        <w:p w14:paraId="79D41F54" w14:textId="6FC45BB2" w:rsidR="00A32CEF" w:rsidRPr="00A32CEF" w:rsidRDefault="006E6422">
          <w:pPr>
            <w:pStyle w:val="Verzeichnis1"/>
            <w:rPr>
              <w:rFonts w:eastAsiaTheme="minorEastAsia"/>
              <w:kern w:val="2"/>
              <w:sz w:val="20"/>
              <w:lang w:val="de-DE" w:eastAsia="de-DE"/>
              <w14:ligatures w14:val="standardContextual"/>
            </w:rPr>
          </w:pPr>
          <w:hyperlink w:anchor="_Toc162943913" w:history="1">
            <w:r w:rsidR="00A32CEF" w:rsidRPr="00A32CEF">
              <w:rPr>
                <w:rStyle w:val="Hyperlink"/>
                <w:b/>
                <w:sz w:val="20"/>
                <w:lang w:eastAsia="ja-JP"/>
              </w:rPr>
              <w:t>1</w:t>
            </w:r>
            <w:r w:rsidR="00A32CEF" w:rsidRPr="00A32CEF">
              <w:rPr>
                <w:rFonts w:eastAsiaTheme="minorEastAsia"/>
                <w:kern w:val="2"/>
                <w:sz w:val="20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sz w:val="20"/>
                <w:lang w:eastAsia="ja-JP"/>
              </w:rPr>
              <w:t>Overview</w:t>
            </w:r>
            <w:r w:rsidR="00A32CEF" w:rsidRPr="00A32CEF">
              <w:rPr>
                <w:webHidden/>
                <w:sz w:val="20"/>
              </w:rPr>
              <w:tab/>
            </w:r>
            <w:r w:rsidR="00A32CEF" w:rsidRPr="00A32CEF">
              <w:rPr>
                <w:webHidden/>
                <w:sz w:val="20"/>
              </w:rPr>
              <w:fldChar w:fldCharType="begin"/>
            </w:r>
            <w:r w:rsidR="00A32CEF" w:rsidRPr="00A32CEF">
              <w:rPr>
                <w:webHidden/>
                <w:sz w:val="20"/>
              </w:rPr>
              <w:instrText xml:space="preserve"> PAGEREF _Toc162943913 \h </w:instrText>
            </w:r>
            <w:r w:rsidR="00A32CEF" w:rsidRPr="00A32CEF">
              <w:rPr>
                <w:webHidden/>
                <w:sz w:val="20"/>
              </w:rPr>
            </w:r>
            <w:r w:rsidR="00A32CEF" w:rsidRPr="00A32CEF">
              <w:rPr>
                <w:webHidden/>
                <w:sz w:val="20"/>
              </w:rPr>
              <w:fldChar w:fldCharType="separate"/>
            </w:r>
            <w:r w:rsidR="00A32CEF" w:rsidRPr="00A32CEF">
              <w:rPr>
                <w:webHidden/>
                <w:sz w:val="20"/>
              </w:rPr>
              <w:t>2</w:t>
            </w:r>
            <w:r w:rsidR="00A32CEF" w:rsidRPr="00A32CEF">
              <w:rPr>
                <w:webHidden/>
                <w:sz w:val="20"/>
              </w:rPr>
              <w:fldChar w:fldCharType="end"/>
            </w:r>
          </w:hyperlink>
        </w:p>
        <w:p w14:paraId="59C2E4E2" w14:textId="18789C3C" w:rsidR="00A32CEF" w:rsidRPr="00A32CEF" w:rsidRDefault="006E6422">
          <w:pPr>
            <w:pStyle w:val="Verzeichnis1"/>
            <w:rPr>
              <w:rFonts w:eastAsiaTheme="minorEastAsia"/>
              <w:kern w:val="2"/>
              <w:sz w:val="20"/>
              <w:lang w:val="de-DE" w:eastAsia="de-DE"/>
              <w14:ligatures w14:val="standardContextual"/>
            </w:rPr>
          </w:pPr>
          <w:hyperlink w:anchor="_Toc162943914" w:history="1">
            <w:r w:rsidR="00A32CEF" w:rsidRPr="00A32CEF">
              <w:rPr>
                <w:rStyle w:val="Hyperlink"/>
                <w:b/>
                <w:sz w:val="20"/>
                <w:lang w:eastAsia="ja-JP"/>
              </w:rPr>
              <w:t>2</w:t>
            </w:r>
            <w:r w:rsidR="00A32CEF" w:rsidRPr="00A32CEF">
              <w:rPr>
                <w:rFonts w:eastAsiaTheme="minorEastAsia"/>
                <w:kern w:val="2"/>
                <w:sz w:val="20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sz w:val="20"/>
                <w:lang w:eastAsia="ja-JP"/>
              </w:rPr>
              <w:t>Corrections Required:</w:t>
            </w:r>
            <w:r w:rsidR="00A32CEF" w:rsidRPr="00A32CEF">
              <w:rPr>
                <w:webHidden/>
                <w:sz w:val="20"/>
              </w:rPr>
              <w:tab/>
            </w:r>
            <w:r w:rsidR="00A32CEF" w:rsidRPr="00A32CEF">
              <w:rPr>
                <w:webHidden/>
                <w:sz w:val="20"/>
              </w:rPr>
              <w:fldChar w:fldCharType="begin"/>
            </w:r>
            <w:r w:rsidR="00A32CEF" w:rsidRPr="00A32CEF">
              <w:rPr>
                <w:webHidden/>
                <w:sz w:val="20"/>
              </w:rPr>
              <w:instrText xml:space="preserve"> PAGEREF _Toc162943914 \h </w:instrText>
            </w:r>
            <w:r w:rsidR="00A32CEF" w:rsidRPr="00A32CEF">
              <w:rPr>
                <w:webHidden/>
                <w:sz w:val="20"/>
              </w:rPr>
            </w:r>
            <w:r w:rsidR="00A32CEF" w:rsidRPr="00A32CEF">
              <w:rPr>
                <w:webHidden/>
                <w:sz w:val="20"/>
              </w:rPr>
              <w:fldChar w:fldCharType="separate"/>
            </w:r>
            <w:r w:rsidR="00A32CEF" w:rsidRPr="00A32CEF">
              <w:rPr>
                <w:webHidden/>
                <w:sz w:val="20"/>
              </w:rPr>
              <w:t>2</w:t>
            </w:r>
            <w:r w:rsidR="00A32CEF" w:rsidRPr="00A32CEF">
              <w:rPr>
                <w:webHidden/>
                <w:sz w:val="20"/>
              </w:rPr>
              <w:fldChar w:fldCharType="end"/>
            </w:r>
          </w:hyperlink>
        </w:p>
        <w:p w14:paraId="24D3863F" w14:textId="4419E686" w:rsidR="00A32CEF" w:rsidRPr="00A32CEF" w:rsidRDefault="006E6422">
          <w:pPr>
            <w:pStyle w:val="Verzeichnis2"/>
            <w:rPr>
              <w:rFonts w:eastAsiaTheme="minorEastAsia"/>
              <w:kern w:val="2"/>
              <w:lang w:val="de-DE" w:eastAsia="de-DE"/>
              <w14:ligatures w14:val="standardContextual"/>
            </w:rPr>
          </w:pPr>
          <w:hyperlink w:anchor="_Toc162943915" w:history="1">
            <w:r w:rsidR="00A32CEF" w:rsidRPr="00A32CEF">
              <w:rPr>
                <w:rStyle w:val="Hyperlink"/>
                <w:b/>
                <w:bCs/>
              </w:rPr>
              <w:t>2.1</w:t>
            </w:r>
            <w:r w:rsidR="00A32CEF" w:rsidRPr="00A32CEF">
              <w:rPr>
                <w:rFonts w:eastAsiaTheme="minorEastAsia"/>
                <w:kern w:val="2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bCs/>
              </w:rPr>
              <w:t>Correction to function f_TC_22_3_1_2_NBIOT</w:t>
            </w:r>
            <w:r w:rsidR="00A32CEF" w:rsidRPr="00A32CEF">
              <w:rPr>
                <w:webHidden/>
              </w:rPr>
              <w:tab/>
            </w:r>
            <w:r w:rsidR="00A32CEF" w:rsidRPr="00A32CEF">
              <w:rPr>
                <w:webHidden/>
              </w:rPr>
              <w:fldChar w:fldCharType="begin"/>
            </w:r>
            <w:r w:rsidR="00A32CEF" w:rsidRPr="00A32CEF">
              <w:rPr>
                <w:webHidden/>
              </w:rPr>
              <w:instrText xml:space="preserve"> PAGEREF _Toc162943915 \h </w:instrText>
            </w:r>
            <w:r w:rsidR="00A32CEF" w:rsidRPr="00A32CEF">
              <w:rPr>
                <w:webHidden/>
              </w:rPr>
            </w:r>
            <w:r w:rsidR="00A32CEF" w:rsidRPr="00A32CEF">
              <w:rPr>
                <w:webHidden/>
              </w:rPr>
              <w:fldChar w:fldCharType="separate"/>
            </w:r>
            <w:r w:rsidR="00A32CEF" w:rsidRPr="00A32CEF">
              <w:rPr>
                <w:webHidden/>
              </w:rPr>
              <w:t>2</w:t>
            </w:r>
            <w:r w:rsidR="00A32CEF" w:rsidRPr="00A32CEF">
              <w:rPr>
                <w:webHidden/>
              </w:rPr>
              <w:fldChar w:fldCharType="end"/>
            </w:r>
          </w:hyperlink>
        </w:p>
        <w:p w14:paraId="61D1F80D" w14:textId="0F1793B4" w:rsidR="00A32CEF" w:rsidRPr="00A32CEF" w:rsidRDefault="006E6422">
          <w:pPr>
            <w:pStyle w:val="Verzeichnis2"/>
            <w:rPr>
              <w:rFonts w:eastAsiaTheme="minorEastAsia"/>
              <w:kern w:val="2"/>
              <w:lang w:val="de-DE" w:eastAsia="de-DE"/>
              <w14:ligatures w14:val="standardContextual"/>
            </w:rPr>
          </w:pPr>
          <w:hyperlink w:anchor="_Toc162943916" w:history="1">
            <w:r w:rsidR="00A32CEF" w:rsidRPr="00A32CEF">
              <w:rPr>
                <w:rStyle w:val="Hyperlink"/>
                <w:b/>
                <w:bCs/>
              </w:rPr>
              <w:t>2.2</w:t>
            </w:r>
            <w:r w:rsidR="00A32CEF" w:rsidRPr="00A32CEF">
              <w:rPr>
                <w:rFonts w:eastAsiaTheme="minorEastAsia"/>
                <w:kern w:val="2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bCs/>
              </w:rPr>
              <w:t>Correction to function f_TC_22_3_1_3_NBIOT</w:t>
            </w:r>
            <w:r w:rsidR="00A32CEF" w:rsidRPr="00A32CEF">
              <w:rPr>
                <w:webHidden/>
              </w:rPr>
              <w:tab/>
            </w:r>
            <w:r w:rsidR="00A32CEF" w:rsidRPr="00A32CEF">
              <w:rPr>
                <w:webHidden/>
              </w:rPr>
              <w:fldChar w:fldCharType="begin"/>
            </w:r>
            <w:r w:rsidR="00A32CEF" w:rsidRPr="00A32CEF">
              <w:rPr>
                <w:webHidden/>
              </w:rPr>
              <w:instrText xml:space="preserve"> PAGEREF _Toc162943916 \h </w:instrText>
            </w:r>
            <w:r w:rsidR="00A32CEF" w:rsidRPr="00A32CEF">
              <w:rPr>
                <w:webHidden/>
              </w:rPr>
            </w:r>
            <w:r w:rsidR="00A32CEF" w:rsidRPr="00A32CEF">
              <w:rPr>
                <w:webHidden/>
              </w:rPr>
              <w:fldChar w:fldCharType="separate"/>
            </w:r>
            <w:r w:rsidR="00A32CEF" w:rsidRPr="00A32CEF">
              <w:rPr>
                <w:webHidden/>
              </w:rPr>
              <w:t>4</w:t>
            </w:r>
            <w:r w:rsidR="00A32CEF" w:rsidRPr="00A32CEF">
              <w:rPr>
                <w:webHidden/>
              </w:rPr>
              <w:fldChar w:fldCharType="end"/>
            </w:r>
          </w:hyperlink>
        </w:p>
        <w:p w14:paraId="4F25EA68" w14:textId="5EB0B615" w:rsidR="00A32CEF" w:rsidRPr="00A32CEF" w:rsidRDefault="006E6422">
          <w:pPr>
            <w:pStyle w:val="Verzeichnis2"/>
            <w:rPr>
              <w:rFonts w:eastAsiaTheme="minorEastAsia"/>
              <w:kern w:val="2"/>
              <w:lang w:val="de-DE" w:eastAsia="de-DE"/>
              <w14:ligatures w14:val="standardContextual"/>
            </w:rPr>
          </w:pPr>
          <w:hyperlink w:anchor="_Toc162943917" w:history="1">
            <w:r w:rsidR="00A32CEF" w:rsidRPr="00A32CEF">
              <w:rPr>
                <w:rStyle w:val="Hyperlink"/>
                <w:b/>
                <w:bCs/>
              </w:rPr>
              <w:t>2.3</w:t>
            </w:r>
            <w:r w:rsidR="00A32CEF" w:rsidRPr="00A32CEF">
              <w:rPr>
                <w:rFonts w:eastAsiaTheme="minorEastAsia"/>
                <w:kern w:val="2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bCs/>
              </w:rPr>
              <w:t>Correction to function f_TC_22_3_1_4_NBIOT</w:t>
            </w:r>
            <w:r w:rsidR="00A32CEF" w:rsidRPr="00A32CEF">
              <w:rPr>
                <w:webHidden/>
              </w:rPr>
              <w:tab/>
            </w:r>
            <w:r w:rsidR="00A32CEF" w:rsidRPr="00A32CEF">
              <w:rPr>
                <w:webHidden/>
              </w:rPr>
              <w:fldChar w:fldCharType="begin"/>
            </w:r>
            <w:r w:rsidR="00A32CEF" w:rsidRPr="00A32CEF">
              <w:rPr>
                <w:webHidden/>
              </w:rPr>
              <w:instrText xml:space="preserve"> PAGEREF _Toc162943917 \h </w:instrText>
            </w:r>
            <w:r w:rsidR="00A32CEF" w:rsidRPr="00A32CEF">
              <w:rPr>
                <w:webHidden/>
              </w:rPr>
            </w:r>
            <w:r w:rsidR="00A32CEF" w:rsidRPr="00A32CEF">
              <w:rPr>
                <w:webHidden/>
              </w:rPr>
              <w:fldChar w:fldCharType="separate"/>
            </w:r>
            <w:r w:rsidR="00A32CEF" w:rsidRPr="00A32CEF">
              <w:rPr>
                <w:webHidden/>
              </w:rPr>
              <w:t>5</w:t>
            </w:r>
            <w:r w:rsidR="00A32CEF" w:rsidRPr="00A32CEF">
              <w:rPr>
                <w:webHidden/>
              </w:rPr>
              <w:fldChar w:fldCharType="end"/>
            </w:r>
          </w:hyperlink>
        </w:p>
        <w:p w14:paraId="7C9E6FE5" w14:textId="3B194495" w:rsidR="00A32CEF" w:rsidRPr="00A32CEF" w:rsidRDefault="006E6422">
          <w:pPr>
            <w:pStyle w:val="Verzeichnis2"/>
            <w:rPr>
              <w:rFonts w:eastAsiaTheme="minorEastAsia"/>
              <w:kern w:val="2"/>
              <w:lang w:val="de-DE" w:eastAsia="de-DE"/>
              <w14:ligatures w14:val="standardContextual"/>
            </w:rPr>
          </w:pPr>
          <w:hyperlink w:anchor="_Toc162943918" w:history="1">
            <w:r w:rsidR="00A32CEF" w:rsidRPr="00A32CEF">
              <w:rPr>
                <w:rStyle w:val="Hyperlink"/>
                <w:b/>
                <w:bCs/>
              </w:rPr>
              <w:t>2.4</w:t>
            </w:r>
            <w:r w:rsidR="00A32CEF" w:rsidRPr="00A32CEF">
              <w:rPr>
                <w:rFonts w:eastAsiaTheme="minorEastAsia"/>
                <w:kern w:val="2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bCs/>
              </w:rPr>
              <w:t>Correction to function f_TC_22_3_1_6_NBIOT</w:t>
            </w:r>
            <w:r w:rsidR="00A32CEF" w:rsidRPr="00A32CEF">
              <w:rPr>
                <w:webHidden/>
              </w:rPr>
              <w:tab/>
            </w:r>
            <w:r w:rsidR="00A32CEF" w:rsidRPr="00A32CEF">
              <w:rPr>
                <w:webHidden/>
              </w:rPr>
              <w:fldChar w:fldCharType="begin"/>
            </w:r>
            <w:r w:rsidR="00A32CEF" w:rsidRPr="00A32CEF">
              <w:rPr>
                <w:webHidden/>
              </w:rPr>
              <w:instrText xml:space="preserve"> PAGEREF _Toc162943918 \h </w:instrText>
            </w:r>
            <w:r w:rsidR="00A32CEF" w:rsidRPr="00A32CEF">
              <w:rPr>
                <w:webHidden/>
              </w:rPr>
            </w:r>
            <w:r w:rsidR="00A32CEF" w:rsidRPr="00A32CEF">
              <w:rPr>
                <w:webHidden/>
              </w:rPr>
              <w:fldChar w:fldCharType="separate"/>
            </w:r>
            <w:r w:rsidR="00A32CEF" w:rsidRPr="00A32CEF">
              <w:rPr>
                <w:webHidden/>
              </w:rPr>
              <w:t>6</w:t>
            </w:r>
            <w:r w:rsidR="00A32CEF" w:rsidRPr="00A32CEF">
              <w:rPr>
                <w:webHidden/>
              </w:rPr>
              <w:fldChar w:fldCharType="end"/>
            </w:r>
          </w:hyperlink>
        </w:p>
        <w:p w14:paraId="65379568" w14:textId="423A19F5" w:rsidR="00A32CEF" w:rsidRPr="00A32CEF" w:rsidRDefault="006E6422">
          <w:pPr>
            <w:pStyle w:val="Verzeichnis2"/>
            <w:rPr>
              <w:rFonts w:eastAsiaTheme="minorEastAsia"/>
              <w:kern w:val="2"/>
              <w:lang w:val="de-DE" w:eastAsia="de-DE"/>
              <w14:ligatures w14:val="standardContextual"/>
            </w:rPr>
          </w:pPr>
          <w:hyperlink w:anchor="_Toc162943919" w:history="1">
            <w:r w:rsidR="00A32CEF" w:rsidRPr="00A32CEF">
              <w:rPr>
                <w:rStyle w:val="Hyperlink"/>
                <w:b/>
                <w:bCs/>
              </w:rPr>
              <w:t>2.5</w:t>
            </w:r>
            <w:r w:rsidR="00A32CEF" w:rsidRPr="00A32CEF">
              <w:rPr>
                <w:rFonts w:eastAsiaTheme="minorEastAsia"/>
                <w:kern w:val="2"/>
                <w:lang w:val="de-DE" w:eastAsia="de-DE"/>
                <w14:ligatures w14:val="standardContextual"/>
              </w:rPr>
              <w:tab/>
            </w:r>
            <w:r w:rsidR="00A32CEF" w:rsidRPr="00A32CEF">
              <w:rPr>
                <w:rStyle w:val="Hyperlink"/>
                <w:b/>
                <w:bCs/>
              </w:rPr>
              <w:t>Correction to function f_TC_22_3_1_6a_NBIOT</w:t>
            </w:r>
            <w:r w:rsidR="00A32CEF" w:rsidRPr="00A32CEF">
              <w:rPr>
                <w:webHidden/>
              </w:rPr>
              <w:tab/>
            </w:r>
            <w:r w:rsidR="00A32CEF" w:rsidRPr="00A32CEF">
              <w:rPr>
                <w:webHidden/>
              </w:rPr>
              <w:fldChar w:fldCharType="begin"/>
            </w:r>
            <w:r w:rsidR="00A32CEF" w:rsidRPr="00A32CEF">
              <w:rPr>
                <w:webHidden/>
              </w:rPr>
              <w:instrText xml:space="preserve"> PAGEREF _Toc162943919 \h </w:instrText>
            </w:r>
            <w:r w:rsidR="00A32CEF" w:rsidRPr="00A32CEF">
              <w:rPr>
                <w:webHidden/>
              </w:rPr>
            </w:r>
            <w:r w:rsidR="00A32CEF" w:rsidRPr="00A32CEF">
              <w:rPr>
                <w:webHidden/>
              </w:rPr>
              <w:fldChar w:fldCharType="separate"/>
            </w:r>
            <w:r w:rsidR="00A32CEF" w:rsidRPr="00A32CEF">
              <w:rPr>
                <w:webHidden/>
              </w:rPr>
              <w:t>8</w:t>
            </w:r>
            <w:r w:rsidR="00A32CEF" w:rsidRPr="00A32CEF">
              <w:rPr>
                <w:webHidden/>
              </w:rPr>
              <w:fldChar w:fldCharType="end"/>
            </w:r>
          </w:hyperlink>
        </w:p>
        <w:p w14:paraId="0D6141A6" w14:textId="42652F40" w:rsidR="00E244E7" w:rsidRPr="00826E70" w:rsidRDefault="00A32CEF" w:rsidP="00A32CEF">
          <w:r>
            <w:rPr>
              <w:b/>
              <w:bCs/>
              <w:noProof/>
            </w:rPr>
            <w:fldChar w:fldCharType="end"/>
          </w:r>
        </w:p>
      </w:sdtContent>
    </w:sdt>
    <w:p w14:paraId="66D02157" w14:textId="25885F26" w:rsidR="00E244E7" w:rsidRPr="00826E70" w:rsidRDefault="00E244E7" w:rsidP="00A32CEF">
      <w:pPr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53443350"/>
      <w:bookmarkStart w:id="22" w:name="_Toc162943913"/>
      <w:bookmarkStart w:id="23" w:name="_Hlk107318485"/>
      <w:r w:rsidRPr="00826E70">
        <w:rPr>
          <w:rFonts w:ascii="Arial" w:hAnsi="Arial"/>
          <w:b/>
          <w:sz w:val="36"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99BFE0A" w14:textId="77777777" w:rsidR="00E244E7" w:rsidRPr="00826E70" w:rsidRDefault="00E244E7" w:rsidP="00E244E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826E70">
        <w:rPr>
          <w:rFonts w:cs="Arial"/>
        </w:rPr>
        <w:t>This document lists all the essential changes needed to correct problems in the iwd-TTCN3-B2022-09_D24wk12 related to the title of this CR</w:t>
      </w:r>
      <w:r w:rsidRPr="00826E70">
        <w:rPr>
          <w:rFonts w:cs="Arial"/>
          <w:lang w:eastAsia="ja-JP"/>
        </w:rPr>
        <w:t xml:space="preserve">. </w:t>
      </w:r>
    </w:p>
    <w:p w14:paraId="506DB400" w14:textId="77777777" w:rsidR="00E244E7" w:rsidRPr="00826E70" w:rsidRDefault="00E244E7" w:rsidP="00E244E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826E70">
        <w:rPr>
          <w:rFonts w:cs="Arial"/>
          <w:b/>
          <w:sz w:val="24"/>
          <w:lang w:eastAsia="ja-JP"/>
        </w:rPr>
        <w:t xml:space="preserve">Contact: </w:t>
      </w:r>
      <w:r w:rsidRPr="00826E70">
        <w:rPr>
          <w:rFonts w:cs="Arial"/>
          <w:b/>
          <w:sz w:val="24"/>
          <w:lang w:eastAsia="ja-JP"/>
        </w:rPr>
        <w:tab/>
        <w:t>Juan Garcia Martin</w:t>
      </w:r>
    </w:p>
    <w:p w14:paraId="3B704D7E" w14:textId="5E59B9B5" w:rsidR="00A32CEF" w:rsidRPr="00A32CEF" w:rsidRDefault="00E244E7" w:rsidP="00A32CE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826E70">
        <w:rPr>
          <w:rFonts w:cs="Arial"/>
          <w:b/>
          <w:sz w:val="24"/>
          <w:lang w:eastAsia="ja-JP"/>
        </w:rPr>
        <w:tab/>
      </w:r>
      <w:r w:rsidRPr="00826E70">
        <w:rPr>
          <w:sz w:val="24"/>
          <w:szCs w:val="24"/>
        </w:rPr>
        <w:t>Juan.GarciaMartin@rohde-schwarz.com</w:t>
      </w:r>
      <w:r w:rsidRPr="00826E70">
        <w:rPr>
          <w:rFonts w:cs="Arial"/>
          <w:sz w:val="24"/>
          <w:szCs w:val="24"/>
          <w:lang w:eastAsia="ja-JP"/>
        </w:rPr>
        <w:br/>
      </w:r>
      <w:r w:rsidRPr="00826E70">
        <w:rPr>
          <w:rFonts w:cs="Arial"/>
          <w:b/>
          <w:sz w:val="24"/>
          <w:szCs w:val="24"/>
          <w:lang w:eastAsia="ja-JP"/>
        </w:rPr>
        <w:tab/>
      </w:r>
      <w:bookmarkEnd w:id="23"/>
    </w:p>
    <w:p w14:paraId="1B075ADB" w14:textId="22B620D7" w:rsidR="00A32CEF" w:rsidRPr="00A32CEF" w:rsidRDefault="00A32CEF" w:rsidP="00A32CEF">
      <w:pPr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bookmarkStart w:id="24" w:name="_Toc162943914"/>
      <w:r>
        <w:rPr>
          <w:rFonts w:ascii="Arial" w:hAnsi="Arial"/>
          <w:b/>
          <w:sz w:val="36"/>
          <w:lang w:eastAsia="ja-JP"/>
        </w:rPr>
        <w:t>Corrections Required:</w:t>
      </w:r>
      <w:bookmarkEnd w:id="24"/>
    </w:p>
    <w:p w14:paraId="0E21C05B" w14:textId="2550778E" w:rsidR="00E244E7" w:rsidRPr="00A03E5D" w:rsidRDefault="00E244E7" w:rsidP="00A32CEF">
      <w:pPr>
        <w:pStyle w:val="Listenabsatz"/>
        <w:keepNext/>
        <w:keepLines/>
        <w:numPr>
          <w:ilvl w:val="1"/>
          <w:numId w:val="3"/>
        </w:numPr>
        <w:spacing w:before="180"/>
        <w:contextualSpacing/>
        <w:outlineLvl w:val="1"/>
        <w:rPr>
          <w:rFonts w:ascii="Arial" w:hAnsi="Arial" w:cs="Arial"/>
          <w:b/>
          <w:bCs/>
          <w:sz w:val="32"/>
          <w:szCs w:val="32"/>
        </w:rPr>
      </w:pPr>
      <w:bookmarkStart w:id="25" w:name="_Toc162943915"/>
      <w:r w:rsidRPr="00A03E5D">
        <w:rPr>
          <w:rFonts w:ascii="Arial" w:hAnsi="Arial" w:cs="Arial"/>
          <w:b/>
          <w:bCs/>
          <w:sz w:val="32"/>
          <w:szCs w:val="32"/>
        </w:rPr>
        <w:t>Correction to function f_TC_22_3_1_2_NBIOT</w:t>
      </w:r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44E7" w14:paraId="357082E4" w14:textId="77777777" w:rsidTr="00E44B5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0D52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75A" w14:textId="77777777" w:rsidR="00E244E7" w:rsidRDefault="00E244E7" w:rsidP="00E44B5E">
            <w:pPr>
              <w:rPr>
                <w:rFonts w:ascii="Arial" w:hAnsi="Arial" w:cs="Arial"/>
                <w:color w:val="000000"/>
                <w:lang w:eastAsia="zh-CN"/>
              </w:rPr>
            </w:pPr>
            <w:r w:rsidRPr="002936B5">
              <w:rPr>
                <w:rFonts w:ascii="Arial" w:hAnsi="Arial" w:cs="Arial"/>
                <w:color w:val="000000"/>
                <w:lang w:eastAsia="zh-CN"/>
              </w:rPr>
              <w:t>f_TC_22_3_1_2_NBIOT</w:t>
            </w:r>
          </w:p>
        </w:tc>
      </w:tr>
      <w:tr w:rsidR="00E244E7" w14:paraId="2A924859" w14:textId="77777777" w:rsidTr="00E44B5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2B56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928" w14:textId="77777777" w:rsidR="00E244E7" w:rsidRPr="00C37002" w:rsidRDefault="00E244E7" w:rsidP="00E44B5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Unintialized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value error is present due to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being called before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functrion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.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also calls</w:t>
            </w:r>
            <w:r w:rsidRPr="00416544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gives the same error.</w:t>
            </w:r>
          </w:p>
        </w:tc>
      </w:tr>
      <w:tr w:rsidR="00E244E7" w14:paraId="495E8958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38B3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17F8" w14:textId="77777777" w:rsidR="00E244E7" w:rsidRPr="00C37002" w:rsidRDefault="00E244E7" w:rsidP="00E44B5E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Moved occurrence of </w:t>
            </w:r>
            <w:proofErr w:type="spellStart"/>
            <w:r w:rsidRPr="00241822">
              <w:rPr>
                <w:rFonts w:cs="Arial"/>
                <w:color w:val="000000"/>
                <w:shd w:val="clear" w:color="auto" w:fill="FFFFFF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shd w:val="clear" w:color="auto" w:fill="FFFFFF"/>
              </w:rPr>
              <w:t xml:space="preserve"> and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after </w:t>
            </w:r>
            <w:r w:rsidRPr="00241822">
              <w:rPr>
                <w:rFonts w:cs="Arial"/>
                <w:color w:val="000000"/>
                <w:lang w:eastAsia="zh-CN"/>
              </w:rPr>
              <w:t>f_NBIOT_L2_Preamble_State2B_NB</w:t>
            </w:r>
            <w:r>
              <w:rPr>
                <w:rFonts w:cs="Arial"/>
                <w:color w:val="000000"/>
                <w:lang w:eastAsia="zh-CN"/>
              </w:rPr>
              <w:t xml:space="preserve"> which calls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E244E7" w14:paraId="2B2C8AED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F5F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8783" w14:textId="419F8348" w:rsidR="00E244E7" w:rsidRDefault="00E244E7" w:rsidP="00E44B5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40B69">
              <w:rPr>
                <w:rFonts w:ascii="Arial" w:hAnsi="Arial" w:cs="Arial"/>
                <w:color w:val="000000"/>
              </w:rPr>
              <w:t>NBIOT_MAC_Testcases</w:t>
            </w:r>
            <w:proofErr w:type="spellEnd"/>
          </w:p>
        </w:tc>
      </w:tr>
      <w:tr w:rsidR="00E244E7" w14:paraId="1FE501CF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73F2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008D" w14:textId="77BE2B7F" w:rsidR="00E244E7" w:rsidRDefault="00E44B5E" w:rsidP="00E44B5E">
            <w:pPr>
              <w:rPr>
                <w:rFonts w:ascii="Arial" w:hAnsi="Arial" w:cs="Arial"/>
                <w:highlight w:val="red"/>
              </w:rPr>
            </w:pPr>
            <w:r w:rsidRPr="00E44B5E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F831AD9" w14:textId="77777777" w:rsidR="00E244E7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</w:p>
    <w:p w14:paraId="53A9B698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30CED52A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>function f_TC_22_3_1_2_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NBIOT(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) runs on NBIOT_PTC</w:t>
      </w:r>
    </w:p>
    <w:p w14:paraId="09D46DF9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{</w:t>
      </w:r>
    </w:p>
    <w:p w14:paraId="358BA866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NBIOT_CellId_Type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CellId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= nbiot_Cell1;</w:t>
      </w:r>
    </w:p>
    <w:p w14:paraId="49C81AB5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NBIOT_IDLEUPDATED_STATE_Type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TestLoopMode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= STATE2A_NB_TESTLOOP_ModeG;</w:t>
      </w:r>
    </w:p>
    <w:p w14:paraId="1CB580CD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MAC_MainConfig_NB_r13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v_MAC_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MainConfig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cs_MAC_MainConfig_NB_SRB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7A1AF34A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DL_CCCH_Message_NB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v_RrcConnSetup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76F44E46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NB_RLC_CountsInfoList_Type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v_RLC_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CountsInfoListByRef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;   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                            // RLC status to be maintained by Send/Receive functions</w:t>
      </w:r>
    </w:p>
    <w:p w14:paraId="156BBEF4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EUTRA_ASN1_C_RNTI_Type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v_C_RNTI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189634A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TimingInfo_Type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v_TimingInfo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EB3071D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MAC_PDU_Type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v_MAC_PDU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524DFB0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NB_DciDlInfo_Type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v_DciDlInfo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52A66264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MAC_SDUList_Type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v_MAC_SDUList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54196F0B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v_TimingStart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EC5D53B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v_TimingStart_Step21;</w:t>
      </w:r>
    </w:p>
    <w:p w14:paraId="36922947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v_TimingStart_Step24;</w:t>
      </w:r>
    </w:p>
    <w:p w14:paraId="2046518D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v_RlcSduSizeDL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44B35002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v_TBS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2E114900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v_Imcs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82A4A88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v_Isf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397A32D3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v_RepetitionNumber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1FFCA651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v_IncrementVTS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3A8526DA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TestLoopModeRepetitions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= 0;                                       // according to test case preamble</w:t>
      </w:r>
    </w:p>
    <w:p w14:paraId="2130403B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val="de-DE"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val="de-DE" w:eastAsia="zh-CN"/>
        </w:rPr>
        <w:t>var</w:t>
      </w:r>
      <w:proofErr w:type="spellEnd"/>
      <w:r w:rsidRPr="00E244E7">
        <w:rPr>
          <w:rFonts w:ascii="Courier New" w:hAnsi="Courier New" w:cs="Courier New"/>
          <w:sz w:val="16"/>
          <w:szCs w:val="16"/>
          <w:lang w:val="de-DE" w:eastAsia="zh-CN"/>
        </w:rPr>
        <w:t xml:space="preserve"> NB_SYSTEM_IND </w:t>
      </w:r>
      <w:proofErr w:type="spellStart"/>
      <w:r w:rsidRPr="00E244E7">
        <w:rPr>
          <w:rFonts w:ascii="Courier New" w:hAnsi="Courier New" w:cs="Courier New"/>
          <w:sz w:val="16"/>
          <w:szCs w:val="16"/>
          <w:lang w:val="de-DE" w:eastAsia="zh-CN"/>
        </w:rPr>
        <w:t>v_NB_SYSTEM_IND</w:t>
      </w:r>
      <w:proofErr w:type="spellEnd"/>
      <w:r w:rsidRPr="00E244E7">
        <w:rPr>
          <w:rFonts w:ascii="Courier New" w:hAnsi="Courier New" w:cs="Courier New"/>
          <w:sz w:val="16"/>
          <w:szCs w:val="16"/>
          <w:lang w:val="de-DE" w:eastAsia="zh-CN"/>
        </w:rPr>
        <w:t>;</w:t>
      </w:r>
    </w:p>
    <w:p w14:paraId="531CD267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val="de-DE" w:eastAsia="zh-CN"/>
        </w:rPr>
        <w:t xml:space="preserve">    </w:t>
      </w: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NB_RarList_Type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v_NB_RarList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13C09163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lastRenderedPageBreak/>
        <w:t xml:space="preserve">    var template (value)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NB_RachProcedureList_Type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v_RachProcedureList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5D963FE1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v_RAPID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81D8E6D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var integer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v_RA_PreambleIndex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50EDD6D2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boolean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v_NtnEnvironment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4F570D5B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NpdcchPeriodBundle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f_NBIOT_GetNPDCCH_PeriodBundle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(nbiot_Cell1); //@sic R5-241564 sic@</w:t>
      </w:r>
    </w:p>
    <w:p w14:paraId="59A83872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258A45D5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timer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t_Timer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44A5BCBE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  </w:t>
      </w:r>
    </w:p>
    <w:p w14:paraId="25469FFD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if(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f_NBIOT_MobileInfo_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GetNTNSatelliteType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)!=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ntn_None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)</w:t>
      </w:r>
    </w:p>
    <w:p w14:paraId="21747405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{//@sic R5-241564 sic@</w:t>
      </w:r>
    </w:p>
    <w:p w14:paraId="0B93A5C2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   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NtnEnvironment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= true;</w:t>
      </w:r>
    </w:p>
    <w:p w14:paraId="3A4AB0F5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5E738AA8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else</w:t>
      </w:r>
    </w:p>
    <w:p w14:paraId="119B3F34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{</w:t>
      </w:r>
    </w:p>
    <w:p w14:paraId="0BD45E26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   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NtnEnvironment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= false;</w:t>
      </w:r>
    </w:p>
    <w:p w14:paraId="6D2C8A61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60C59C61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</w:p>
    <w:p w14:paraId="180D19DF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v_MAC_MainConfig</w:t>
      </w:r>
      <w:r w:rsidRPr="00E244E7">
        <w:rPr>
          <w:rFonts w:ascii="Courier New" w:hAnsi="Courier New" w:cs="Courier New"/>
          <w:sz w:val="16"/>
          <w:szCs w:val="16"/>
          <w:lang w:eastAsia="zh-CN"/>
        </w:rPr>
        <w:t>.timeAlignmentTimerDedicated_r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13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= sf5120;</w:t>
      </w:r>
    </w:p>
    <w:p w14:paraId="49A63150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RrcConnSetup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= f_NBIOT_508_RRCConnectionSetup(-, -,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v_MAC_MainConfig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07BEB7D6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f_NBIOT_L2_Preamble_State2B_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NB(</w:t>
      </w:r>
      <w:proofErr w:type="spellStart"/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v_RLC_CountsInfoListByRef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TransparentMode_RLC_MAC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v_TestLoopMode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v_RrcConnSetup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v_TestLoopModeRepetitions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3A9F4431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0B07CF2A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f_NBIOT_MAC_CPMode_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SendMacPdu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spellStart"/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, -, cs_MAC_PDU_TimingAdvance_0);    /* @sic R5s170886 change 1: ensure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timeAlignmentTimer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(5.12s) not to time out before step 20 sic@ */</w:t>
      </w:r>
    </w:p>
    <w:p w14:paraId="45A33D0C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f_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Delay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0.5);                                                              /* @sic R5s170886 change 1: to be sure that TA is acknowledged before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HARQ_IndMode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gets enabled sic@ */</w:t>
      </w:r>
    </w:p>
    <w:p w14:paraId="2269D771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517ADAF9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f_NBIOT_SS_ConfigUL_HARQ_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IndMode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spellStart"/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, enable);</w:t>
      </w:r>
    </w:p>
    <w:p w14:paraId="712F62E3" w14:textId="77777777" w:rsid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v_C_</w:t>
      </w:r>
      <w:proofErr w:type="gramStart"/>
      <w:r w:rsidRPr="00E244E7">
        <w:rPr>
          <w:rFonts w:ascii="Courier New" w:hAnsi="Courier New" w:cs="Courier New"/>
          <w:sz w:val="16"/>
          <w:szCs w:val="16"/>
          <w:lang w:eastAsia="zh-CN"/>
        </w:rPr>
        <w:t>RNTI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244E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f_NBIOT_CellInfo_GetC_RNTI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spellStart"/>
      <w:r w:rsidRPr="00E244E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244E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2AE3C560" w14:textId="77777777" w:rsid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2CAF3B17" w14:textId="597AB08E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p w14:paraId="5F699747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</w:p>
    <w:p w14:paraId="70DD5BC7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6A8BFA03" w14:textId="170337A8" w:rsid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p w14:paraId="7716CB17" w14:textId="2B07EFEC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function f_TC_22_3_1_2_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407A1D7A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7C9AF5B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NBIOT_CellId_Type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CellId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= nbiot_Cell1;</w:t>
      </w:r>
    </w:p>
    <w:p w14:paraId="7F590E52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NBIOT_IDLEUPDATED_STATE_Type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TestLoopMode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= STATE2A_NB_TESTLOOP_ModeG;</w:t>
      </w:r>
    </w:p>
    <w:p w14:paraId="16875EF2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MAC_MainConfig_NB_r13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v_MAC_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MainConfig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cs_MAC_MainConfig_NB_SRB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25226D4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DL_CCCH_Message_NB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v_RrcConnSetup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4A886B5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NB_RLC_CountsInfoList_Type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v_RLC_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CountsInfoListByRef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;   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// RLC status to be maintained by Send/Receive functions</w:t>
      </w:r>
    </w:p>
    <w:p w14:paraId="5044929D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EUTRA_ASN1_C_RNTI_Type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v_C_RNTI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1B96819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v_TimingInfo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0DB89D4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MAC_PDU_Type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v_MAC_PDU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14388DF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NB_DciDlInfo_Type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v_DciDlInfo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6E69A6C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MAC_SDUList_Type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v_MAC_SDUList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BED8AE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v_TimingStart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F8B74EF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v_TimingStart_Step21;</w:t>
      </w:r>
    </w:p>
    <w:p w14:paraId="3411D9FA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v_TimingStart_Step24;</w:t>
      </w:r>
    </w:p>
    <w:p w14:paraId="2BE42DE7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v_RlcSduSizeDL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BC1C7D7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v_TBS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41C638B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v_Imcs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0237648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v_Isf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B7D7721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v_RepetitionNumber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7501810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v_IncrementVTS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6B7E704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TestLoopModeRepetitions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= 0;                                       // according to test case preamble</w:t>
      </w:r>
    </w:p>
    <w:p w14:paraId="0826700E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val="de-DE"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val="de-DE" w:eastAsia="de-DE"/>
        </w:rPr>
        <w:t>var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NB_SYSTEM_IND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val="de-DE" w:eastAsia="de-DE"/>
        </w:rPr>
        <w:t>v_NB_SYSTEM_IND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val="de-DE" w:eastAsia="de-DE"/>
        </w:rPr>
        <w:t>;</w:t>
      </w:r>
    </w:p>
    <w:p w14:paraId="45A57645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val="de-DE" w:eastAsia="de-DE"/>
        </w:rPr>
        <w:t xml:space="preserve">    </w:t>
      </w: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NB_RarList_Type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v_NB_RarList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7B6FCD8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NB_RachProcedureList_Type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v_RachProcedureList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20EEB1F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v_RAPID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15ED974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v_RA_PreambleIndex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EC92523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v_NtnEnvironment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5A27C11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057E758A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6FEF0C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t_Timer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43276E0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7F074F34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v_MAC_MainConfig.timeAlignmentTimerDedicated_r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= sf5120;</w:t>
      </w:r>
    </w:p>
    <w:p w14:paraId="56768A4E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RrcConnSetup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= f_NBIOT_508_RRCConnectionSetup(-, -,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v_MAC_MainConfig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CA4BB76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f_NBIOT_L2_Preamble_State2B_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NB(</w:t>
      </w:r>
      <w:proofErr w:type="spellStart"/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v_RLC_CountsInfoListByRef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TransparentMode_RLC_MAC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v_TestLoopMode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v_RrcConnSetup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v_TestLoopModeRepetitions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6B871A2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1CEC56E7" w14:textId="2D67BE21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f_NBIOT_MobileInfo_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GetNTNSatelliteType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)!=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ntn_None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</w:t>
      </w:r>
    </w:p>
    <w:p w14:paraId="31CEA9EB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{//@sic R5-241564 sic@</w:t>
      </w:r>
    </w:p>
    <w:p w14:paraId="60597995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NtnEnvironment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true;</w:t>
      </w:r>
    </w:p>
    <w:p w14:paraId="639A2178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}</w:t>
      </w:r>
    </w:p>
    <w:p w14:paraId="2B02D85B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else</w:t>
      </w:r>
    </w:p>
    <w:p w14:paraId="2732D3C8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</w:t>
      </w:r>
    </w:p>
    <w:p w14:paraId="63F36663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NtnEnvironment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false;</w:t>
      </w:r>
    </w:p>
    <w:p w14:paraId="0BABCFCA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94F3A78" w14:textId="647DAA65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f_NBIOT_GetNPDCCH_PeriodBundle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(nbiot_Cell1); </w:t>
      </w:r>
    </w:p>
    <w:p w14:paraId="4F82EF60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D261149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f_NBIOT_MAC_CPMode_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SendMacPdu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, -, cs_MAC_PDU_TimingAdvance_0);    /* @sic R5s170886 change 1: ensure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timeAlignmentTimer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(5.12s) not to time out before step 20 sic@ */</w:t>
      </w:r>
    </w:p>
    <w:p w14:paraId="68720E6F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0.5);                                                              /* @sic R5s170886 change 1: to be sure that TA is acknowledged before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HARQ_IndMode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gets enabled sic@ */</w:t>
      </w:r>
    </w:p>
    <w:p w14:paraId="7AA0AE55" w14:textId="77777777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9CF4D1E" w14:textId="77777777" w:rsid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f_NBIOT_SS_ConfigUL_HARQ_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IndMode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, enable);</w:t>
      </w:r>
    </w:p>
    <w:p w14:paraId="7A1AA911" w14:textId="0AE12183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v_C_</w:t>
      </w:r>
      <w:proofErr w:type="gram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RNTI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f_NBIOT_CellInfo_GetC_RNTI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244E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2CFACE6" w14:textId="5428D722" w:rsidR="00E244E7" w:rsidRP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bookmarkStart w:id="26" w:name="_Hlk162942314"/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bookmarkEnd w:id="26"/>
    <w:p w14:paraId="7398CD03" w14:textId="77777777" w:rsidR="00E244E7" w:rsidRDefault="00E244E7" w:rsidP="00E244E7">
      <w:pPr>
        <w:rPr>
          <w:lang w:eastAsia="en-GB"/>
        </w:rPr>
      </w:pPr>
    </w:p>
    <w:p w14:paraId="47FDF163" w14:textId="77777777" w:rsidR="00E244E7" w:rsidRPr="00A03E5D" w:rsidRDefault="00E244E7" w:rsidP="00A32CEF">
      <w:pPr>
        <w:pStyle w:val="Listenabsatz"/>
        <w:keepNext/>
        <w:keepLines/>
        <w:numPr>
          <w:ilvl w:val="1"/>
          <w:numId w:val="3"/>
        </w:numPr>
        <w:spacing w:before="180"/>
        <w:contextualSpacing/>
        <w:outlineLvl w:val="1"/>
        <w:rPr>
          <w:rFonts w:ascii="Arial" w:hAnsi="Arial" w:cs="Arial"/>
          <w:b/>
          <w:bCs/>
          <w:sz w:val="32"/>
          <w:szCs w:val="32"/>
        </w:rPr>
      </w:pPr>
      <w:bookmarkStart w:id="27" w:name="_Toc162943916"/>
      <w:r w:rsidRPr="00A03E5D">
        <w:rPr>
          <w:rFonts w:ascii="Arial" w:hAnsi="Arial" w:cs="Arial"/>
          <w:b/>
          <w:bCs/>
          <w:sz w:val="32"/>
          <w:szCs w:val="32"/>
        </w:rPr>
        <w:t>Correction to function f_TC_22_3_1_3_NBIOT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44E7" w14:paraId="331A28E5" w14:textId="77777777" w:rsidTr="00E44B5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4232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332" w14:textId="77777777" w:rsidR="00E244E7" w:rsidRDefault="00E244E7" w:rsidP="00E44B5E">
            <w:pPr>
              <w:rPr>
                <w:rFonts w:ascii="Arial" w:hAnsi="Arial" w:cs="Arial"/>
                <w:color w:val="000000"/>
                <w:lang w:eastAsia="zh-CN"/>
              </w:rPr>
            </w:pPr>
            <w:r w:rsidRPr="002936B5">
              <w:rPr>
                <w:rFonts w:ascii="Arial" w:hAnsi="Arial" w:cs="Arial"/>
                <w:color w:val="000000"/>
                <w:lang w:eastAsia="zh-CN"/>
              </w:rPr>
              <w:t>f_TC_22_3_1_</w:t>
            </w:r>
            <w:r>
              <w:rPr>
                <w:rFonts w:ascii="Arial" w:hAnsi="Arial" w:cs="Arial"/>
                <w:color w:val="000000"/>
                <w:lang w:eastAsia="zh-CN"/>
              </w:rPr>
              <w:t>3</w:t>
            </w:r>
            <w:r w:rsidRPr="002936B5">
              <w:rPr>
                <w:rFonts w:ascii="Arial" w:hAnsi="Arial" w:cs="Arial"/>
                <w:color w:val="000000"/>
                <w:lang w:eastAsia="zh-CN"/>
              </w:rPr>
              <w:t>_NBIOT</w:t>
            </w:r>
          </w:p>
        </w:tc>
      </w:tr>
      <w:tr w:rsidR="00E244E7" w14:paraId="0B14F963" w14:textId="77777777" w:rsidTr="00E44B5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A9F8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B3A" w14:textId="77777777" w:rsidR="00E244E7" w:rsidRPr="00C37002" w:rsidRDefault="00E244E7" w:rsidP="00E44B5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Unintialized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value error is present due to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being called before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functrion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.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also calls</w:t>
            </w:r>
            <w:r w:rsidRPr="00416544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gives the same error.</w:t>
            </w:r>
          </w:p>
        </w:tc>
      </w:tr>
      <w:tr w:rsidR="00E244E7" w14:paraId="40C8F3BB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239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E496" w14:textId="77777777" w:rsidR="00E244E7" w:rsidRPr="00C37002" w:rsidRDefault="00E244E7" w:rsidP="00E44B5E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Moved occurrence of </w:t>
            </w:r>
            <w:proofErr w:type="spellStart"/>
            <w:r w:rsidRPr="00241822">
              <w:rPr>
                <w:rFonts w:cs="Arial"/>
                <w:color w:val="000000"/>
                <w:shd w:val="clear" w:color="auto" w:fill="FFFFFF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after </w:t>
            </w:r>
            <w:r w:rsidRPr="00241822">
              <w:rPr>
                <w:rFonts w:cs="Arial"/>
                <w:color w:val="000000"/>
                <w:lang w:eastAsia="zh-CN"/>
              </w:rPr>
              <w:t>f_NBIOT_L2_Preamble_State2B_NB</w:t>
            </w:r>
            <w:r>
              <w:rPr>
                <w:rFonts w:cs="Arial"/>
                <w:color w:val="000000"/>
                <w:lang w:eastAsia="zh-CN"/>
              </w:rPr>
              <w:t xml:space="preserve"> which calls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E244E7" w14:paraId="70687EFE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3156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995F" w14:textId="269EB677" w:rsidR="00E244E7" w:rsidRDefault="00E244E7" w:rsidP="00E44B5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40B69">
              <w:rPr>
                <w:rFonts w:ascii="Arial" w:hAnsi="Arial" w:cs="Arial"/>
                <w:color w:val="000000"/>
              </w:rPr>
              <w:t>NBIOT_MAC_Testcases</w:t>
            </w:r>
            <w:proofErr w:type="spellEnd"/>
          </w:p>
        </w:tc>
      </w:tr>
      <w:tr w:rsidR="00E244E7" w14:paraId="20D12C24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B9ED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A96A" w14:textId="7C8B5F46" w:rsidR="00E244E7" w:rsidRDefault="0047437F" w:rsidP="00E44B5E">
            <w:pPr>
              <w:rPr>
                <w:rFonts w:ascii="Arial" w:hAnsi="Arial" w:cs="Arial"/>
                <w:highlight w:val="red"/>
              </w:rPr>
            </w:pPr>
            <w:bookmarkStart w:id="28" w:name="_GoBack"/>
            <w:bookmarkEnd w:id="28"/>
            <w:r w:rsidRPr="0047437F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13971275" w14:textId="77777777" w:rsidR="00E244E7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</w:p>
    <w:p w14:paraId="25ABE0E1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4DDEF16D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>function f_TC_22_3_1_3_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NBIOT(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) runs on NBIOT_PTC</w:t>
      </w:r>
    </w:p>
    <w:p w14:paraId="7CE0CCB1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{</w:t>
      </w:r>
    </w:p>
    <w:p w14:paraId="5719AA4B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NBIOT_CellId_Type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CellId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= nbiot_Cell1;</w:t>
      </w:r>
    </w:p>
    <w:p w14:paraId="0EA6F32A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NBIOT_IDLEUPDATED_STATE_Type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TestLoopMode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= STATE2A_NB_TESTLOOP_ModeG;</w:t>
      </w:r>
    </w:p>
    <w:p w14:paraId="35CB45A9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NB_RLC_CountsInfoList_Type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v_RLC_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CountsInfoListByRef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;   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                  // RLC status to be maintained by Send/Receive functions</w:t>
      </w:r>
    </w:p>
    <w:p w14:paraId="523C2F19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RLC_SDU_Type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v_RlcSdu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9E7AF97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RLC_SDUList_Type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v_RlcSduList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78482811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EUTRA_ASN1_C_RNTI_Type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v_C_RNTI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033609D1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NB_L2_DATA_IND v_NB_L2_DATA_IND;</w:t>
      </w:r>
    </w:p>
    <w:p w14:paraId="4B23514B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TimingInfo_Type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v_Timestamp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24F29732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v_SearchSpaceForULTransmission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099F27B1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TimingInfo_Type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v_TimingInfo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39C27290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NB_DciUlInfo_Type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v_DciUlInfo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73B1E02B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NB_UL_TransRetransmissionList_Type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v_TransRetransmissionList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09F1B401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v_TimingStart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189350E0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(present)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MAC_PDU_Type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v_MAC_PDU_RX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69251ED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(present)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MAC_SDUList_Type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v_MAC_SDUList_RX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165DE5EA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NB_DciUlInfo_Type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v_ULGrant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2B49FC4E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v_IncrementVRR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5060FBF3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NpdcchPeriodBundle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f_NBIOT_GetNPDCCH_PeriodBundle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(nbiot_Cell1); //@sic R5-241564 sic@</w:t>
      </w:r>
    </w:p>
    <w:p w14:paraId="33AE7B49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47BC6979" w14:textId="77777777" w:rsid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    f_NBIOT_L2_Preamble_State2B_</w:t>
      </w:r>
      <w:proofErr w:type="gramStart"/>
      <w:r w:rsidRPr="00EA650D">
        <w:rPr>
          <w:rFonts w:ascii="Courier New" w:hAnsi="Courier New" w:cs="Courier New"/>
          <w:sz w:val="16"/>
          <w:szCs w:val="16"/>
          <w:lang w:eastAsia="zh-CN"/>
        </w:rPr>
        <w:t>NB(</w:t>
      </w:r>
      <w:proofErr w:type="spellStart"/>
      <w:proofErr w:type="gramEnd"/>
      <w:r w:rsidRPr="00EA650D">
        <w:rPr>
          <w:rFonts w:ascii="Courier New" w:hAnsi="Courier New" w:cs="Courier New"/>
          <w:sz w:val="16"/>
          <w:szCs w:val="16"/>
          <w:lang w:eastAsia="zh-CN"/>
        </w:rPr>
        <w:t>v_RLC_CountsInfoListByRef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TransparentMode_RLC_MAC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A650D">
        <w:rPr>
          <w:rFonts w:ascii="Courier New" w:hAnsi="Courier New" w:cs="Courier New"/>
          <w:sz w:val="16"/>
          <w:szCs w:val="16"/>
          <w:lang w:eastAsia="zh-CN"/>
        </w:rPr>
        <w:t>v_TestLoopMode</w:t>
      </w:r>
      <w:proofErr w:type="spellEnd"/>
      <w:r w:rsidRPr="00EA650D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09D06022" w14:textId="77777777" w:rsidR="00EA650D" w:rsidRDefault="00EA650D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72754785" w14:textId="77777777" w:rsidR="00EA650D" w:rsidRPr="00E244E7" w:rsidRDefault="00EA650D" w:rsidP="00EA650D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bookmarkStart w:id="29" w:name="_Hlk162942345"/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bookmarkEnd w:id="29"/>
    <w:p w14:paraId="02550C96" w14:textId="77777777" w:rsidR="00E244E7" w:rsidRPr="00EA650D" w:rsidRDefault="00E244E7" w:rsidP="00EA650D">
      <w:pPr>
        <w:rPr>
          <w:rFonts w:ascii="Arial" w:hAnsi="Arial" w:cs="Arial"/>
          <w:b/>
          <w:lang w:eastAsia="en-GB"/>
        </w:rPr>
      </w:pPr>
    </w:p>
    <w:p w14:paraId="13D07704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3F72817D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function f_TC_22_3_1_3_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26DE6942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D78E271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NBIOT_CellId_Type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CellId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= nbiot_Cell1;</w:t>
      </w:r>
    </w:p>
    <w:p w14:paraId="6193DE3E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NBIOT_IDLEUPDATED_STATE_Type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TestLoopMode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= STATE2A_NB_TESTLOOP_ModeG;</w:t>
      </w:r>
    </w:p>
    <w:p w14:paraId="00C1DE86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NB_RLC_CountsInfoList_Type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v_RLC_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CountsInfoListByRef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;   </w:t>
      </w:r>
      <w:proofErr w:type="gram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// RLC status to be maintained by Send/Receive functions</w:t>
      </w:r>
    </w:p>
    <w:p w14:paraId="288260AC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RLC_SDU_Type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v_RlcSdu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CC35D7C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v_RlcSduList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DE62976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EUTRA_ASN1_C_RNTI_Type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v_C_RNTI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1D17A08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NB_L2_DATA_IND v_NB_L2_DATA_IND;</w:t>
      </w:r>
    </w:p>
    <w:p w14:paraId="3C43651D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v_Timestamp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08AEC12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v_SearchSpaceForULTransmission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C8F1C8B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v_TimingInfo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946EE91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NB_DciUlInfo_Type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v_DciUlInfo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13B0F9C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NB_UL_TransRetransmissionList_Type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v_TransRetransmissionList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1D2B2D5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v_TimingStart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B236314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MAC_PDU_Type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v_MAC_PDU_RX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79CDDF7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MAC_SDUList_Type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v_MAC_SDUList_RX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7FC358E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NB_DciUlInfo_Type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v_ULGrant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19F66ED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v_IncrementVRR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B3C3982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30771EE6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4E9275B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f_NBIOT_L2_Preamble_State2B_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NB(</w:t>
      </w:r>
      <w:proofErr w:type="spellStart"/>
      <w:proofErr w:type="gram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v_RLC_CountsInfoListByRef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TransparentMode_RLC_MAC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v_TestLoopMode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5F97CB0A" w14:textId="77777777" w:rsidR="00E244E7" w:rsidRPr="00EA650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D551792" w14:textId="3CF029BA" w:rsid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A650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f_NBIOT_GetNPDCCH_PeriodBundle</w:t>
      </w:r>
      <w:proofErr w:type="spellEnd"/>
      <w:r w:rsidRPr="00EA650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(nbiot_Cell1); </w:t>
      </w:r>
    </w:p>
    <w:p w14:paraId="67CF92B9" w14:textId="77777777" w:rsidR="00EA650D" w:rsidRDefault="00EA650D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1C7B88" w14:textId="7BBC3FFD" w:rsidR="00E244E7" w:rsidRPr="00EA650D" w:rsidRDefault="00EA650D" w:rsidP="00EA650D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p w14:paraId="63BBE00E" w14:textId="77777777" w:rsidR="00E244E7" w:rsidRDefault="00E244E7" w:rsidP="00E244E7">
      <w:pPr>
        <w:rPr>
          <w:lang w:eastAsia="en-GB"/>
        </w:rPr>
      </w:pPr>
    </w:p>
    <w:p w14:paraId="398F5626" w14:textId="77777777" w:rsidR="00E244E7" w:rsidRPr="00A03E5D" w:rsidRDefault="00E244E7" w:rsidP="00A32CEF">
      <w:pPr>
        <w:pStyle w:val="Listenabsatz"/>
        <w:keepNext/>
        <w:keepLines/>
        <w:numPr>
          <w:ilvl w:val="1"/>
          <w:numId w:val="3"/>
        </w:numPr>
        <w:spacing w:before="180"/>
        <w:contextualSpacing/>
        <w:outlineLvl w:val="1"/>
        <w:rPr>
          <w:rFonts w:ascii="Arial" w:hAnsi="Arial" w:cs="Arial"/>
          <w:b/>
          <w:bCs/>
          <w:sz w:val="32"/>
          <w:szCs w:val="32"/>
        </w:rPr>
      </w:pPr>
      <w:bookmarkStart w:id="30" w:name="_Toc162943917"/>
      <w:r w:rsidRPr="00A03E5D">
        <w:rPr>
          <w:rFonts w:ascii="Arial" w:hAnsi="Arial" w:cs="Arial"/>
          <w:b/>
          <w:bCs/>
          <w:sz w:val="32"/>
          <w:szCs w:val="32"/>
        </w:rPr>
        <w:t>Correction to function f_TC_22_3_1_4_NBIOT</w:t>
      </w:r>
      <w:bookmarkEnd w:id="3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44E7" w14:paraId="71EB7AF2" w14:textId="77777777" w:rsidTr="00E44B5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BA35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6B41" w14:textId="77777777" w:rsidR="00E244E7" w:rsidRDefault="00E244E7" w:rsidP="00E44B5E">
            <w:pPr>
              <w:rPr>
                <w:rFonts w:ascii="Arial" w:hAnsi="Arial" w:cs="Arial"/>
                <w:color w:val="000000"/>
                <w:lang w:eastAsia="zh-CN"/>
              </w:rPr>
            </w:pPr>
            <w:bookmarkStart w:id="31" w:name="_Hlk162519848"/>
            <w:r w:rsidRPr="002936B5">
              <w:rPr>
                <w:rFonts w:ascii="Arial" w:hAnsi="Arial" w:cs="Arial"/>
                <w:color w:val="000000"/>
                <w:lang w:eastAsia="zh-CN"/>
              </w:rPr>
              <w:t>f_TC_22_3_1_</w:t>
            </w:r>
            <w:r>
              <w:rPr>
                <w:rFonts w:ascii="Arial" w:hAnsi="Arial" w:cs="Arial"/>
                <w:color w:val="000000"/>
                <w:lang w:eastAsia="zh-CN"/>
              </w:rPr>
              <w:t>4</w:t>
            </w:r>
            <w:r w:rsidRPr="002936B5">
              <w:rPr>
                <w:rFonts w:ascii="Arial" w:hAnsi="Arial" w:cs="Arial"/>
                <w:color w:val="000000"/>
                <w:lang w:eastAsia="zh-CN"/>
              </w:rPr>
              <w:t>_NBIOT</w:t>
            </w:r>
            <w:bookmarkEnd w:id="31"/>
          </w:p>
        </w:tc>
      </w:tr>
      <w:tr w:rsidR="00E244E7" w14:paraId="5BD5B7D9" w14:textId="77777777" w:rsidTr="00E44B5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8A0D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038B" w14:textId="77777777" w:rsidR="00E244E7" w:rsidRPr="00C37002" w:rsidRDefault="00E244E7" w:rsidP="00E44B5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Unintialized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value error is present due to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being called before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functrion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.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f_NBIOT_GetNPDCCH_PeriodBundle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also calls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and gives the same error.</w:t>
            </w:r>
          </w:p>
        </w:tc>
      </w:tr>
      <w:tr w:rsidR="00E244E7" w14:paraId="7FBEE1C7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D32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714" w14:textId="77777777" w:rsidR="00E244E7" w:rsidRPr="00C37002" w:rsidRDefault="00E244E7" w:rsidP="00E44B5E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Moved occurrence of </w:t>
            </w:r>
            <w:proofErr w:type="spellStart"/>
            <w:r w:rsidRPr="00241822">
              <w:rPr>
                <w:rFonts w:cs="Arial"/>
                <w:color w:val="000000"/>
                <w:shd w:val="clear" w:color="auto" w:fill="FFFFFF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shd w:val="clear" w:color="auto" w:fill="FFFFFF"/>
              </w:rPr>
              <w:t xml:space="preserve"> and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to after </w:t>
            </w:r>
            <w:r w:rsidRPr="00241822">
              <w:rPr>
                <w:rFonts w:cs="Arial"/>
                <w:color w:val="000000"/>
                <w:lang w:eastAsia="zh-CN"/>
              </w:rPr>
              <w:t>f_NBIOT_L2_Preamble_State2B_NB</w:t>
            </w:r>
            <w:r>
              <w:rPr>
                <w:rFonts w:cs="Arial"/>
                <w:color w:val="000000"/>
                <w:lang w:eastAsia="zh-CN"/>
              </w:rPr>
              <w:t xml:space="preserve"> which calls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E244E7" w14:paraId="5722F1B6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957D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289" w14:textId="18A1B030" w:rsidR="00E244E7" w:rsidRDefault="00E244E7" w:rsidP="00E44B5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40B69">
              <w:rPr>
                <w:rFonts w:ascii="Arial" w:hAnsi="Arial" w:cs="Arial"/>
                <w:color w:val="000000"/>
              </w:rPr>
              <w:t>NBIOT_MAC_Testcases</w:t>
            </w:r>
            <w:proofErr w:type="spellEnd"/>
          </w:p>
        </w:tc>
      </w:tr>
      <w:tr w:rsidR="00E244E7" w14:paraId="407EA565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BB57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EBD8" w14:textId="3E8DE6C5" w:rsidR="00E244E7" w:rsidRPr="008422D8" w:rsidRDefault="008422D8" w:rsidP="00E44B5E">
            <w:pPr>
              <w:rPr>
                <w:rFonts w:ascii="Arial" w:hAnsi="Arial" w:cs="Arial"/>
                <w:highlight w:val="cyan"/>
              </w:rPr>
            </w:pPr>
            <w:r w:rsidRPr="008422D8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59BEB22" w14:textId="77777777" w:rsidR="00E244E7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</w:p>
    <w:p w14:paraId="59985037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434A3827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>function f_TC_22_3_1_4_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NBIOT(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) runs on NBIOT_PTC</w:t>
      </w:r>
    </w:p>
    <w:p w14:paraId="115918C5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{</w:t>
      </w:r>
    </w:p>
    <w:p w14:paraId="221806EC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NBIOT_CellId_Type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CellId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nbiot_Cell1;</w:t>
      </w:r>
    </w:p>
    <w:p w14:paraId="0ECE5EE8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NBIOT_IDLEUPDATED_STATE_Type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TestLoopMode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STATE2A_NB_TESTLOOP_ModeG;</w:t>
      </w:r>
    </w:p>
    <w:p w14:paraId="1E1BB596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RetxBSR_Timer_NB_r13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v_RetxBSR_Timer_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Preamble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pp16;                  /* @sic R5-176882, R5s170821 change 7: pp4 -&gt; pp16 sic@ */</w:t>
      </w:r>
    </w:p>
    <w:p w14:paraId="28120406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PeriodicBSR_Timer_NB_r13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v_PeriodicBSR_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Timer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pp64;                   /* @sic R5-176882, R5s170821 change 7: pp4 -&gt; pp64 sic@ */</w:t>
      </w:r>
    </w:p>
    <w:p w14:paraId="56312D6D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RetxBSR_Timer_NB_r13 v_RetxBSR_Timer_Step21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C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pp64;                   /* @sic R5-176882, R5s170821 change 7 sic@ */</w:t>
      </w:r>
    </w:p>
    <w:p w14:paraId="37A880DF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PeriodicBSR_Timer_NB_r13 v_PeriodicBSR_Timer_Step21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C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pp16;           /* @sic R5-176882, R5s170821 change 7 sic@ */</w:t>
      </w:r>
    </w:p>
    <w:p w14:paraId="5664AF6C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MAC_MainConfig_NB_r13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v_MAC_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MainConfig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cs_MAC_MainConfig_NB_SRB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FAA95DA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DL_CCCH_Message_NB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v_RrcConnSetup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7E43C14E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NB_RLC_CountsInfoList_Type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v_RLC_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CountsInfoListByRef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;   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                   // RLC status to be maintained by Send/Receive functions</w:t>
      </w:r>
    </w:p>
    <w:p w14:paraId="085BC9F2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v_SubFrameTiming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445EFF16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TimingInfo_Type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v_TimingInfo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0B6CD559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RLC_SDUList_Type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v_RlcSduList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9416F73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RLC_SDUList_Type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v_RlcSduList_Step5C;</w:t>
      </w:r>
    </w:p>
    <w:p w14:paraId="0E5D90DB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RLC_SDUList_Type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v_RlcSduList_Step7;</w:t>
      </w:r>
    </w:p>
    <w:p w14:paraId="368AE1A0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(present)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MAC_SDUList_Type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v_MAC_SDUList_RX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08FE7638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(present)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MAC_PDU_Type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v_MAC_PDU_RX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2509F393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v_NoOfNpdcchPeriods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09D20ED8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v_BSR_Index_Min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5A903009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NB_RarList_Type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v_NB_RarList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88FB29E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NB_RachProcedureList_Type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v_RachProcedureList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BC44012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float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v_RetxBSRTimerValueMin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2DAE939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i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03322520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NpdcchPeriodBundle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f_NBIOT_GetNPDCCH_PeriodBundle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(nbiot_Cell1); //@sic R5-241564 sic@</w:t>
      </w:r>
    </w:p>
    <w:p w14:paraId="35C6E1F1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var float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v_SchedulingOffset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29D69F90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</w:p>
    <w:p w14:paraId="29B42CF5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if(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f_NBIOT_MobileInfo_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GetNTNSatelliteType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)!=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ntn_None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)</w:t>
      </w:r>
    </w:p>
    <w:p w14:paraId="002D7E16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{</w:t>
      </w:r>
      <w:bookmarkStart w:id="32" w:name="_Hlk162942972"/>
      <w:r w:rsidRPr="00E51A27">
        <w:rPr>
          <w:rFonts w:ascii="Courier New" w:hAnsi="Courier New" w:cs="Courier New"/>
          <w:sz w:val="16"/>
          <w:szCs w:val="16"/>
          <w:lang w:eastAsia="zh-CN"/>
        </w:rPr>
        <w:t>//@sic R5-241564 sic@</w:t>
      </w:r>
      <w:bookmarkEnd w:id="32"/>
    </w:p>
    <w:p w14:paraId="6C4AC59E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  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SchedulingOffset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= int2float(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v_NpdcchPeriodBundle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0B8C1E03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19681243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else</w:t>
      </w:r>
    </w:p>
    <w:p w14:paraId="48915E85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{</w:t>
      </w:r>
    </w:p>
    <w:p w14:paraId="0BE3E76A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   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SchedulingOffset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int2float(3 *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v_NpdcchPeriodBundle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413191D8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25B4D81F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25D3F022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lastRenderedPageBreak/>
        <w:t xml:space="preserve">    v_MAC_MainConfig.ul_SCH_Config_r13.periodicBSR_Timer_r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13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v_PeriodicBSR_Timer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4EB01E25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v_MAC_MainConfig.ul_SCH_Config_r13.retxBSR_Timer_r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13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v_RetxBSR_Timer_Preamble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55814A75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RrcConnSetup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= f_NBIOT_508_RRCConnectionSetup(-, -,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v_MAC_MainConfig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5C123C40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429E439C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f_NBIOT_L2_Preamble_State2B_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NB(</w:t>
      </w:r>
      <w:proofErr w:type="spellStart"/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v_RLC_CountsInfoListByRef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TransparentMode_RLC_MAC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v_TestLoopMode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v_RrcConnSetup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4C9481C7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78437B6B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E51A27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 w:rsidRPr="00E51A27">
        <w:rPr>
          <w:rFonts w:ascii="Courier New" w:hAnsi="Courier New" w:cs="Courier New"/>
          <w:sz w:val="16"/>
          <w:szCs w:val="16"/>
          <w:lang w:eastAsia="zh-CN"/>
        </w:rPr>
        <w:t>f_NBIOT_SS_</w:t>
      </w:r>
      <w:proofErr w:type="gramStart"/>
      <w:r w:rsidRPr="00E51A27">
        <w:rPr>
          <w:rFonts w:ascii="Courier New" w:hAnsi="Courier New" w:cs="Courier New"/>
          <w:sz w:val="16"/>
          <w:szCs w:val="16"/>
          <w:lang w:eastAsia="zh-CN"/>
        </w:rPr>
        <w:t>ConfigRachPreambleIndMode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spellStart"/>
      <w:proofErr w:type="gramEnd"/>
      <w:r w:rsidRPr="00E51A27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E51A27">
        <w:rPr>
          <w:rFonts w:ascii="Courier New" w:hAnsi="Courier New" w:cs="Courier New"/>
          <w:sz w:val="16"/>
          <w:szCs w:val="16"/>
          <w:lang w:eastAsia="zh-CN"/>
        </w:rPr>
        <w:t>, enable);                     /* @sic R5-176882, R5s170821 sic@ */</w:t>
      </w:r>
    </w:p>
    <w:p w14:paraId="6B2724C8" w14:textId="77777777" w:rsidR="00E51A27" w:rsidRDefault="00E51A2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</w:p>
    <w:p w14:paraId="0E4201ED" w14:textId="60878559" w:rsidR="00E51A27" w:rsidRPr="00E51A27" w:rsidRDefault="00E51A27" w:rsidP="00E51A2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</w:p>
    <w:p w14:paraId="123066D3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</w:p>
    <w:p w14:paraId="65E55DCE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2B4C87AC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function f_TC_22_3_1_4_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31FD912D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7B72DF5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NBIOT_CellId_Type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CellId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nbiot_Cell1;</w:t>
      </w:r>
    </w:p>
    <w:p w14:paraId="796AFC32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NBIOT_IDLEUPDATED_STATE_Type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TestLoopMode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STATE2A_NB_TESTLOOP_ModeG;</w:t>
      </w:r>
    </w:p>
    <w:p w14:paraId="185A1575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RetxBSR_Timer_NB_r13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v_RetxBSR_Timer_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pp16;                  /* @sic R5-176882, R5s170821 change 7: pp4 -&gt; pp16 sic@ */</w:t>
      </w:r>
    </w:p>
    <w:p w14:paraId="52F5F6C1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PeriodicBSR_Timer_NB_r13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v_PeriodicBSR_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Timer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pp64;                   /* @sic R5-176882, R5s170821 change 7: pp4 -&gt; pp64 sic@ */</w:t>
      </w:r>
    </w:p>
    <w:p w14:paraId="41082E5E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RetxBSR_Timer_NB_r13 v_RetxBSR_Timer_Step21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C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pp64;                   /* @sic R5-176882, R5s170821 change 7 sic@ */</w:t>
      </w:r>
    </w:p>
    <w:p w14:paraId="71E7A755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PeriodicBSR_Timer_NB_r13 v_PeriodicBSR_Timer_Step21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C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= pp16;           /* @sic R5-176882, R5s170821 change 7 sic@ */</w:t>
      </w:r>
    </w:p>
    <w:p w14:paraId="5F0B6A41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MAC_MainConfig_NB_r13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v_MAC_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MainConfig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cs_MAC_MainConfig_NB_SRB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3F81B8D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DL_CCCH_Message_NB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v_RrcConnSetup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045C530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NB_RLC_CountsInfoList_Type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v_RLC_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CountsInfoListByRef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;   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// RLC status to be maintained by Send/Receive functions</w:t>
      </w:r>
    </w:p>
    <w:p w14:paraId="3FAAC1E4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v_SubFrameTiming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4DD209F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v_TimingInfo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239309C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v_RlcSduList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70A70AA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v_RlcSduList_Step5C;</w:t>
      </w:r>
    </w:p>
    <w:p w14:paraId="1691191B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v_RlcSduList_Step7;</w:t>
      </w:r>
    </w:p>
    <w:p w14:paraId="577CE824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MAC_SDUList_Type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v_MAC_SDUList_RX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DE283EB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(present)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MAC_PDU_Type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v_MAC_PDU_RX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5EBBC38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v_NoOfNpdcchPeriods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FA06EE8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v_BSR_Index_Min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8CBADD3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NB_RarList_Type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v_NB_RarList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8D82E94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NB_RachProcedureList_Type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v_RachProcedureList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87F9CB7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v_RetxBSRTimerValueMin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2ABCDC2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4014493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2FB07E9D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v_SchedulingOffset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0F62441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D99593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v_MAC_MainConfig.ul_SCH_Config_r13.periodicBSR_Timer_r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v_PeriodicBSR_Timer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F4BF893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v_MAC_MainConfig.ul_SCH_Config_r13.retxBSR_Timer_r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13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v_RetxBSR_Timer_Preamble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08C06E0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RrcConnSetup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= f_NBIOT_508_RRCConnectionSetup(-, -,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v_MAC_MainConfig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6F0B9A8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C0F4CA8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f_NBIOT_L2_Preamble_State2B_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NB(</w:t>
      </w:r>
      <w:proofErr w:type="spellStart"/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v_RLC_CountsInfoListByRef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TransparentMode_RLC_MAC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v_TestLoopMode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v_RrcConnSetup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41FC8ECA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10FEB959" w14:textId="4F2ABD06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f_NBIOT_GetNPDCCH_PeriodBundle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(nbiot_Cell1); </w:t>
      </w:r>
    </w:p>
    <w:p w14:paraId="17193645" w14:textId="25C2179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if(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f_NBIOT_MobileInfo_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GetNTNSatelliteType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)!=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ntn_None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</w:t>
      </w:r>
    </w:p>
    <w:p w14:paraId="3D43AB9D" w14:textId="5B11F1B9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</w:t>
      </w:r>
      <w:r w:rsidR="00190ABA"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//@sic R5-241564 sic@</w:t>
      </w:r>
    </w:p>
    <w:p w14:paraId="681B88DD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SchedulingOffset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= int2float(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035E7688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59F5F6A1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else</w:t>
      </w:r>
    </w:p>
    <w:p w14:paraId="4C03534F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</w:t>
      </w:r>
    </w:p>
    <w:p w14:paraId="369FC8DA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SchedulingOffset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int2float(3 *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2AE93427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F8297A8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000D98D" w14:textId="77777777" w:rsidR="00E244E7" w:rsidRPr="00E51A2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f_NBIOT_SS_</w:t>
      </w:r>
      <w:proofErr w:type="gramStart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ConfigRachPreambleIndMode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E51A27">
        <w:rPr>
          <w:rFonts w:ascii="Courier New" w:hAnsi="Courier New" w:cs="Courier New"/>
          <w:bCs/>
          <w:sz w:val="16"/>
          <w:szCs w:val="16"/>
          <w:lang w:eastAsia="de-DE"/>
        </w:rPr>
        <w:t>, enable);                     /* @sic R5-176882, R5s170821 sic@ */</w:t>
      </w:r>
    </w:p>
    <w:p w14:paraId="0EAAB37F" w14:textId="77777777" w:rsidR="00E51A27" w:rsidRDefault="00E51A2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</w:p>
    <w:p w14:paraId="175E1674" w14:textId="366B14E6" w:rsidR="00E244E7" w:rsidRPr="004F1B14" w:rsidRDefault="00E51A27" w:rsidP="00E51A2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  <w:bookmarkStart w:id="33" w:name="_Hlk162942665"/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  <w:r w:rsidR="00E244E7" w:rsidRPr="004F1B14">
        <w:rPr>
          <w:rFonts w:ascii="Arial" w:hAnsi="Arial" w:cs="Arial"/>
          <w:b/>
          <w:sz w:val="16"/>
          <w:szCs w:val="16"/>
          <w:lang w:eastAsia="de-DE"/>
        </w:rPr>
        <w:t xml:space="preserve"> </w:t>
      </w:r>
    </w:p>
    <w:bookmarkEnd w:id="33"/>
    <w:p w14:paraId="0F900CE0" w14:textId="77777777" w:rsidR="00E244E7" w:rsidRDefault="00E244E7" w:rsidP="00E244E7">
      <w:pPr>
        <w:rPr>
          <w:lang w:eastAsia="en-GB"/>
        </w:rPr>
      </w:pPr>
    </w:p>
    <w:p w14:paraId="244AB1B6" w14:textId="77777777" w:rsidR="00E244E7" w:rsidRPr="00A03E5D" w:rsidRDefault="00E244E7" w:rsidP="00A32CEF">
      <w:pPr>
        <w:pStyle w:val="Listenabsatz"/>
        <w:keepNext/>
        <w:keepLines/>
        <w:numPr>
          <w:ilvl w:val="1"/>
          <w:numId w:val="3"/>
        </w:numPr>
        <w:spacing w:before="180"/>
        <w:contextualSpacing/>
        <w:outlineLvl w:val="1"/>
        <w:rPr>
          <w:rFonts w:ascii="Arial" w:hAnsi="Arial" w:cs="Arial"/>
          <w:b/>
          <w:bCs/>
          <w:sz w:val="32"/>
          <w:szCs w:val="32"/>
        </w:rPr>
      </w:pPr>
      <w:bookmarkStart w:id="34" w:name="_Toc162943918"/>
      <w:r w:rsidRPr="00A03E5D">
        <w:rPr>
          <w:rFonts w:ascii="Arial" w:hAnsi="Arial" w:cs="Arial"/>
          <w:b/>
          <w:bCs/>
          <w:sz w:val="32"/>
          <w:szCs w:val="32"/>
        </w:rPr>
        <w:t>Correction to function f_TC_22_3_1_6_NBIOT</w:t>
      </w:r>
      <w:bookmarkEnd w:id="3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44E7" w14:paraId="0B0D2D7C" w14:textId="77777777" w:rsidTr="00E44B5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FC4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DB71" w14:textId="77777777" w:rsidR="00E244E7" w:rsidRDefault="00E244E7" w:rsidP="00E44B5E">
            <w:pPr>
              <w:rPr>
                <w:rFonts w:ascii="Arial" w:hAnsi="Arial" w:cs="Arial"/>
                <w:color w:val="000000"/>
                <w:lang w:eastAsia="zh-CN"/>
              </w:rPr>
            </w:pPr>
            <w:r w:rsidRPr="002936B5">
              <w:rPr>
                <w:rFonts w:ascii="Arial" w:hAnsi="Arial" w:cs="Arial"/>
                <w:color w:val="000000"/>
                <w:lang w:eastAsia="zh-CN"/>
              </w:rPr>
              <w:t>f_TC_22_3_1_</w:t>
            </w:r>
            <w:r>
              <w:rPr>
                <w:rFonts w:ascii="Arial" w:hAnsi="Arial" w:cs="Arial"/>
                <w:color w:val="000000"/>
                <w:lang w:eastAsia="zh-CN"/>
              </w:rPr>
              <w:t>6</w:t>
            </w:r>
            <w:r w:rsidRPr="002936B5">
              <w:rPr>
                <w:rFonts w:ascii="Arial" w:hAnsi="Arial" w:cs="Arial"/>
                <w:color w:val="000000"/>
                <w:lang w:eastAsia="zh-CN"/>
              </w:rPr>
              <w:t>_NBIOT</w:t>
            </w:r>
          </w:p>
        </w:tc>
      </w:tr>
      <w:tr w:rsidR="00E244E7" w14:paraId="504CC049" w14:textId="77777777" w:rsidTr="00E44B5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A0B4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7" w14:textId="77777777" w:rsidR="00E244E7" w:rsidRPr="00C37002" w:rsidRDefault="00E244E7" w:rsidP="00E44B5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Unintialized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value error is present due to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being called before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functrion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.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f_NBIOT_GetNPDCCH_PeriodBundle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also calls</w:t>
            </w:r>
            <w:r w:rsidRPr="00416544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416544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gives the same error.</w:t>
            </w:r>
          </w:p>
        </w:tc>
      </w:tr>
      <w:tr w:rsidR="00E244E7" w14:paraId="511D0616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A0FD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609" w14:textId="77777777" w:rsidR="00E244E7" w:rsidRPr="00C37002" w:rsidRDefault="00E244E7" w:rsidP="00E44B5E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 w:rsidRPr="00F40B69">
              <w:rPr>
                <w:rFonts w:cs="Arial"/>
                <w:color w:val="000000"/>
                <w:shd w:val="clear" w:color="auto" w:fill="FFFFFF"/>
              </w:rPr>
              <w:t xml:space="preserve">Moved occurrence of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f_NBIOT_GetNPDCCH_PeriodBundle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 xml:space="preserve"> and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 xml:space="preserve"> to after f_NBIOT_L2_Preamble_State2B_NB which calls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f_NBIOT_Init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>.</w:t>
            </w:r>
          </w:p>
        </w:tc>
      </w:tr>
      <w:tr w:rsidR="00E244E7" w14:paraId="1BEDF3D1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CB5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91D" w14:textId="099F4FCF" w:rsidR="00E244E7" w:rsidRDefault="00E244E7" w:rsidP="00E44B5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40B69">
              <w:rPr>
                <w:rFonts w:ascii="Arial" w:hAnsi="Arial" w:cs="Arial"/>
                <w:color w:val="000000"/>
              </w:rPr>
              <w:t>NBIOT_MAC_Testcases</w:t>
            </w:r>
            <w:proofErr w:type="spellEnd"/>
          </w:p>
        </w:tc>
      </w:tr>
      <w:tr w:rsidR="00E244E7" w14:paraId="04782C07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4A28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A0F8" w14:textId="7A8E9420" w:rsidR="00E244E7" w:rsidRDefault="008422D8" w:rsidP="00E44B5E">
            <w:pPr>
              <w:rPr>
                <w:rFonts w:ascii="Arial" w:hAnsi="Arial" w:cs="Arial"/>
                <w:highlight w:val="red"/>
              </w:rPr>
            </w:pPr>
            <w:r w:rsidRPr="008422D8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113DCB88" w14:textId="77777777" w:rsidR="00E244E7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</w:p>
    <w:p w14:paraId="0AB5E2B9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7EC77D2A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>function f_TC_22_3_1_6_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NBIOT(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) runs on NBIOT_PTC</w:t>
      </w:r>
    </w:p>
    <w:p w14:paraId="4619A9AC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{</w:t>
      </w:r>
    </w:p>
    <w:p w14:paraId="618EF73C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NBIOT_CellId_Type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CellId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= nbiot_Cell1;</w:t>
      </w:r>
    </w:p>
    <w:p w14:paraId="44AFAB23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NBIOT_IDLEUPDATED_STATE_Type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TestLoopMode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= STATE2A_NB_TESTLOOP_ModeG;</w:t>
      </w:r>
    </w:p>
    <w:p w14:paraId="22453E99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NB_RLC_CountsInfoList_Type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v_RLC_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CountsInfoListByRef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;   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                  // RLC status to be maintained by Send/Receive functions</w:t>
      </w:r>
    </w:p>
    <w:p w14:paraId="557F481A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SubFrameTiming_Type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v_SubFrameTiming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0EFDE317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template (value)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TimingInfo_Type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v_TimingInfo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3CFDB46F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Table_22_3_1_6_3_2__2_Entry_Type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v_TestData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6BFFE050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RLC_SDU_Type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v_RlcSdu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524D3CAC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RLC_SDUList_Type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v_RlcSduList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781D63A1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v_RlcSduSize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1A840CD4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Start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= 0;</w:t>
      </w:r>
    </w:p>
    <w:p w14:paraId="56ECE5E0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i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593B9971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integer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NpdcchPeriodBundle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=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f_NBIOT_GetNPDCCH_PeriodBundle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(nbiot_Cell1); //@sic R5-241564 sic@</w:t>
      </w:r>
    </w:p>
    <w:p w14:paraId="5E7A6070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var float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v_SchedulingOffset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;</w:t>
      </w:r>
    </w:p>
    <w:p w14:paraId="17D2811B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</w:p>
    <w:p w14:paraId="01AFA92D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if(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f_NBIOT_MobileInfo_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GetNTNSatelliteType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(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)!=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ntn_None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)</w:t>
      </w:r>
    </w:p>
    <w:p w14:paraId="4AF9D7F2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{//@sic R5-241564 sic@</w:t>
      </w:r>
    </w:p>
    <w:p w14:paraId="6DDE4C62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  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SchedulingOffset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= int2float(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v_NpdcchPeriodBundle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04254AE9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25B77123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else</w:t>
      </w:r>
    </w:p>
    <w:p w14:paraId="097C10CD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{</w:t>
      </w:r>
    </w:p>
    <w:p w14:paraId="779D4E14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   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SchedulingOffset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= int2float(3 *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v_NpdcchPeriodBundle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68C94BA6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}</w:t>
      </w:r>
    </w:p>
    <w:p w14:paraId="0D681F36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6E82106A" w14:textId="77777777" w:rsid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    f_NBIOT_L2_Preamble_State2B_</w:t>
      </w:r>
      <w:proofErr w:type="gramStart"/>
      <w:r w:rsidRPr="00A03E5D">
        <w:rPr>
          <w:rFonts w:ascii="Courier New" w:hAnsi="Courier New" w:cs="Courier New"/>
          <w:sz w:val="16"/>
          <w:szCs w:val="16"/>
          <w:lang w:eastAsia="zh-CN"/>
        </w:rPr>
        <w:t>NB(</w:t>
      </w:r>
      <w:proofErr w:type="spellStart"/>
      <w:proofErr w:type="gramEnd"/>
      <w:r w:rsidRPr="00A03E5D">
        <w:rPr>
          <w:rFonts w:ascii="Courier New" w:hAnsi="Courier New" w:cs="Courier New"/>
          <w:sz w:val="16"/>
          <w:szCs w:val="16"/>
          <w:lang w:eastAsia="zh-CN"/>
        </w:rPr>
        <w:t>v_RLC_CountsInfoListByRef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v_CellId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TransparentMode_RLC_MAC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 xml:space="preserve">, </w:t>
      </w:r>
      <w:proofErr w:type="spellStart"/>
      <w:r w:rsidRPr="00A03E5D">
        <w:rPr>
          <w:rFonts w:ascii="Courier New" w:hAnsi="Courier New" w:cs="Courier New"/>
          <w:sz w:val="16"/>
          <w:szCs w:val="16"/>
          <w:lang w:eastAsia="zh-CN"/>
        </w:rPr>
        <w:t>v_TestLoopMode</w:t>
      </w:r>
      <w:proofErr w:type="spellEnd"/>
      <w:r w:rsidRPr="00A03E5D">
        <w:rPr>
          <w:rFonts w:ascii="Courier New" w:hAnsi="Courier New" w:cs="Courier New"/>
          <w:sz w:val="16"/>
          <w:szCs w:val="16"/>
          <w:lang w:eastAsia="zh-CN"/>
        </w:rPr>
        <w:t>);</w:t>
      </w:r>
    </w:p>
    <w:p w14:paraId="2AB595F3" w14:textId="77777777" w:rsidR="00A03E5D" w:rsidRPr="00A03E5D" w:rsidRDefault="00A03E5D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</w:p>
    <w:p w14:paraId="0EBC9C63" w14:textId="5C056B9B" w:rsidR="00E244E7" w:rsidRPr="00A03E5D" w:rsidRDefault="00A03E5D" w:rsidP="00A03E5D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  <w:r w:rsidRPr="004F1B14">
        <w:rPr>
          <w:rFonts w:ascii="Arial" w:hAnsi="Arial" w:cs="Arial"/>
          <w:b/>
          <w:sz w:val="16"/>
          <w:szCs w:val="16"/>
          <w:lang w:eastAsia="de-DE"/>
        </w:rPr>
        <w:t xml:space="preserve"> </w:t>
      </w:r>
    </w:p>
    <w:p w14:paraId="76EDF69E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</w:p>
    <w:p w14:paraId="221B0B87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029604E7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function f_TC_22_3_1_6_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5046B0A3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42F34930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NBIOT_CellId_Type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CellId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= nbiot_Cell1;</w:t>
      </w:r>
    </w:p>
    <w:p w14:paraId="0A4B9D78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NBIOT_IDLEUPDATED_STATE_Type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TestLoopMode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= STATE2A_NB_TESTLOOP_ModeG;</w:t>
      </w:r>
    </w:p>
    <w:p w14:paraId="11E4AEB5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NB_RLC_CountsInfoList_Type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v_RLC_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CountsInfoListByRef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;   </w:t>
      </w:r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// RLC status to be maintained by Send/Receive functions</w:t>
      </w:r>
    </w:p>
    <w:p w14:paraId="0D0F0C61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v_SubFrameTiming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55AA8AD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v_TimingInfo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205BA9B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Table_22_3_1_6_3_2__2_Entry_Type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v_TestData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40D4AA45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RLC_SDU_Type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v_RlcSdu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994EA5D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v_RlcSduList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0EFCEB3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v_RlcSduSize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AD9657F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Start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71178303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E0A0E0A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03E5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52C96A87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v_SchedulingOffset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14088F2B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7691B19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f_NBIOT_L2_Preamble_State2B_</w:t>
      </w:r>
      <w:proofErr w:type="gram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NB(</w:t>
      </w:r>
      <w:proofErr w:type="spellStart"/>
      <w:proofErr w:type="gram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v_RLC_CountsInfoListByRef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TransparentMode_RLC_MAC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v_TestLoopMode</w:t>
      </w:r>
      <w:proofErr w:type="spellEnd"/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06414396" w14:textId="77777777" w:rsidR="00E244E7" w:rsidRPr="00A03E5D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10CA7922" w14:textId="44502BDD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03E5D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f_NBIOT_GetNPDCCH_PeriodBundle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(nbiot_Cell1); </w:t>
      </w:r>
    </w:p>
    <w:p w14:paraId="55D94E2E" w14:textId="77777777" w:rsidR="00190ABA" w:rsidRPr="00190ABA" w:rsidRDefault="00190ABA" w:rsidP="00190ABA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if(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f_NBIOT_MobileInfo_</w:t>
      </w:r>
      <w:proofErr w:type="gram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GetNTNSatelliteType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(</w:t>
      </w:r>
      <w:proofErr w:type="gram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)!= 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ntn_None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)</w:t>
      </w:r>
    </w:p>
    <w:p w14:paraId="0C99172D" w14:textId="77777777" w:rsidR="00190ABA" w:rsidRPr="00190ABA" w:rsidRDefault="00190ABA" w:rsidP="00190ABA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{//@sic R5-241564 sic@</w:t>
      </w:r>
    </w:p>
    <w:p w14:paraId="681AD25E" w14:textId="77777777" w:rsidR="00190ABA" w:rsidRPr="00190ABA" w:rsidRDefault="00190ABA" w:rsidP="00190ABA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   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v_</w:t>
      </w:r>
      <w:proofErr w:type="gram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SchedulingOffset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:</w:t>
      </w:r>
      <w:proofErr w:type="gram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= int2float(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v_NpdcchPeriodBundle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);</w:t>
      </w:r>
    </w:p>
    <w:p w14:paraId="680542C0" w14:textId="77777777" w:rsidR="00190ABA" w:rsidRPr="00190ABA" w:rsidRDefault="00190ABA" w:rsidP="00190ABA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}</w:t>
      </w:r>
    </w:p>
    <w:p w14:paraId="2CDEC174" w14:textId="77777777" w:rsidR="00190ABA" w:rsidRPr="00190ABA" w:rsidRDefault="00190ABA" w:rsidP="00190ABA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else</w:t>
      </w:r>
    </w:p>
    <w:p w14:paraId="78B042B9" w14:textId="77777777" w:rsidR="00190ABA" w:rsidRPr="00190ABA" w:rsidRDefault="00190ABA" w:rsidP="00190ABA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{</w:t>
      </w:r>
    </w:p>
    <w:p w14:paraId="1CFCAD45" w14:textId="77777777" w:rsidR="00190ABA" w:rsidRPr="00190ABA" w:rsidRDefault="00190ABA" w:rsidP="00190ABA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highlight w:val="yellow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    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v_</w:t>
      </w:r>
      <w:proofErr w:type="gram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SchedulingOffset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:</w:t>
      </w:r>
      <w:proofErr w:type="gram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= int2float(3 * </w:t>
      </w:r>
      <w:proofErr w:type="spellStart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v_NpdcchPeriodBundle</w:t>
      </w:r>
      <w:proofErr w:type="spellEnd"/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>);</w:t>
      </w:r>
    </w:p>
    <w:p w14:paraId="248FDF7F" w14:textId="77777777" w:rsidR="00190ABA" w:rsidRPr="00A03E5D" w:rsidRDefault="00190ABA" w:rsidP="00190ABA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Courier New" w:hAnsi="Courier New" w:cs="Courier New"/>
          <w:sz w:val="16"/>
          <w:szCs w:val="16"/>
          <w:lang w:eastAsia="zh-CN"/>
        </w:rPr>
      </w:pPr>
      <w:r w:rsidRPr="00190ABA">
        <w:rPr>
          <w:rFonts w:ascii="Courier New" w:hAnsi="Courier New" w:cs="Courier New"/>
          <w:sz w:val="16"/>
          <w:szCs w:val="16"/>
          <w:highlight w:val="yellow"/>
          <w:lang w:eastAsia="zh-CN"/>
        </w:rPr>
        <w:t xml:space="preserve">    }</w:t>
      </w:r>
    </w:p>
    <w:p w14:paraId="22365958" w14:textId="77777777" w:rsidR="00A03E5D" w:rsidRPr="00A03E5D" w:rsidRDefault="00A03E5D" w:rsidP="00A03E5D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</w:p>
    <w:p w14:paraId="74706068" w14:textId="6B9148AE" w:rsidR="00A03E5D" w:rsidRPr="00A03E5D" w:rsidRDefault="00A03E5D" w:rsidP="00A03E5D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  <w:r w:rsidRPr="004F1B14">
        <w:rPr>
          <w:rFonts w:ascii="Arial" w:hAnsi="Arial" w:cs="Arial"/>
          <w:b/>
          <w:sz w:val="16"/>
          <w:szCs w:val="16"/>
          <w:lang w:eastAsia="de-DE"/>
        </w:rPr>
        <w:t xml:space="preserve"> </w:t>
      </w:r>
    </w:p>
    <w:p w14:paraId="3EBCB945" w14:textId="77777777" w:rsidR="00E244E7" w:rsidRDefault="00E244E7" w:rsidP="00E244E7">
      <w:pPr>
        <w:rPr>
          <w:lang w:eastAsia="en-GB"/>
        </w:rPr>
      </w:pPr>
    </w:p>
    <w:p w14:paraId="691C5A97" w14:textId="77777777" w:rsidR="00E244E7" w:rsidRPr="00190ABA" w:rsidRDefault="00E244E7" w:rsidP="00A32CEF">
      <w:pPr>
        <w:pStyle w:val="Listenabsatz"/>
        <w:keepNext/>
        <w:keepLines/>
        <w:numPr>
          <w:ilvl w:val="1"/>
          <w:numId w:val="3"/>
        </w:numPr>
        <w:spacing w:before="180"/>
        <w:contextualSpacing/>
        <w:outlineLvl w:val="1"/>
        <w:rPr>
          <w:rFonts w:ascii="Arial" w:hAnsi="Arial" w:cs="Arial"/>
          <w:b/>
          <w:bCs/>
          <w:sz w:val="32"/>
          <w:szCs w:val="32"/>
        </w:rPr>
      </w:pPr>
      <w:bookmarkStart w:id="35" w:name="_Toc162943919"/>
      <w:r w:rsidRPr="00190ABA">
        <w:rPr>
          <w:rFonts w:ascii="Arial" w:hAnsi="Arial" w:cs="Arial"/>
          <w:b/>
          <w:bCs/>
          <w:sz w:val="32"/>
          <w:szCs w:val="32"/>
        </w:rPr>
        <w:lastRenderedPageBreak/>
        <w:t>Correction to function f_TC_22_3_1_6a_NBIOT</w:t>
      </w:r>
      <w:bookmarkEnd w:id="3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44E7" w14:paraId="7F8D2AA9" w14:textId="77777777" w:rsidTr="00E44B5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A7A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628A" w14:textId="77777777" w:rsidR="00E244E7" w:rsidRDefault="00E244E7" w:rsidP="00E44B5E">
            <w:pPr>
              <w:rPr>
                <w:rFonts w:ascii="Arial" w:hAnsi="Arial" w:cs="Arial"/>
                <w:color w:val="000000"/>
                <w:lang w:eastAsia="zh-CN"/>
              </w:rPr>
            </w:pPr>
            <w:r w:rsidRPr="002936B5">
              <w:rPr>
                <w:rFonts w:ascii="Arial" w:hAnsi="Arial" w:cs="Arial"/>
                <w:color w:val="000000"/>
                <w:lang w:eastAsia="zh-CN"/>
              </w:rPr>
              <w:t>f_TC_22_3_1_</w:t>
            </w:r>
            <w:r>
              <w:rPr>
                <w:rFonts w:ascii="Arial" w:hAnsi="Arial" w:cs="Arial"/>
                <w:color w:val="000000"/>
                <w:lang w:eastAsia="zh-CN"/>
              </w:rPr>
              <w:t>6a</w:t>
            </w:r>
            <w:r w:rsidRPr="002936B5">
              <w:rPr>
                <w:rFonts w:ascii="Arial" w:hAnsi="Arial" w:cs="Arial"/>
                <w:color w:val="000000"/>
                <w:lang w:eastAsia="zh-CN"/>
              </w:rPr>
              <w:t>_NBIOT</w:t>
            </w:r>
          </w:p>
        </w:tc>
      </w:tr>
      <w:tr w:rsidR="00E244E7" w14:paraId="414E84BA" w14:textId="77777777" w:rsidTr="00E44B5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9020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9D8" w14:textId="77777777" w:rsidR="00E244E7" w:rsidRPr="00C37002" w:rsidRDefault="00E244E7" w:rsidP="00E44B5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Unintialized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value error is present due to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being called before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f_NBIOT_Init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functrion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.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f_NBIOT_GetNPDCCH_PeriodBundle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also calls </w:t>
            </w:r>
            <w:proofErr w:type="spellStart"/>
            <w:r w:rsidRPr="00F40B69">
              <w:rPr>
                <w:rFonts w:cs="Arial"/>
                <w:color w:val="000000"/>
                <w:lang w:eastAsia="zh-CN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lang w:eastAsia="zh-CN"/>
              </w:rPr>
              <w:t xml:space="preserve"> and gives the same error.</w:t>
            </w:r>
          </w:p>
        </w:tc>
      </w:tr>
      <w:tr w:rsidR="00E244E7" w14:paraId="313B6A38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A490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614" w14:textId="77777777" w:rsidR="00E244E7" w:rsidRPr="00C37002" w:rsidRDefault="00E244E7" w:rsidP="00E44B5E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eastAsia="zh-CN"/>
              </w:rPr>
            </w:pPr>
            <w:r w:rsidRPr="00F40B69">
              <w:rPr>
                <w:rFonts w:cs="Arial"/>
                <w:color w:val="000000"/>
                <w:shd w:val="clear" w:color="auto" w:fill="FFFFFF"/>
              </w:rPr>
              <w:t xml:space="preserve">Moved occurrence of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f_NBIOT_GetNPDCCH_PeriodBundle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 xml:space="preserve"> and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f_NBIOT_MobileInfo_GetNTNSatelliteType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 xml:space="preserve"> to after f_NBIOT_L2_Preamble_State2B_NB which calls </w:t>
            </w:r>
            <w:proofErr w:type="spellStart"/>
            <w:r w:rsidRPr="00F40B69">
              <w:rPr>
                <w:rFonts w:cs="Arial"/>
                <w:color w:val="000000"/>
                <w:shd w:val="clear" w:color="auto" w:fill="FFFFFF"/>
              </w:rPr>
              <w:t>f_NBIOT_Init</w:t>
            </w:r>
            <w:proofErr w:type="spellEnd"/>
            <w:r w:rsidRPr="00F40B69">
              <w:rPr>
                <w:rFonts w:cs="Arial"/>
                <w:color w:val="000000"/>
                <w:shd w:val="clear" w:color="auto" w:fill="FFFFFF"/>
              </w:rPr>
              <w:t>.</w:t>
            </w:r>
            <w:r w:rsidRPr="00C37002">
              <w:rPr>
                <w:rFonts w:cs="Arial"/>
                <w:color w:val="000000"/>
                <w:shd w:val="clear" w:color="auto" w:fill="FFFFFF"/>
              </w:rPr>
              <w:br/>
            </w:r>
          </w:p>
        </w:tc>
      </w:tr>
      <w:tr w:rsidR="00E244E7" w14:paraId="795EC440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EB9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DAE1" w14:textId="6476402B" w:rsidR="00E244E7" w:rsidRDefault="00E244E7" w:rsidP="00E44B5E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F40B69">
              <w:rPr>
                <w:rFonts w:ascii="Arial" w:hAnsi="Arial" w:cs="Arial"/>
                <w:color w:val="000000"/>
              </w:rPr>
              <w:t>NBIOT_MAC_Testcase</w:t>
            </w:r>
            <w:r w:rsidR="00190ABA">
              <w:rPr>
                <w:rFonts w:ascii="Arial" w:hAnsi="Arial" w:cs="Arial"/>
                <w:color w:val="000000"/>
              </w:rPr>
              <w:t>s</w:t>
            </w:r>
            <w:proofErr w:type="spellEnd"/>
          </w:p>
        </w:tc>
      </w:tr>
      <w:tr w:rsidR="00E244E7" w14:paraId="7E805F2F" w14:textId="77777777" w:rsidTr="00E44B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B546" w14:textId="77777777" w:rsidR="00E244E7" w:rsidRDefault="00E244E7" w:rsidP="00E44B5E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92B" w14:textId="20FC5B32" w:rsidR="00E244E7" w:rsidRDefault="0047437F" w:rsidP="00E44B5E">
            <w:pPr>
              <w:rPr>
                <w:rFonts w:ascii="Arial" w:hAnsi="Arial" w:cs="Arial"/>
                <w:highlight w:val="red"/>
              </w:rPr>
            </w:pPr>
            <w:r w:rsidRPr="0047437F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1DD082BD" w14:textId="77777777" w:rsidR="00E244E7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</w:p>
    <w:p w14:paraId="63345F74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  <w:r w:rsidRPr="00757A31">
        <w:rPr>
          <w:rFonts w:ascii="Arial" w:hAnsi="Arial" w:cs="Arial"/>
          <w:b/>
          <w:lang w:eastAsia="en-GB"/>
        </w:rPr>
        <w:t xml:space="preserve">Before </w:t>
      </w:r>
    </w:p>
    <w:p w14:paraId="6B3EDA53" w14:textId="77777777" w:rsidR="00E244E7" w:rsidRPr="00416544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416544">
        <w:rPr>
          <w:rFonts w:ascii="Arial" w:hAnsi="Arial" w:cs="Arial"/>
          <w:sz w:val="16"/>
          <w:szCs w:val="16"/>
          <w:lang w:eastAsia="zh-CN"/>
        </w:rPr>
        <w:t>function f_TC_22_3_1_6a_</w:t>
      </w:r>
      <w:proofErr w:type="gramStart"/>
      <w:r w:rsidRPr="00416544">
        <w:rPr>
          <w:rFonts w:ascii="Arial" w:hAnsi="Arial" w:cs="Arial"/>
          <w:sz w:val="16"/>
          <w:szCs w:val="16"/>
          <w:lang w:eastAsia="zh-CN"/>
        </w:rPr>
        <w:t>NBIOT(</w:t>
      </w:r>
      <w:proofErr w:type="gramEnd"/>
      <w:r w:rsidRPr="00416544">
        <w:rPr>
          <w:rFonts w:ascii="Arial" w:hAnsi="Arial" w:cs="Arial"/>
          <w:sz w:val="16"/>
          <w:szCs w:val="16"/>
          <w:lang w:eastAsia="zh-CN"/>
        </w:rPr>
        <w:t>) runs on NBIOT_PTC</w:t>
      </w:r>
    </w:p>
    <w:p w14:paraId="654AA5A6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416544">
        <w:rPr>
          <w:rFonts w:ascii="Arial" w:hAnsi="Arial" w:cs="Arial"/>
          <w:sz w:val="16"/>
          <w:szCs w:val="16"/>
          <w:lang w:eastAsia="zh-CN"/>
        </w:rPr>
        <w:t xml:space="preserve">  </w:t>
      </w:r>
      <w:r w:rsidRPr="00190ABA">
        <w:rPr>
          <w:rFonts w:ascii="Arial" w:hAnsi="Arial" w:cs="Arial"/>
          <w:sz w:val="16"/>
          <w:szCs w:val="16"/>
          <w:lang w:eastAsia="zh-CN"/>
        </w:rPr>
        <w:t>{</w:t>
      </w:r>
    </w:p>
    <w:p w14:paraId="7BC1C91D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NBIOT_CellId_Type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CellId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>= nbiot_Cell1;</w:t>
      </w:r>
    </w:p>
    <w:p w14:paraId="544D4862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NBIOT_IDLEUPDATED_STATE_Type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TestLoopMode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>= STATE2A_NB_TESTLOOP_ModeG;</w:t>
      </w:r>
    </w:p>
    <w:p w14:paraId="33DEB257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NB_RLC_CountsInfoList_Type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v_RLC_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CountsInfoListByRef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;   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 xml:space="preserve">                      // RLC status to be maintained by Send/Receive functions</w:t>
      </w:r>
    </w:p>
    <w:p w14:paraId="016C8C2D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SubFrameTiming_Type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v_SubFrameTiming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</w:p>
    <w:p w14:paraId="3C4A4249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template (value)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TimingInfo_Type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v_TimingInfo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</w:p>
    <w:p w14:paraId="07DDBD3F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Table_22_3_1_6_3_2__2_Entry_Type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v_TestData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</w:p>
    <w:p w14:paraId="60B1C6D8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RLC_SDU_Type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v_RlcSdu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</w:p>
    <w:p w14:paraId="1F2625B6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RLC_SDUList_Type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v_RlcSduList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</w:p>
    <w:p w14:paraId="15817769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integer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v_RlcSduSize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</w:p>
    <w:p w14:paraId="22CEA4C7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integer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Start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>= 0;</w:t>
      </w:r>
    </w:p>
    <w:p w14:paraId="6C943185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integer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i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</w:p>
    <w:p w14:paraId="0C3CA33F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integer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NpdcchPeriodBundle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 xml:space="preserve">=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f_NBIOT_GetNPDCCH_PeriodBundle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(nbiot_Cell1); //@sic R5-241564 sic@</w:t>
      </w:r>
    </w:p>
    <w:p w14:paraId="0D4F58F8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var float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v_SchedulingOffset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;</w:t>
      </w:r>
    </w:p>
    <w:p w14:paraId="3814D499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</w:t>
      </w:r>
    </w:p>
    <w:p w14:paraId="122CB565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if(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f_NBIOT_MobileInfo_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GetNTNSatelliteType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(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 xml:space="preserve">)!=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ntn_None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)</w:t>
      </w:r>
    </w:p>
    <w:p w14:paraId="5837A5ED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{//@sic R5-241564 sic@</w:t>
      </w:r>
    </w:p>
    <w:p w14:paraId="69E564D0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  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SchedulingOffset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 xml:space="preserve">= int2float(2 *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v_NpdcchPeriodBundle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);</w:t>
      </w:r>
    </w:p>
    <w:p w14:paraId="20597919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}</w:t>
      </w:r>
    </w:p>
    <w:p w14:paraId="23877F63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else</w:t>
      </w:r>
    </w:p>
    <w:p w14:paraId="202EC17F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{</w:t>
      </w:r>
    </w:p>
    <w:p w14:paraId="3CC1F862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   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</w:t>
      </w:r>
      <w:proofErr w:type="gramStart"/>
      <w:r w:rsidRPr="00190ABA">
        <w:rPr>
          <w:rFonts w:ascii="Arial" w:hAnsi="Arial" w:cs="Arial"/>
          <w:sz w:val="16"/>
          <w:szCs w:val="16"/>
          <w:lang w:eastAsia="zh-CN"/>
        </w:rPr>
        <w:t>SchedulingOffset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 xml:space="preserve"> :</w:t>
      </w:r>
      <w:proofErr w:type="gramEnd"/>
      <w:r w:rsidRPr="00190ABA">
        <w:rPr>
          <w:rFonts w:ascii="Arial" w:hAnsi="Arial" w:cs="Arial"/>
          <w:sz w:val="16"/>
          <w:szCs w:val="16"/>
          <w:lang w:eastAsia="zh-CN"/>
        </w:rPr>
        <w:t xml:space="preserve">= int2float(3 * </w:t>
      </w:r>
      <w:proofErr w:type="spellStart"/>
      <w:r w:rsidRPr="00190ABA">
        <w:rPr>
          <w:rFonts w:ascii="Arial" w:hAnsi="Arial" w:cs="Arial"/>
          <w:sz w:val="16"/>
          <w:szCs w:val="16"/>
          <w:lang w:eastAsia="zh-CN"/>
        </w:rPr>
        <w:t>v_NpdcchPeriodBundle</w:t>
      </w:r>
      <w:proofErr w:type="spellEnd"/>
      <w:r w:rsidRPr="00190ABA">
        <w:rPr>
          <w:rFonts w:ascii="Arial" w:hAnsi="Arial" w:cs="Arial"/>
          <w:sz w:val="16"/>
          <w:szCs w:val="16"/>
          <w:lang w:eastAsia="zh-CN"/>
        </w:rPr>
        <w:t>);</w:t>
      </w:r>
    </w:p>
    <w:p w14:paraId="786299DF" w14:textId="77777777" w:rsidR="00E244E7" w:rsidRDefault="00E244E7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  <w:r w:rsidRPr="00190ABA">
        <w:rPr>
          <w:rFonts w:ascii="Arial" w:hAnsi="Arial" w:cs="Arial"/>
          <w:sz w:val="16"/>
          <w:szCs w:val="16"/>
          <w:lang w:eastAsia="zh-CN"/>
        </w:rPr>
        <w:t xml:space="preserve">    }</w:t>
      </w:r>
    </w:p>
    <w:p w14:paraId="021142F3" w14:textId="77777777" w:rsidR="00190ABA" w:rsidRDefault="00190ABA" w:rsidP="00E244E7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ind w:left="432"/>
        <w:rPr>
          <w:rFonts w:ascii="Arial" w:hAnsi="Arial" w:cs="Arial"/>
          <w:sz w:val="16"/>
          <w:szCs w:val="16"/>
          <w:lang w:eastAsia="zh-CN"/>
        </w:rPr>
      </w:pPr>
    </w:p>
    <w:p w14:paraId="62B58BDA" w14:textId="662A4B45" w:rsidR="00190ABA" w:rsidRPr="00190ABA" w:rsidRDefault="00190ABA" w:rsidP="00190ABA">
      <w:pPr>
        <w:pStyle w:val="Listenabsatz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  <w:bookmarkStart w:id="36" w:name="_Hlk162942797"/>
      <w:r w:rsidRPr="00074E8A">
        <w:rPr>
          <w:rFonts w:ascii="Courier New" w:hAnsi="Courier New" w:cs="Courier New"/>
          <w:b/>
          <w:color w:val="000000"/>
          <w:lang w:eastAsia="de-DE"/>
        </w:rPr>
        <w:t>&lt;&lt; SKIPPED CODE &gt;&gt;</w:t>
      </w:r>
      <w:r w:rsidRPr="004F1B14">
        <w:rPr>
          <w:rFonts w:ascii="Arial" w:hAnsi="Arial" w:cs="Arial"/>
          <w:b/>
          <w:sz w:val="16"/>
          <w:szCs w:val="16"/>
          <w:lang w:eastAsia="de-DE"/>
        </w:rPr>
        <w:t xml:space="preserve"> </w:t>
      </w:r>
    </w:p>
    <w:bookmarkEnd w:id="36"/>
    <w:p w14:paraId="7712F440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</w:p>
    <w:p w14:paraId="2D312BB8" w14:textId="77777777" w:rsidR="00E244E7" w:rsidRPr="00757A31" w:rsidRDefault="00E244E7" w:rsidP="00E244E7">
      <w:pPr>
        <w:pStyle w:val="Listenabsatz"/>
        <w:ind w:left="432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</w:p>
    <w:p w14:paraId="5266FE0C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function f_TC_22_3_1_6a_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NBIOT(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) runs on NBIOT_PTC</w:t>
      </w:r>
    </w:p>
    <w:p w14:paraId="542CE1C8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58DEA42D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NBIOT_CellId_Type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CellId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= nbiot_Cell1;</w:t>
      </w:r>
    </w:p>
    <w:p w14:paraId="704D291D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NBIOT_IDLEUPDATED_STATE_Type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TestLoopMode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= STATE2A_NB_TESTLOOP_ModeG;</w:t>
      </w:r>
    </w:p>
    <w:p w14:paraId="5B2F2469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NB_RLC_CountsInfoList_Type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v_RLC_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CountsInfoListByRef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;   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// RLC status to be maintained by Send/Receive functions</w:t>
      </w:r>
    </w:p>
    <w:p w14:paraId="3A94B91F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SubFrameTiming_Type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v_SubFrameTiming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68EA018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TimingInfo_Type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v_TimingInfo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8A09DA5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Table_22_3_1_6_3_2__2_Entry_Type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v_TestData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24CCB68F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RLC_SDU_Type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v_RlcSdu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C8449D7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RLC_SDUList_Type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v_RlcSduList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A11984B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v_RlcSduSize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00C5141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Start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= 0;</w:t>
      </w:r>
    </w:p>
    <w:p w14:paraId="23962CEA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i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345E20D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integer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3AFDECC8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v_SchedulingOffset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3A718940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0AB38DD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f_NBIOT_L2_Preamble_State2B_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NB(</w:t>
      </w:r>
      <w:proofErr w:type="spellStart"/>
      <w:proofErr w:type="gram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v_RLC_CountsInfoListByRef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v_CellId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TransparentMode_RLC_MAC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v_TestLoopMode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33B13D3E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</w:p>
    <w:p w14:paraId="31874DE3" w14:textId="632DB2A3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NpdcchPeriodBundle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f_NBIOT_GetNPDCCH_PeriodBundle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(nbiot_Cell1); </w:t>
      </w:r>
    </w:p>
    <w:p w14:paraId="2EC3D98E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if(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f_NBIOT_MobileInfo_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GetNTNSatelliteType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)!=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ntn_None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</w:t>
      </w:r>
    </w:p>
    <w:p w14:paraId="2A7DD921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{//@sic R5-241564 sic@</w:t>
      </w:r>
    </w:p>
    <w:p w14:paraId="38FF97D6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SchedulingOffset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int2float(2 *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4070C635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170B473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else</w:t>
      </w:r>
    </w:p>
    <w:p w14:paraId="1BC76769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{</w:t>
      </w:r>
    </w:p>
    <w:p w14:paraId="4BD6F37F" w14:textId="77777777" w:rsidR="00E244E7" w:rsidRPr="00190ABA" w:rsidRDefault="00E244E7" w:rsidP="00E244E7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SchedulingOffset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int2float(3 * </w:t>
      </w:r>
      <w:proofErr w:type="spellStart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v_NpdcchPeriodBundle</w:t>
      </w:r>
      <w:proofErr w:type="spellEnd"/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20231780" w14:textId="1CF0E566" w:rsidR="00190ABA" w:rsidRPr="00190ABA" w:rsidRDefault="00E244E7" w:rsidP="00190ABA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Courier New" w:hAnsi="Courier New" w:cs="Courier New"/>
          <w:bCs/>
          <w:sz w:val="16"/>
          <w:szCs w:val="16"/>
          <w:lang w:eastAsia="de-DE"/>
        </w:rPr>
      </w:pPr>
      <w:r w:rsidRPr="00190ABA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lastRenderedPageBreak/>
        <w:t xml:space="preserve">    }</w:t>
      </w:r>
    </w:p>
    <w:p w14:paraId="0B864DF3" w14:textId="77777777" w:rsidR="00190ABA" w:rsidRPr="00190ABA" w:rsidRDefault="00190ABA" w:rsidP="00190ABA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</w:p>
    <w:p w14:paraId="20AA1204" w14:textId="366AB7BE" w:rsidR="00E244E7" w:rsidRPr="004F1B14" w:rsidRDefault="00190ABA" w:rsidP="00190ABA">
      <w:pPr>
        <w:pStyle w:val="Listenabsatz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left="432"/>
        <w:rPr>
          <w:rFonts w:ascii="Arial" w:hAnsi="Arial" w:cs="Arial"/>
          <w:b/>
          <w:sz w:val="16"/>
          <w:szCs w:val="16"/>
          <w:lang w:eastAsia="de-DE"/>
        </w:rPr>
      </w:pPr>
      <w:r w:rsidRPr="00190ABA">
        <w:rPr>
          <w:rFonts w:ascii="Arial" w:hAnsi="Arial" w:cs="Arial"/>
          <w:b/>
          <w:sz w:val="16"/>
          <w:szCs w:val="16"/>
          <w:lang w:eastAsia="de-DE"/>
        </w:rPr>
        <w:t>&lt;&lt; SKIPPED CODE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8963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AC828" w14:textId="77777777" w:rsidR="006E6422" w:rsidRDefault="006E6422">
      <w:r>
        <w:separator/>
      </w:r>
    </w:p>
  </w:endnote>
  <w:endnote w:type="continuationSeparator" w:id="0">
    <w:p w14:paraId="2E5B6E30" w14:textId="77777777" w:rsidR="006E6422" w:rsidRDefault="006E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57C76" w14:textId="77777777" w:rsidR="00E44B5E" w:rsidRDefault="00E44B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4C915" w14:textId="77777777" w:rsidR="00E44B5E" w:rsidRDefault="00E44B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33CAF" w14:textId="77777777" w:rsidR="00E44B5E" w:rsidRDefault="00E44B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5928F" w14:textId="77777777" w:rsidR="006E6422" w:rsidRDefault="006E6422">
      <w:r>
        <w:separator/>
      </w:r>
    </w:p>
  </w:footnote>
  <w:footnote w:type="continuationSeparator" w:id="0">
    <w:p w14:paraId="11C0162A" w14:textId="77777777" w:rsidR="006E6422" w:rsidRDefault="006E6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246AB56" w:rsidR="00E44B5E" w:rsidRDefault="00E44B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C27BBEF" wp14:editId="4B61BAC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0910641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51036914"/>
                          </w:sdtPr>
                          <w:sdtEndPr/>
                          <w:sdtContent>
                            <w:p w14:paraId="6D73C538" w14:textId="750D1A64" w:rsidR="00E44B5E" w:rsidRPr="00A11327" w:rsidRDefault="00E44B5E" w:rsidP="00E44B5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27BBE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51036914"/>
                    </w:sdtPr>
                    <w:sdtContent>
                      <w:p w14:paraId="6D73C538" w14:textId="750D1A64" w:rsidR="00E44B5E" w:rsidRPr="00A11327" w:rsidRDefault="00E44B5E" w:rsidP="00E44B5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2A0D3" w14:textId="3C6B0E38" w:rsidR="00E44B5E" w:rsidRDefault="00E44B5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20D572D" wp14:editId="04D65B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5DE8BC" w14:textId="541656E7" w:rsidR="00E44B5E" w:rsidRPr="00A11327" w:rsidRDefault="00E44B5E" w:rsidP="00E44B5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0D572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5DE8BC" w14:textId="541656E7" w:rsidR="00E44B5E" w:rsidRPr="00A11327" w:rsidRDefault="00E44B5E" w:rsidP="00E44B5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0EC64" w14:textId="3A0BDDBC" w:rsidR="00E44B5E" w:rsidRDefault="00E44B5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446471E" wp14:editId="472331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3962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2785848"/>
                          </w:sdtPr>
                          <w:sdtEndPr/>
                          <w:sdtContent>
                            <w:p w14:paraId="29B28E28" w14:textId="667C9F80" w:rsidR="00E44B5E" w:rsidRPr="00A11327" w:rsidRDefault="00E44B5E" w:rsidP="00E44B5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46471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FA1aR89AgAAcQ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2785848"/>
                    </w:sdtPr>
                    <w:sdtContent>
                      <w:p w14:paraId="29B28E28" w14:textId="667C9F80" w:rsidR="00E44B5E" w:rsidRPr="00A11327" w:rsidRDefault="00E44B5E" w:rsidP="00E44B5E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1F2B4A7" w:rsidR="00E44B5E" w:rsidRDefault="00E44B5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7094854" wp14:editId="6A289A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02926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544038"/>
                          </w:sdtPr>
                          <w:sdtEndPr/>
                          <w:sdtContent>
                            <w:p w14:paraId="523E1633" w14:textId="5D9893F6" w:rsidR="00E44B5E" w:rsidRPr="00A11327" w:rsidRDefault="00E44B5E" w:rsidP="00E44B5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6709485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544038"/>
                    </w:sdtPr>
                    <w:sdtContent>
                      <w:p w14:paraId="523E1633" w14:textId="5D9893F6" w:rsidR="00EA650D" w:rsidRPr="00A11327" w:rsidRDefault="00EA650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0347AE0B" w:rsidR="00E44B5E" w:rsidRDefault="00E44B5E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EC8C19" wp14:editId="60C78C7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436500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7785527"/>
                          </w:sdtPr>
                          <w:sdtEndPr/>
                          <w:sdtContent>
                            <w:p w14:paraId="79DE3CB8" w14:textId="38F7CBB4" w:rsidR="00E44B5E" w:rsidRPr="00A11327" w:rsidRDefault="00E44B5E" w:rsidP="00E44B5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6FEC8C1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7785527"/>
                    </w:sdtPr>
                    <w:sdtContent>
                      <w:p w14:paraId="79DE3CB8" w14:textId="38F7CBB4" w:rsidR="00EA650D" w:rsidRPr="00A11327" w:rsidRDefault="00EA650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312ED1F" w:rsidR="00E44B5E" w:rsidRDefault="00E44B5E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1FA584" wp14:editId="111D77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4386970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1113469"/>
                          </w:sdtPr>
                          <w:sdtEndPr/>
                          <w:sdtContent>
                            <w:p w14:paraId="447E220A" w14:textId="783DE308" w:rsidR="00E44B5E" w:rsidRPr="00A11327" w:rsidRDefault="00E44B5E" w:rsidP="00E44B5E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181FA58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1113469"/>
                    </w:sdtPr>
                    <w:sdtContent>
                      <w:p w14:paraId="447E220A" w14:textId="783DE308" w:rsidR="00EA650D" w:rsidRPr="00A11327" w:rsidRDefault="00EA650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1AF4608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68"/>
    <w:rsid w:val="00070E09"/>
    <w:rsid w:val="000A1BE5"/>
    <w:rsid w:val="000A6394"/>
    <w:rsid w:val="000B7FED"/>
    <w:rsid w:val="000C038A"/>
    <w:rsid w:val="000C6598"/>
    <w:rsid w:val="000D44B3"/>
    <w:rsid w:val="00145D43"/>
    <w:rsid w:val="00190ABA"/>
    <w:rsid w:val="00192C46"/>
    <w:rsid w:val="001A08B3"/>
    <w:rsid w:val="001A7B60"/>
    <w:rsid w:val="001B52F0"/>
    <w:rsid w:val="001B7A65"/>
    <w:rsid w:val="001E41F3"/>
    <w:rsid w:val="0023491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EB9"/>
    <w:rsid w:val="003E1A36"/>
    <w:rsid w:val="00410371"/>
    <w:rsid w:val="004242F1"/>
    <w:rsid w:val="00431703"/>
    <w:rsid w:val="0047437F"/>
    <w:rsid w:val="004B75B7"/>
    <w:rsid w:val="005141D9"/>
    <w:rsid w:val="0051580D"/>
    <w:rsid w:val="00547111"/>
    <w:rsid w:val="00592D74"/>
    <w:rsid w:val="005968F1"/>
    <w:rsid w:val="005E2C44"/>
    <w:rsid w:val="00621188"/>
    <w:rsid w:val="006257ED"/>
    <w:rsid w:val="00653DE4"/>
    <w:rsid w:val="00665C47"/>
    <w:rsid w:val="00695808"/>
    <w:rsid w:val="006B46FB"/>
    <w:rsid w:val="006E21FB"/>
    <w:rsid w:val="006E6422"/>
    <w:rsid w:val="00792342"/>
    <w:rsid w:val="007977A8"/>
    <w:rsid w:val="007B512A"/>
    <w:rsid w:val="007C2097"/>
    <w:rsid w:val="007D6A07"/>
    <w:rsid w:val="007F7259"/>
    <w:rsid w:val="008040A8"/>
    <w:rsid w:val="008279FA"/>
    <w:rsid w:val="008422D8"/>
    <w:rsid w:val="008436B9"/>
    <w:rsid w:val="008626E7"/>
    <w:rsid w:val="00870EE7"/>
    <w:rsid w:val="008863B9"/>
    <w:rsid w:val="008963AB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E5D"/>
    <w:rsid w:val="00A246B6"/>
    <w:rsid w:val="00A32CEF"/>
    <w:rsid w:val="00A47E70"/>
    <w:rsid w:val="00A50CF0"/>
    <w:rsid w:val="00A7671C"/>
    <w:rsid w:val="00AA2CBC"/>
    <w:rsid w:val="00AC5820"/>
    <w:rsid w:val="00AD1CD8"/>
    <w:rsid w:val="00B023B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4E7"/>
    <w:rsid w:val="00E30A5C"/>
    <w:rsid w:val="00E34898"/>
    <w:rsid w:val="00E44B5E"/>
    <w:rsid w:val="00E51A27"/>
    <w:rsid w:val="00EA650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A32CEF"/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244E7"/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E244E7"/>
    <w:pPr>
      <w:ind w:left="720"/>
    </w:pPr>
    <w:rPr>
      <w:rFonts w:eastAsia="SimSun"/>
    </w:rPr>
  </w:style>
  <w:style w:type="character" w:styleId="Platzhaltertext">
    <w:name w:val="Placeholder Text"/>
    <w:basedOn w:val="Absatz-Standardschriftart"/>
    <w:uiPriority w:val="99"/>
    <w:unhideWhenUsed/>
    <w:rsid w:val="00EA650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50D"/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50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32CE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Hervorhebung">
    <w:name w:val="Emphasis"/>
    <w:qFormat/>
    <w:rsid w:val="00A32CE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A32CE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32CE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7577-1DC4-44CB-B333-7F183BAB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3618</Words>
  <Characters>20624</Characters>
  <Application>Microsoft Office Word</Application>
  <DocSecurity>0</DocSecurity>
  <Lines>171</Lines>
  <Paragraphs>48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1899-12-31T23:00:00Z</cp:lastPrinted>
  <dcterms:created xsi:type="dcterms:W3CDTF">2024-04-10T12:24:00Z</dcterms:created>
  <dcterms:modified xsi:type="dcterms:W3CDTF">2024-04-10T13:52:00Z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R5s240285</vt:lpwstr>
  </property>
  <property fmtid="{D5CDD505-2E9C-101B-9397-08002B2CF9AE}" pid="10" name="Spec#">
    <vt:lpwstr>36.523-3</vt:lpwstr>
  </property>
  <property fmtid="{D5CDD505-2E9C-101B-9397-08002B2CF9AE}" pid="11" name="Cr#">
    <vt:lpwstr>4806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NBIOT MAC Testcases (for NTN)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TEI13_Test, NB_IOT-UEConTest</vt:lpwstr>
  </property>
  <property fmtid="{D5CDD505-2E9C-101B-9397-08002B2CF9AE}" pid="18" name="Cat">
    <vt:lpwstr>F</vt:lpwstr>
  </property>
  <property fmtid="{D5CDD505-2E9C-101B-9397-08002B2CF9AE}" pid="19" name="ResDate">
    <vt:lpwstr>2024-04-02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2024-04-02T07:24:39Z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c4c9fdcb-af5f-47e3-be31-2aba417ce96b</vt:lpwstr>
  </property>
  <property fmtid="{D5CDD505-2E9C-101B-9397-08002B2CF9AE}" pid="27" name="MSIP_Label_9764cdcd-3664-4d05-9615-7cbf65a4f0a8_ContentBits">
    <vt:lpwstr>0</vt:lpwstr>
  </property>
</Properties>
</file>