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62961023"/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Processing Delay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74835" w:rsidR="001E41F3" w:rsidRDefault="00393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5FE31" w14:textId="77777777" w:rsidR="001E41F3" w:rsidRDefault="003935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Several issues has been found related to </w:t>
            </w:r>
            <w:r>
              <w:t>Processing Delay test cases:</w:t>
            </w:r>
          </w:p>
          <w:p w14:paraId="7630F87D" w14:textId="77777777" w:rsidR="00393589" w:rsidRDefault="00393589">
            <w:pPr>
              <w:pStyle w:val="CRCoverPage"/>
              <w:spacing w:after="0"/>
              <w:ind w:left="100"/>
            </w:pPr>
          </w:p>
          <w:p w14:paraId="7977ECE0" w14:textId="658CF425" w:rsidR="00393589" w:rsidRDefault="00393589" w:rsidP="003935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the function f_TC_8_1_5_8_1_NR5GC_TestBody in 24wk12,Table 8.1.5.8.1.3.3-11: Physical layer parameters for DCI format 1_0 (Steps 14a5 and 25, Table 8.1.5.8.1.3.2-3)  Is not implemented.</w:t>
            </w:r>
          </w:p>
          <w:p w14:paraId="08C74C88" w14:textId="77777777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60CFBA52" w14:textId="6B7F1D5C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In addition to this , it is also proposed to extend this table 8.1.5.8.1.3.3-11 to cover step 3 where RRCSetupRequest procedure is checked for procedure delay. An associated Prose CR will be raised for this requirement.</w:t>
            </w:r>
          </w:p>
          <w:p w14:paraId="717661A5" w14:textId="77777777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7077F5AE" w:rsidR="00393589" w:rsidRDefault="00393589" w:rsidP="003935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380B33">
              <w:rPr>
                <w:rFonts w:cs="Arial"/>
                <w:b/>
                <w:noProof/>
              </w:rPr>
              <w:t>f_TC_8_1_5_8_2_x_NR5GC_TestBody</w:t>
            </w:r>
            <w:r>
              <w:rPr>
                <w:rFonts w:cs="Arial"/>
                <w:noProof/>
              </w:rPr>
              <w:t xml:space="preserve"> ,</w:t>
            </w:r>
            <w:r>
              <w:t xml:space="preserve"> </w:t>
            </w:r>
            <w:r w:rsidRPr="003A63AB">
              <w:rPr>
                <w:rFonts w:cs="Arial"/>
                <w:noProof/>
              </w:rPr>
              <w:t>Table 8.1.5.8.2.1.3.3-7: Physical layer parameters for DCI format 1_0 (Steps 6a5, Table 8.1.5.8.2.1.3.3-5)</w:t>
            </w:r>
            <w:r w:rsidR="00BD527E">
              <w:rPr>
                <w:rFonts w:cs="Arial"/>
                <w:noProof/>
              </w:rPr>
              <w:t xml:space="preserve">. Changes are required for </w:t>
            </w:r>
            <w:r w:rsidR="00BD527E">
              <w:rPr>
                <w:noProof/>
              </w:rPr>
              <w:t>8.1.5.8.2.1.NR5GC, 8.1.5.8.2.2.NR5GC and 8.1.5.8.2.3.NR5GC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E8D4C" w14:textId="4A48EB1A" w:rsidR="00393589" w:rsidRPr="00826E70" w:rsidRDefault="00393589" w:rsidP="00826E70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826E70">
              <w:rPr>
                <w:rFonts w:ascii="Arial" w:hAnsi="Arial"/>
                <w:noProof/>
              </w:rPr>
              <w:t>Implemented and added Table 8.1.5.8.1.3.3-11 to Steps 3, 14a5 and 25 of function f_TC_8_1_5_8_1_NR5GC_TestBody.</w:t>
            </w:r>
            <w:r w:rsidR="00826E70" w:rsidRPr="00826E70">
              <w:rPr>
                <w:rFonts w:ascii="Arial" w:hAnsi="Arial"/>
                <w:noProof/>
              </w:rPr>
              <w:t xml:space="preserve"> </w:t>
            </w:r>
            <w:r w:rsidR="00826E70">
              <w:rPr>
                <w:rFonts w:ascii="Arial" w:hAnsi="Arial"/>
                <w:noProof/>
              </w:rPr>
              <w:t>Added new parameter to</w:t>
            </w:r>
            <w:r w:rsidR="00826E70" w:rsidRPr="00826E70">
              <w:rPr>
                <w:rFonts w:ascii="Arial" w:hAnsi="Arial"/>
                <w:noProof/>
              </w:rPr>
              <w:t xml:space="preserve"> function f_NR5GC_RRC_ProcedureDelay so </w:t>
            </w:r>
            <w:r w:rsidR="00826E70">
              <w:rPr>
                <w:rFonts w:ascii="Arial" w:hAnsi="Arial"/>
                <w:noProof/>
              </w:rPr>
              <w:t>it</w:t>
            </w:r>
            <w:r w:rsidR="00826E70" w:rsidRPr="00826E70">
              <w:rPr>
                <w:rFonts w:ascii="Arial" w:hAnsi="Arial"/>
                <w:noProof/>
              </w:rPr>
              <w:t xml:space="preserve"> can </w:t>
            </w:r>
            <w:r w:rsidR="00826E70">
              <w:rPr>
                <w:rFonts w:ascii="Arial" w:hAnsi="Arial"/>
                <w:noProof/>
              </w:rPr>
              <w:t xml:space="preserve">be </w:t>
            </w:r>
            <w:r w:rsidR="00826E70" w:rsidRPr="00826E70">
              <w:rPr>
                <w:rFonts w:ascii="Arial" w:hAnsi="Arial"/>
                <w:noProof/>
              </w:rPr>
              <w:t>distinguish</w:t>
            </w:r>
            <w:r w:rsidR="00826E70">
              <w:rPr>
                <w:rFonts w:ascii="Arial" w:hAnsi="Arial"/>
                <w:noProof/>
              </w:rPr>
              <w:t>ed</w:t>
            </w:r>
            <w:r w:rsidR="00826E70" w:rsidRPr="00826E70">
              <w:rPr>
                <w:rFonts w:ascii="Arial" w:hAnsi="Arial"/>
                <w:noProof/>
              </w:rPr>
              <w:t xml:space="preserve"> between DCI_1_1 procedures and DCI_1_0 Procedures</w:t>
            </w:r>
          </w:p>
          <w:p w14:paraId="31C656EC" w14:textId="6A2425BB" w:rsidR="00393589" w:rsidRDefault="00826E70" w:rsidP="003935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and added </w:t>
            </w:r>
            <w:r w:rsidR="00393589" w:rsidRPr="00393589">
              <w:rPr>
                <w:noProof/>
              </w:rPr>
              <w:t xml:space="preserve">Table 8.1.5.8.2.1.3.3-7 </w:t>
            </w:r>
            <w:r>
              <w:rPr>
                <w:noProof/>
              </w:rPr>
              <w:t>to</w:t>
            </w:r>
            <w:r w:rsidR="00393589" w:rsidRPr="00393589">
              <w:rPr>
                <w:noProof/>
              </w:rPr>
              <w:t xml:space="preserve"> Steps 6a5 of function f_TC_8_1_5_8_2_x_NR5GC_TestBody</w:t>
            </w:r>
            <w:r w:rsidR="00393589">
              <w:rPr>
                <w:noProof/>
              </w:rPr>
              <w:t>.</w:t>
            </w:r>
            <w:r w:rsidR="00BD527E">
              <w:rPr>
                <w:noProof/>
              </w:rPr>
              <w:t xml:space="preserve"> </w:t>
            </w:r>
            <w:r w:rsidR="00BD527E">
              <w:rPr>
                <w:rFonts w:cs="Arial"/>
                <w:noProof/>
              </w:rPr>
              <w:t xml:space="preserve">Changes will apply to </w:t>
            </w:r>
            <w:r w:rsidR="00BD527E">
              <w:rPr>
                <w:noProof/>
              </w:rPr>
              <w:t>8.1.5.8.2.1.NR5GC, 8.1.5.8.2.2.NR5GC and 8.1.5.8.2.3.NR5GC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68853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 w:rsidR="00AF478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BF2D9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8.1.5.8.1.NR5GC, 8.1.5.8.2.1.NR5GC, 8.1.5.8.2.2.NR5GC and 8.1.5.8.2.3.NR5GC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16CC5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584A84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D5D8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3589">
              <w:rPr>
                <w:noProof/>
              </w:rPr>
              <w:t xml:space="preserve">    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66AB4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CDC33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rFonts w:cs="Arial"/>
                <w:lang w:eastAsia="en-GB"/>
              </w:rPr>
              <w:t>An associated Prose is raised to cover the requirement of “extending table 8.1.5.8.1.3.3-11 to cover step 3 RRCSetupRequest procedure”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C4B16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2B91C" w14:textId="77777777" w:rsidR="00F4730C" w:rsidRPr="00F4730C" w:rsidRDefault="00826E70" w:rsidP="006C1AF7">
      <w:pPr>
        <w:spacing w:before="240" w:after="60"/>
        <w:outlineLvl w:val="0"/>
        <w:rPr>
          <w:rFonts w:ascii="Cambria" w:hAnsi="Cambria" w:cs="Arial"/>
          <w:b/>
          <w:bCs/>
          <w:i/>
          <w:iCs/>
          <w:kern w:val="28"/>
          <w:sz w:val="40"/>
          <w:szCs w:val="40"/>
        </w:rPr>
      </w:pPr>
      <w:bookmarkStart w:id="2" w:name="_Toc162961024"/>
      <w:bookmarkStart w:id="3" w:name="_Hlk162941711"/>
      <w:r w:rsidRPr="00F4730C">
        <w:rPr>
          <w:rFonts w:ascii="Cambria" w:hAnsi="Cambria" w:cs="Arial"/>
          <w:b/>
          <w:bCs/>
          <w:i/>
          <w:iCs/>
          <w:kern w:val="28"/>
          <w:sz w:val="40"/>
          <w:szCs w:val="40"/>
        </w:rPr>
        <w:lastRenderedPageBreak/>
        <w:t>Table of Contents</w:t>
      </w:r>
      <w:bookmarkEnd w:id="2"/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id w:val="92654020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1EEB4E3" w14:textId="199291F7" w:rsidR="00F4730C" w:rsidRPr="00F4730C" w:rsidRDefault="00F4730C" w:rsidP="00F4730C">
          <w:pPr>
            <w:pStyle w:val="TOCHeading"/>
            <w:tabs>
              <w:tab w:val="left" w:pos="138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F4730C">
            <w:rPr>
              <w:sz w:val="24"/>
              <w:szCs w:val="24"/>
            </w:rPr>
            <w:fldChar w:fldCharType="begin"/>
          </w:r>
          <w:r w:rsidRPr="00F4730C">
            <w:rPr>
              <w:sz w:val="24"/>
              <w:szCs w:val="24"/>
            </w:rPr>
            <w:instrText xml:space="preserve"> TOC \o "1-3" \h \z \u </w:instrText>
          </w:r>
          <w:r w:rsidRPr="00F4730C">
            <w:rPr>
              <w:sz w:val="24"/>
              <w:szCs w:val="24"/>
            </w:rPr>
            <w:fldChar w:fldCharType="separate"/>
          </w:r>
          <w:r w:rsidRPr="00F4730C">
            <w:rPr>
              <w:sz w:val="24"/>
              <w:szCs w:val="24"/>
            </w:rPr>
            <w:tab/>
          </w:r>
        </w:p>
        <w:p w14:paraId="3D9E0B4F" w14:textId="14B8303B" w:rsidR="00F4730C" w:rsidRPr="00F4730C" w:rsidRDefault="0000000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5" w:history="1">
            <w:r w:rsidR="00F4730C" w:rsidRPr="00F4730C">
              <w:rPr>
                <w:rStyle w:val="Hyperlink"/>
                <w:rFonts w:ascii="Arial" w:hAnsi="Arial"/>
                <w:b/>
                <w:sz w:val="24"/>
                <w:szCs w:val="24"/>
                <w:lang w:eastAsia="ja-JP"/>
              </w:rPr>
              <w:t>1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ascii="Arial" w:hAnsi="Arial"/>
                <w:b/>
                <w:sz w:val="24"/>
                <w:szCs w:val="24"/>
                <w:lang w:eastAsia="ja-JP"/>
              </w:rPr>
              <w:t>Overview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_Toc162961025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3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7324A94E" w14:textId="59D19659" w:rsidR="00F4730C" w:rsidRPr="00F4730C" w:rsidRDefault="0000000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6" w:history="1">
            <w:r w:rsidR="00F4730C" w:rsidRPr="00F4730C">
              <w:rPr>
                <w:rStyle w:val="Hyperlink"/>
                <w:b/>
                <w:sz w:val="24"/>
                <w:szCs w:val="24"/>
              </w:rPr>
              <w:t>2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b/>
                <w:sz w:val="24"/>
                <w:szCs w:val="24"/>
              </w:rPr>
              <w:t>Corrections required: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_Toc162961026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3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0800A86" w14:textId="13186D79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7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2.1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f_TC_8_1_5_8_1_NR5GC_TestBody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_Toc162961027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3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B2093D1" w14:textId="5706C485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8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2.2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f_TC_8_1_5_8_2_x_NR5GC_TestBody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_Toc162961028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14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BD38A4D" w14:textId="7FC263FA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9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2.3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f_NR5GC_RRC_ProcedureDelay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_Toc162961029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17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D6D697E" w14:textId="786A8AF9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30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2.4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f_NR5GC_RRC_ProcedureDelayWithRACH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_Toc162961030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19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39B04E3" w14:textId="2A625B6F" w:rsidR="00F4730C" w:rsidRDefault="00F4730C">
          <w:r w:rsidRPr="00F4730C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5CC39008" w14:textId="255E15E8" w:rsidR="00826E70" w:rsidRPr="00826E70" w:rsidRDefault="00826E70" w:rsidP="00437538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53443350"/>
      <w:bookmarkStart w:id="23" w:name="_Toc162961025"/>
      <w:bookmarkStart w:id="24" w:name="_Hlk107318485"/>
      <w:r w:rsidRPr="00826E70">
        <w:rPr>
          <w:rFonts w:ascii="Arial" w:hAnsi="Arial"/>
          <w:b/>
          <w:sz w:val="36"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795BEC" w14:textId="77777777" w:rsidR="00826E70" w:rsidRPr="00826E70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826E70">
        <w:rPr>
          <w:rFonts w:cs="Arial"/>
        </w:rPr>
        <w:t>This document lists all the essential changes needed to correct problems in the iwd-TTCN3-B2022-09_D24wk12 related to the title of this CR</w:t>
      </w:r>
      <w:r w:rsidRPr="00826E70">
        <w:rPr>
          <w:rFonts w:cs="Arial"/>
          <w:lang w:eastAsia="ja-JP"/>
        </w:rPr>
        <w:t xml:space="preserve">. </w:t>
      </w:r>
    </w:p>
    <w:p w14:paraId="2BC83E7C" w14:textId="77777777" w:rsidR="00826E70" w:rsidRPr="00561AEA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fr-FR" w:eastAsia="ja-JP"/>
        </w:rPr>
      </w:pPr>
      <w:r w:rsidRPr="00561AEA">
        <w:rPr>
          <w:rFonts w:cs="Arial"/>
          <w:b/>
          <w:sz w:val="24"/>
          <w:lang w:val="fr-FR" w:eastAsia="ja-JP"/>
        </w:rPr>
        <w:t xml:space="preserve">Contact: </w:t>
      </w:r>
      <w:r w:rsidRPr="00561AEA">
        <w:rPr>
          <w:rFonts w:cs="Arial"/>
          <w:b/>
          <w:sz w:val="24"/>
          <w:lang w:val="fr-FR" w:eastAsia="ja-JP"/>
        </w:rPr>
        <w:tab/>
        <w:t>Juan Garcia Martin</w:t>
      </w:r>
    </w:p>
    <w:p w14:paraId="3C11D50B" w14:textId="77777777" w:rsidR="00826E70" w:rsidRPr="00561AEA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val="fr-FR" w:eastAsia="ja-JP"/>
        </w:rPr>
      </w:pPr>
      <w:r w:rsidRPr="00561AEA">
        <w:rPr>
          <w:rFonts w:cs="Arial"/>
          <w:b/>
          <w:sz w:val="24"/>
          <w:lang w:val="fr-FR" w:eastAsia="ja-JP"/>
        </w:rPr>
        <w:tab/>
      </w:r>
      <w:r w:rsidRPr="00561AEA">
        <w:rPr>
          <w:sz w:val="24"/>
          <w:szCs w:val="24"/>
          <w:lang w:val="fr-FR"/>
        </w:rPr>
        <w:t>Juan.GarciaMartin@rohde-schwarz.com</w:t>
      </w:r>
      <w:r w:rsidRPr="00561AEA">
        <w:rPr>
          <w:rFonts w:cs="Arial"/>
          <w:sz w:val="24"/>
          <w:szCs w:val="24"/>
          <w:lang w:val="fr-FR" w:eastAsia="ja-JP"/>
        </w:rPr>
        <w:br/>
      </w:r>
      <w:r w:rsidRPr="00561AEA">
        <w:rPr>
          <w:rFonts w:cs="Arial"/>
          <w:b/>
          <w:sz w:val="24"/>
          <w:szCs w:val="24"/>
          <w:lang w:val="fr-FR" w:eastAsia="ja-JP"/>
        </w:rPr>
        <w:tab/>
      </w:r>
    </w:p>
    <w:p w14:paraId="5858C192" w14:textId="41105F35" w:rsidR="00826E70" w:rsidRDefault="00826E70" w:rsidP="00826E70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62534029"/>
      <w:bookmarkStart w:id="28" w:name="_Toc162960996"/>
      <w:bookmarkStart w:id="29" w:name="_Toc162961026"/>
      <w:bookmarkStart w:id="30" w:name="_Hlk162943461"/>
      <w:bookmarkEnd w:id="3"/>
      <w:bookmarkEnd w:id="24"/>
      <w:r w:rsidRPr="00854C55">
        <w:rPr>
          <w:b/>
        </w:rPr>
        <w:t>Corrections required</w:t>
      </w:r>
      <w:bookmarkEnd w:id="25"/>
      <w:bookmarkEnd w:id="26"/>
      <w:bookmarkEnd w:id="27"/>
      <w:r w:rsidR="006C1AF7">
        <w:rPr>
          <w:b/>
        </w:rPr>
        <w:t>:</w:t>
      </w:r>
      <w:bookmarkEnd w:id="28"/>
      <w:bookmarkEnd w:id="29"/>
    </w:p>
    <w:p w14:paraId="6006DF25" w14:textId="4A756C4B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62534030"/>
      <w:bookmarkStart w:id="32" w:name="_Toc162960997"/>
      <w:bookmarkStart w:id="33" w:name="_Toc162961027"/>
      <w:bookmarkEnd w:id="30"/>
      <w:r>
        <w:rPr>
          <w:rFonts w:cs="Arial"/>
          <w:b/>
          <w:bCs/>
          <w:color w:val="000000"/>
          <w:lang w:val="en-US" w:eastAsia="en-GB"/>
        </w:rPr>
        <w:t>Change to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EA46CA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31"/>
      <w:bookmarkEnd w:id="32"/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49549EAA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77DF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48EF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113982">
              <w:t>f_TC_8_1_5_8_1_NR5GC_TestBody</w:t>
            </w:r>
          </w:p>
        </w:tc>
      </w:tr>
      <w:tr w:rsidR="00826E70" w14:paraId="076FF2CF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C62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754" w14:textId="3F256AB7" w:rsidR="00BD527E" w:rsidRDefault="00826E70" w:rsidP="00BD527E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cs="Arial"/>
                <w:noProof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f_TC_8_1_5_8_1_NR5GC_TestBody in 24wk12,Table 8.1.5.8.1.3.3-11: Physical layer parameters for DCI format 1_0 (Steps 14a5 and 25, Table 8.1.5.8.1.3.2-3)  Is not implemented.</w:t>
            </w:r>
          </w:p>
          <w:p w14:paraId="40BC009A" w14:textId="0B786B29" w:rsidR="00826E70" w:rsidRPr="00A47C98" w:rsidRDefault="00BD527E" w:rsidP="00BD527E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cs="Arial"/>
                <w:noProof/>
              </w:rPr>
            </w:pPr>
            <w:r w:rsidRPr="00BD527E">
              <w:rPr>
                <w:rFonts w:cs="Arial"/>
                <w:noProof/>
              </w:rPr>
              <w:t>In addition to this , it is also proposed to extend this table 8.1.5.8.1.3.3-11 to cover step 3 where RRCSetupRequest procedure is checked for procedure delay. An associated Prose CR will be raised for this requirement.</w:t>
            </w:r>
          </w:p>
        </w:tc>
      </w:tr>
      <w:tr w:rsidR="00826E70" w14:paraId="4489177C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106" w14:textId="77777777" w:rsidR="00826E70" w:rsidRPr="00DE77B5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F6" w14:textId="5F40DBE3" w:rsidR="00826E70" w:rsidRPr="00DE77B5" w:rsidRDefault="00826E70" w:rsidP="00826E70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noProof/>
              </w:rPr>
            </w:pPr>
            <w:r w:rsidRPr="00DE77B5">
              <w:rPr>
                <w:rFonts w:ascii="Arial" w:hAnsi="Arial" w:cs="Arial"/>
                <w:noProof/>
                <w:highlight w:val="yellow"/>
              </w:rPr>
              <w:t>Implemented and added Table 8.1.5.8.1.3.3-11 to Steps 3, 14a5 and 25 of function f_TC_8_1_5_8_1_NR5GC_TestBody</w:t>
            </w:r>
            <w:r w:rsidRPr="00DE77B5">
              <w:rPr>
                <w:rFonts w:ascii="Arial" w:hAnsi="Arial" w:cs="Arial"/>
                <w:noProof/>
              </w:rPr>
              <w:t xml:space="preserve">. </w:t>
            </w:r>
          </w:p>
          <w:p w14:paraId="0CFC4253" w14:textId="54C3ECC2" w:rsidR="00826E70" w:rsidRPr="00DE77B5" w:rsidRDefault="00826E70" w:rsidP="00826E70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noProof/>
              </w:rPr>
            </w:pPr>
            <w:r w:rsidRPr="00DE77B5">
              <w:rPr>
                <w:rFonts w:ascii="Arial" w:hAnsi="Arial" w:cs="Arial"/>
                <w:noProof/>
                <w:highlight w:val="green"/>
              </w:rPr>
              <w:t>Added new parameter to function f_NR5GC_RRC_ProcedureDelay so it can be distinguished between DCI_1_1 procedures and DCI_1_0 Procedures</w:t>
            </w:r>
          </w:p>
        </w:tc>
      </w:tr>
      <w:tr w:rsidR="00826E70" w14:paraId="3541E71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C5C3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C240" w14:textId="303060DC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956439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826E70" w14:paraId="0949304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49E2" w14:textId="77777777" w:rsidR="00826E70" w:rsidRPr="00022ED8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22ED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E15" w14:textId="1E9A7DC1" w:rsidR="00032FE8" w:rsidRPr="00022ED8" w:rsidRDefault="00022ED8" w:rsidP="00022ED8">
            <w:pPr>
              <w:pStyle w:val="ListParagraph"/>
              <w:numPr>
                <w:ilvl w:val="0"/>
                <w:numId w:val="54"/>
              </w:numPr>
              <w:rPr>
                <w:rFonts w:ascii="Arial" w:hAnsi="Arial"/>
                <w:highlight w:val="cyan"/>
                <w:lang w:eastAsia="zh-CN"/>
              </w:rPr>
            </w:pPr>
            <w:r w:rsidRPr="00022ED8">
              <w:rPr>
                <w:rFonts w:ascii="Arial" w:hAnsi="Arial"/>
                <w:highlight w:val="cyan"/>
                <w:lang w:eastAsia="zh-CN"/>
              </w:rPr>
              <w:t>Accepted, see MCC160 proposed implementation below</w:t>
            </w:r>
          </w:p>
          <w:p w14:paraId="55BB30BA" w14:textId="31D7E3A8" w:rsidR="00826E70" w:rsidRPr="00022ED8" w:rsidRDefault="00AF288C" w:rsidP="00AF288C">
            <w:pPr>
              <w:pStyle w:val="ListParagraph"/>
              <w:numPr>
                <w:ilvl w:val="0"/>
                <w:numId w:val="54"/>
              </w:numPr>
              <w:spacing w:after="0"/>
              <w:rPr>
                <w:rFonts w:ascii="Arial" w:hAnsi="Arial"/>
                <w:highlight w:val="cyan"/>
                <w:lang w:eastAsia="zh-CN"/>
              </w:rPr>
            </w:pPr>
            <w:r w:rsidRPr="00AF288C">
              <w:rPr>
                <w:rFonts w:ascii="Arial" w:hAnsi="Arial"/>
                <w:highlight w:val="green"/>
                <w:lang w:eastAsia="zh-CN"/>
              </w:rPr>
              <w:t xml:space="preserve">Accepted according to agreed CR </w:t>
            </w:r>
            <w:r w:rsidRPr="00AF288C">
              <w:rPr>
                <w:rFonts w:ascii="Calibri" w:hAnsi="Calibri" w:cs="Calibri"/>
                <w:color w:val="000000"/>
                <w:sz w:val="22"/>
                <w:szCs w:val="22"/>
                <w:highlight w:val="green"/>
              </w:rPr>
              <w:t>R5-242531</w:t>
            </w:r>
          </w:p>
        </w:tc>
      </w:tr>
    </w:tbl>
    <w:p w14:paraId="57CEE6EB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377DA342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7FD01D9C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54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4025C25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9E729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14:paraId="709F71B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2FDA1EF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5DE1FCD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41AE60A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14:paraId="59BFEE7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14:paraId="332C43B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DRB_CountMSB_InfoList v_CountList;</w:t>
            </w:r>
          </w:p>
          <w:p w14:paraId="442EA05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4BC91F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v_RadioBearerConfigResume;//@sic R5s220683 sic@</w:t>
            </w:r>
          </w:p>
          <w:p w14:paraId="7DC227E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1C80E65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14:paraId="181063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47C2462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14:paraId="030B0B7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14:paraId="59C268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14:paraId="121ECCE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42A7DFB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v_NR_RachProcedureConfig;</w:t>
            </w:r>
          </w:p>
          <w:p w14:paraId="3D3F080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14:paraId="362337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14:paraId="000E5C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14:paraId="41EC0E3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14:paraId="17EB3AB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3639407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4D6A42C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0091E08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775F995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298BB4C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6FA3A8A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8B32B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1B257B1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tsc_NR_SuitableIntraFreqCellSSS_EPRE_FR2)//@sic R5-237355 sic@</w:t>
            </w:r>
          </w:p>
          <w:p w14:paraId="07F0B8E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8F2B76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527204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tsc_NR_NonSuitableOffCellSSS_EPRE),//@sic R5-237355 sic@</w:t>
            </w:r>
          </w:p>
          <w:p w14:paraId="7B1B74F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tsc_NR_ServingCellSSS_EPRE_FR2)//@sic R5-237355 sic@</w:t>
            </w:r>
          </w:p>
          <w:p w14:paraId="6763A2D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469F97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2094971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74F1D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46ED6E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6B37BB2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5412BEF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3441B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65CA41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14:paraId="1B2E90D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14:paraId="6476C7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C57DA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14:paraId="2271F5A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08EA429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1E0A624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0F69A83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14:paraId="636839E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14:paraId="3083060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2D8BE91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14:paraId="6B7A761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1237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14:paraId="59E4A12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 SecurityModeCommand message.</w:t>
            </w:r>
          </w:p>
          <w:p w14:paraId="3307C94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4CC1C71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41009C5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4F79C82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0DFFB21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2560123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71A7BD7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B1C773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1E17467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F7EF6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2BA7C232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>cas_NR_SRB1_RrcPdu_REQ(nr_Cell1,</w:t>
            </w:r>
          </w:p>
          <w:p w14:paraId="5DD1BD2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525325F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14:paraId="5AE52F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254B054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4A1547E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14:paraId="2D7573F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0DEDAF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EEDD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24A8234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5D6B1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57E198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04A0CC3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27C6115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7493665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55CA9CA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58E8AC9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7131718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0DDE22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2B39A1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5CE244A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6F6FC73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39F34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0035C4A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14:paraId="29C7064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14:paraId="53498F9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157C8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7B5617A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30D5999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71F38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679821F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f_NR_SS_CommonRadioBearerConfig(nr_Cell1, v_SS_Config, cs_TimingInfo_Now);</w:t>
            </w:r>
          </w:p>
          <w:p w14:paraId="525BC2B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4ACDD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41C76A4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14:paraId="1A44EFF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61B6F68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31D69E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5A754F6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1735BD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14:paraId="2196F68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377CBEC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47AFF6C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14:paraId="449A9D9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7A9B676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DB40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14:paraId="1433087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14:paraId="04D83CC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76A09B0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0A6905C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87F21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7A0EBA9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14:paraId="221A22C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14:paraId="5FB41A8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1B6BAEA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14:paraId="0D16FF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14:paraId="464DECC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3680FE5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A9E8A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4A4E5BF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3B2A75F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C1B6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14:paraId="70B54C9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14:paraId="7647F97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3A6ED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14:paraId="56BB573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14:paraId="6C0DD7C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14:paraId="6A1B143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2E9E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14:paraId="3B351D8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7FBAF4F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4253E27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25024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14:paraId="51D4ECA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7086B4F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14:paraId="7AD9C88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EE46C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14:paraId="431EC7A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14:paraId="0EDEB08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R5s220683 sic@</w:t>
            </w:r>
          </w:p>
          <w:p w14:paraId="1026265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for (i:= 0; i &lt; lengthof(v_ExistingDRBs); i :=i+1) {</w:t>
            </w:r>
          </w:p>
          <w:p w14:paraId="2299E3E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04C7BD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AC69C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14:paraId="5A639B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493A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49B77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14:paraId="750F8E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14:paraId="70CFD33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14:paraId="6FE6829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2C380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f_NR_BuildRRCReconfigExistingDRBs (v_RadioBearerConfig, v_CellGroupConfig, v_SS_Config, nr_Cell1);</w:t>
            </w:r>
          </w:p>
          <w:p w14:paraId="306DB99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f_NR_SS_CommonRadioBearerConfig(nr_Cell1, v_SS_Config);</w:t>
            </w:r>
          </w:p>
          <w:p w14:paraId="7C766C8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//Activate security on newly configured DRB</w:t>
            </w:r>
          </w:p>
          <w:p w14:paraId="662DCB6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f_NR_SS_AS_ActivateSecurity_NoRefresh(nr_Cell1, cs_TimingInfo_Now);</w:t>
            </w:r>
          </w:p>
          <w:p w14:paraId="05E2464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ADF8C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14:paraId="312E3AA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14:paraId="558D916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R5-237357 sic@</w:t>
            </w:r>
          </w:p>
          <w:p w14:paraId="3311049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14:paraId="2EEA410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6BCE063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59D0F67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408C43E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60165E8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5535E1F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0F2AE16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6, "Step 14a5Aa2" );</w:t>
            </w:r>
          </w:p>
          <w:p w14:paraId="7B150A7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714096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55CE60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694E01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7098F4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36E51CC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0E8D3CB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5B5FAE3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10, "Step 14a5Ab2" );</w:t>
            </w:r>
          </w:p>
          <w:p w14:paraId="00AC785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3913FB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14:paraId="26469D2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14:paraId="7E08042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938F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14:paraId="7BE890E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240AF84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E3B56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B302B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14:paraId="2B7B04B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29708DB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FA5A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686B444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7628868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0BBED91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9B299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62973E5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14:paraId="5F3FDAE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 (1.0);//@sic R5s220683 sic@</w:t>
            </w:r>
          </w:p>
          <w:p w14:paraId="2FBD08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3BFD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7F13ADD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14:paraId="30FFF76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14:paraId="66C412E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0B15D68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14:paraId="5FD3ABC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6717D4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14:paraId="5AE00F6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14:paraId="60BB602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F65409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cs_NR_RachProcedureConfig_RRCReestablishment(v_NR_PhysicalParameters, f_NR_CellInfo_GetRNTI(nr_Cell2), 256),  //@sic R5-225418, R5s230476 R5s230884 sic@</w:t>
            </w:r>
          </w:p>
          <w:p w14:paraId="3A6BBB1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51F46FB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296D9E1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14:paraId="6D56821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2AC98CD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12DD2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25EAA46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5B1CCA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0103DB5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032BF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[]t_Wait.timeout</w:t>
            </w:r>
          </w:p>
          <w:p w14:paraId="70BA90E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4054C72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0F697A2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B9F8B8" w14:textId="77777777" w:rsid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539D8F" w14:textId="506F9BD4" w:rsidR="00826E70" w:rsidRP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E0CDF62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7EE2A5C3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42B847E1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11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4DADED9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80701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14:paraId="6E5982C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7AFA739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75305DE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5B8FA48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14:paraId="30A8F7F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14:paraId="5D3D75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14:paraId="19CEC75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CC322C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v_RadioBearerConfigResume;//@sic R5s220683 sic@</w:t>
            </w:r>
          </w:p>
          <w:p w14:paraId="551A57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6E960BD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NR_RadioBearerList_Type v_SS_Config;</w:t>
            </w:r>
          </w:p>
          <w:p w14:paraId="0D50D90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1A3862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14:paraId="295DD25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14:paraId="0F5A52F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14:paraId="172D393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3CF83C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v_NR_RachProcedureConfig;</w:t>
            </w:r>
          </w:p>
          <w:p w14:paraId="1A2A9F9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14:paraId="703816C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14:paraId="32CEA45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14:paraId="3C84562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14:paraId="3BE921B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79BFD2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4EF8BB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373BFD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1375FF7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30D71D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4790AF3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9EE245" w14:textId="77777777" w:rsidR="00826E70" w:rsidRPr="001D476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D4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f_NR_CellInfo_GetPhysicalParameters(nr_Cell2);</w:t>
            </w:r>
          </w:p>
          <w:p w14:paraId="2E5B2C4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D4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NR_RachProcedureConfig_Type p_RachProcedureConfig := cs_NR_RachProcedureConfig_RRCReestablishment(v_NR_PhysicalParameters, f_NR_CellInfo_GetRNTI(nr_Cell2), 256);</w:t>
            </w:r>
          </w:p>
          <w:p w14:paraId="7ABDCCD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6877B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68C6CF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tsc_NR_SuitableIntraFreqCellSSS_EPRE_FR2)//@sic R5-237355 sic@</w:t>
            </w:r>
          </w:p>
          <w:p w14:paraId="2E07B83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931C9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5FAD9B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tsc_NR_NonSuitableOffCellSSS_EPRE),//@sic R5-237355 sic@</w:t>
            </w:r>
          </w:p>
          <w:p w14:paraId="037FA4E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tsc_NR_ServingCellSSS_EPRE_FR2)//@sic R5-237355 sic@</w:t>
            </w:r>
          </w:p>
          <w:p w14:paraId="52E57D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8F9F9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38E6087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E0341E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 := f_NR_InitialiseRachProcedure(nr_Cell1);</w:t>
            </w:r>
          </w:p>
          <w:p w14:paraId="133C5026" w14:textId="0E807876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(f_NR_CellInfo_GetIsFDD(nr_Cell1)){  </w:t>
            </w:r>
          </w:p>
          <w:p w14:paraId="0BDB6EFD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v_NR_RachProcedureConfig.RachProcedureList[0].ContentionResolution.Msg4_Based.SearchSpaceAndDci.DciInfo.Format.Format_1_0.PdschHarqTimingIndicator.Value := '010'B;    </w:t>
            </w:r>
          </w:p>
          <w:p w14:paraId="7C3DA7B0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4570B9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f_NR_SS_RachProcedureConfig(nr_Cell1, v_NR_RachProcedureConfig);</w:t>
            </w:r>
          </w:p>
          <w:p w14:paraId="7A6475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EB3B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D50DE6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12713F9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1DA0FE0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3D8C7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0843514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14:paraId="19910D2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14:paraId="6CB218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6EAB4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14:paraId="3BAD497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01E8141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3F56FF6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079219B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14:paraId="0AF0A06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cas_NR_SRB0_RrcPdu_REQ(nr_Cell1,cs_TimingInfo_Now,f_NR_38508_RRCSetup(nr_Cell1, tsc_NR_RRC_TI_Def)),</w:t>
            </w:r>
          </w:p>
          <w:p w14:paraId="4C454D2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19ACC50E" w14:textId="63C83E8F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</w:t>
            </w:r>
            <w:r w:rsidRPr="00BD527E">
              <w:rPr>
                <w:rFonts w:ascii="Courier New" w:hAnsi="Courier New" w:cs="Courier New"/>
                <w:color w:val="000000"/>
                <w:highlight w:val="lightGray"/>
                <w:lang w:eastAsia="de-DE"/>
              </w:rPr>
              <w:t>"</w:t>
            </w:r>
            <w:r w:rsidRPr="00BD527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,-,-,true</w:t>
            </w:r>
            <w:r w:rsidRPr="00BD527E">
              <w:rPr>
                <w:rFonts w:ascii="Courier New" w:hAnsi="Courier New" w:cs="Courier New"/>
                <w:color w:val="000000"/>
                <w:highlight w:val="lightGray"/>
                <w:lang w:eastAsia="de-DE"/>
              </w:rPr>
              <w:t>);</w:t>
            </w:r>
          </w:p>
          <w:p w14:paraId="14106A4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CAD8F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14:paraId="04F3A4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14:paraId="11F4D1E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7824A5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3100C16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0508C59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3C901F2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0007B5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42CF4C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25C275F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303396B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A91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A216D1B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>cas_NR_SRB1_RrcPdu_REQ(nr_Cell1,</w:t>
            </w:r>
          </w:p>
          <w:p w14:paraId="1F6397A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4ABE8C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14:paraId="0B2BB2B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267308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261C7B7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14:paraId="2DB967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3CC1FA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A2675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09634B4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4C829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2F3ACED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7E1E15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6320327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653D29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7680CD8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659FFE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05BBE4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4273A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4006CF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6053D2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0AACE6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08314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2358641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RRCReconfiguration message to establish SRB2 and DRB #n for the UE</w:t>
            </w:r>
          </w:p>
          <w:p w14:paraId="110394C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14:paraId="516F5D6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5EFA5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2EB748E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4874A99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9A36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3D1E65D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14:paraId="5236F4F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5FFF6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7AD6905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14:paraId="146C96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24D3A34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662A84F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083B28A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094833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14:paraId="3C7A8CF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47E3A6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3993E3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14:paraId="797F1A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1C1743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7FE3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14:paraId="1C5254D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14:paraId="1D8C6B4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2EFC7A1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26E431B3" w14:textId="77777777" w:rsidR="00826E70" w:rsidRPr="001D476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D476C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1B53711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D476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14:paraId="6B26BA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14:paraId="47CBBCF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E1D653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14:paraId="78C0B0C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14:paraId="134A3BA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21DE3CA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CA5A4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EF5BCF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5460316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53B0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14:paraId="6AA1638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14:paraId="4C74356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1272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14:paraId="75B6E2B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14:paraId="042597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14:paraId="312C02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73772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 14a2" siclog@</w:t>
            </w:r>
          </w:p>
          <w:p w14:paraId="68AE7AA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08A4BCC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32E9F3C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3923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14:paraId="2F1117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3DBFF3A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14:paraId="07F319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1A709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14:paraId="555E8AD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14:paraId="2700BA6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R5s220683 sic@</w:t>
            </w:r>
          </w:p>
          <w:p w14:paraId="61FC2E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(i:= 0; i &lt; lengthof(v_ExistingDRBs); i :=i+1) {</w:t>
            </w:r>
          </w:p>
          <w:p w14:paraId="228B153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4CBA26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6184C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14:paraId="642ED9C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66405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BF7C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14:paraId="7A2AA3B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14:paraId="50D6967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14:paraId="5357331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ED2D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f_NR_BuildRRCReconfigExistingDRBs (v_RadioBearerConfig, v_CellGroupConfig, v_SS_Config, nr_Cell1);</w:t>
            </w:r>
          </w:p>
          <w:p w14:paraId="11FC514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f_NR_SS_CommonRadioBearerConfig(nr_Cell1, v_SS_Config);</w:t>
            </w:r>
          </w:p>
          <w:p w14:paraId="17C63D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//Activate security on newly configured DRB</w:t>
            </w:r>
          </w:p>
          <w:p w14:paraId="2B25A5E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f_NR_SS_AS_ActivateSecurity_NoRefresh(nr_Cell1, cs_TimingInfo_Now);</w:t>
            </w:r>
          </w:p>
          <w:p w14:paraId="5E5ACF2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CB1B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14:paraId="76E577B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14:paraId="5C2F1C9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R5-237357 sic@</w:t>
            </w:r>
          </w:p>
          <w:p w14:paraId="1667EC9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14:paraId="2BEB8D9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06A3603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44AF556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156C43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7563CC3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109D6FF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02DCE31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6, "Step 14a5Aa2" );</w:t>
            </w:r>
          </w:p>
          <w:p w14:paraId="6F00E8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10E1C6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408B63C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3E8048A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5A6FE35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117175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48A40B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584D91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10, "Step 14a5Ab2" );</w:t>
            </w:r>
          </w:p>
          <w:p w14:paraId="32D647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18DABC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v_NR_RachProcedureConfig := f_NR_InitialiseRachProcedure(nr_Cell1);</w:t>
            </w:r>
          </w:p>
          <w:p w14:paraId="1303305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14:paraId="7C61F4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E2927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14:paraId="131980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54609AF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2670A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BD0FA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14:paraId="5A0EA1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7E53ED7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CA261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0A24AA0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3B9CC99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08EF161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2EBDC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3733643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14:paraId="4997910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 (1.0);//@sic R5s220683 sic@</w:t>
            </w:r>
          </w:p>
          <w:p w14:paraId="56A3A29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A16E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720696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14:paraId="01CD45A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14:paraId="3AF6D7B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2ABD4C9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14:paraId="3B30ED1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F036A5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14:paraId="211331D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14:paraId="786B1130" w14:textId="79F64E20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7F5EB7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(f_NR_CellInfo_GetIsFDD(nr_Cell2))</w:t>
            </w:r>
          </w:p>
          <w:p w14:paraId="37616B1F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F575988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p_RachProcedureConfig.RachProcedureList[0].ContentionResolution.Msg4_Based.SearchSpaceAndDci.DciInfo.Format.Format_1_0.PdschHarqTimingIndicator.Value := '010'B;</w:t>
            </w:r>
          </w:p>
          <w:p w14:paraId="4512850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28565F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2A545BE" w14:textId="79201191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</w:t>
            </w:r>
            <w:r w:rsidRPr="00DA06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/*cs_NR_RachProcedureConfig_RRCReestablishment(v_NR_PhysicalParameters, f_NR_CellInfo_GetRNTI(nr_Cell2), 256)*/p_RachProcedureConfig,  //@sic R5-225418, R5s230476 R5s230884 sic@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cs_NR_SearchSpaceDlDciAssignment_CSSType1(v_NR_PhysicalParameters),</w:t>
            </w:r>
          </w:p>
          <w:p w14:paraId="1971467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29AA19A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14:paraId="7DA7104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0D277FB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3F5BF4F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45D24F6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03CCC7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277C542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7B570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[]t_Wait.timeout</w:t>
            </w:r>
          </w:p>
          <w:p w14:paraId="36A7D78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004112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171337C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1CCC97FF" w14:textId="77777777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506825" w14:textId="6FEFE22F" w:rsidR="00913280" w:rsidRPr="00F212AA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033886C6" w14:textId="77777777" w:rsidR="00055727" w:rsidRDefault="00055727" w:rsidP="00055727">
      <w:pPr>
        <w:rPr>
          <w:lang w:eastAsia="en-GB"/>
        </w:rPr>
      </w:pPr>
      <w:bookmarkStart w:id="34" w:name="_Toc162534031"/>
      <w:bookmarkStart w:id="35" w:name="_Toc162960998"/>
      <w:bookmarkStart w:id="36" w:name="_Toc162961028"/>
    </w:p>
    <w:p w14:paraId="5A05CC11" w14:textId="077A8B24" w:rsidR="00055727" w:rsidRPr="00055727" w:rsidRDefault="00055727" w:rsidP="00055727">
      <w:pPr>
        <w:rPr>
          <w:b/>
          <w:bCs/>
          <w:lang w:eastAsia="en-GB"/>
        </w:rPr>
      </w:pPr>
      <w:r w:rsidRPr="00925598">
        <w:rPr>
          <w:b/>
          <w:bCs/>
          <w:highlight w:val="cyan"/>
          <w:lang w:eastAsia="en-GB"/>
        </w:rPr>
        <w:t>MCC160 proposed implementation</w:t>
      </w:r>
    </w:p>
    <w:p w14:paraId="21450E6E" w14:textId="77777777" w:rsidR="002D2B31" w:rsidRPr="002D2B31" w:rsidRDefault="00055727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function f_TC_8_1_5_8_1_NR5GC_TestBody() </w:t>
      </w:r>
      <w:r w:rsidR="002D2B31" w:rsidRPr="002D2B31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="002D2B31" w:rsidRPr="002D2B31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NR5GC_PTC</w:t>
      </w:r>
    </w:p>
    <w:p w14:paraId="714751D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{</w:t>
      </w:r>
    </w:p>
    <w:p w14:paraId="581CD5E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RNTI_Value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v_RNTI_Value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5466BA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PhysCellId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v_PhysCellId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99D187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ShortMAC_I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v_ShortMAC_I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ABFB66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NR_PhysicalParameters_Type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v_NR_PhysicalParameters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f_NR_CellInfo_GetPhysicalParameters(nr_Cell2)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27C4E02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NR_SecurityParams_Type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6D869D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octetstring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v_EncodeCapRequestNR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6090D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DRB_CountMSB_InfoList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v_CountList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EA0F24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RadioBearerConfig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F7C535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RadioBearerConfig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v_RadioBearerConfigResume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2F96ACA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CellGroupConfig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v_CellGroupConfig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26AD11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NR_RadioBearerList_Type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v_SS_Config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6E46FA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RRCReconfiguration_v1530_IEs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v_V1530Ext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9CC6D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NR_RRC_MSG_Request_Type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v_RrcMsg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D8415A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NR_SRB_COMMON_IND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v_ReceivedNR_SRB_COMMON_IND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F3F2CF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octetstring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v_EncodedSCG_Config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5ADBBC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NR_DRBInfoList_Type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v_ExistingDRBs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509A16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NR_RachProcedureConfig_Type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v_NR_RachProcedureConfig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f_NR_InitialiseRachProcedure(nr_Cell1)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6D82AE2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v_Max_nPRB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f_NR_CellInfo_GetCarrierBandwidth_DL(nr_Cell1)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960336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NR_ResourceAllocation_Type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v_NR_ResourceAllocation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{v_Max_nPRB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28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AA0246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 DRB_CountInfoList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v_CountList_UE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A02E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NG_NAS_MSG_RequestList_Type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v_ServerAcceptMsg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81DE98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NR_CellPowerList_Type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v_CellPowerList_AtT0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E942BB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NR_CellPowerList_Type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v_CellPowerList_AtT1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55EFA1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57ADAEB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DRB_ToAddModList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v_DRB_ToAddModList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D151C5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i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DEE133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SubcarrierSpacing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v_SCS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f_NR_CellInfo_GetSCS(nr_Cell1)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616439B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NR_RachProcedureConfig_Type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v_RachProcedureConfigReestablishment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cs_NR_RachProcedureConfig_RRCReestablishment(v_NR_PhysicalParameters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f_NR_CellInfo_GetRNTI(nr_Cell2)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256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5D06EA6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D5AA7B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timer</w:t>
      </w:r>
      <w:r w:rsidRPr="002D2B31">
        <w:rPr>
          <w:rFonts w:ascii="Consolas" w:hAnsi="Consolas"/>
          <w:color w:val="0000FF"/>
          <w:sz w:val="16"/>
          <w:szCs w:val="16"/>
          <w:lang w:val="fr-FR" w:eastAsia="en-GB"/>
        </w:rPr>
        <w:t xml:space="preserve"> t_Wait</w:t>
      </w:r>
      <w:r w:rsidRPr="002D2B31">
        <w:rPr>
          <w:rFonts w:ascii="Consolas" w:hAnsi="Consolas"/>
          <w:color w:val="A31515"/>
          <w:sz w:val="16"/>
          <w:szCs w:val="16"/>
          <w:lang w:val="fr-FR" w:eastAsia="en-GB"/>
        </w:rPr>
        <w:t>;</w:t>
      </w:r>
    </w:p>
    <w:p w14:paraId="49DFEEF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</w:p>
    <w:p w14:paraId="2EDF667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v_CellPowerList_AtT0 </w:t>
      </w:r>
      <w:r w:rsidRPr="002D2B31">
        <w:rPr>
          <w:rFonts w:ascii="Consolas" w:hAnsi="Consolas"/>
          <w:color w:val="0000FF"/>
          <w:sz w:val="16"/>
          <w:szCs w:val="16"/>
          <w:lang w:val="fr-FR"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{</w:t>
      </w:r>
    </w:p>
    <w:p w14:paraId="4B6A391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cs_NR_CellPower(nr_Cell2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-96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tsc_NR_SuitableIntraFreqCellSSS_EPRE_FR2)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R5-237355 sic@</w:t>
      </w:r>
    </w:p>
    <w:p w14:paraId="451E30F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248E08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v_CellPowerList_AtT1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{</w:t>
      </w:r>
    </w:p>
    <w:p w14:paraId="30DB47E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cs_NR_CellPower(nr_Cell1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tsc_NR_NonSuitableOffCellSSS_EPRE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tsc_NR_NonSuitableOffCellSSS_EPRE)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R5-237355 sic@</w:t>
      </w:r>
    </w:p>
    <w:p w14:paraId="6761679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cs_NR_CellPower(nr_Cell2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tsc_NR_ServingCellSSS_EPRE_FR1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tsc_NR_ServingCellSSS_EPRE_FR2)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R5-237355 sic@</w:t>
      </w:r>
    </w:p>
    <w:p w14:paraId="1ECFF86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B7A4F0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f_NR_SetCellPowerList(v_CellPowerList_AtT0)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E35B84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DEC1AC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25CBC54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v_NR_RachProcedureConfig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RachProcedureList[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ContentionResolution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Msg4_Based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SearchSpaceAndDci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DciInfo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Format_1_0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PdschHarqTimingIndicator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Value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f_NR_DciFormat_1_0_RRCDelayPdschHarqTimingIndicator(v_SCS)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 </w:t>
      </w:r>
    </w:p>
    <w:p w14:paraId="155BA96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f_NR_SS_RachProcedureConfig(nr_Cell1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v_NR_RachProcedureConfig)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787EBD3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12ED1C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1" siclog@</w:t>
      </w:r>
    </w:p>
    <w:p w14:paraId="6C32D2F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Paging message including a matched ng-5G-S-TMSI.</w:t>
      </w:r>
    </w:p>
    <w:p w14:paraId="74D49B2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f_NR_Paging_Def(nr_Cell1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RRC_IDLE)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B52365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BFA659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2" siclog@</w:t>
      </w:r>
    </w:p>
    <w:p w14:paraId="10192DF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UE transmits an RRCSetupRequest message.</w:t>
      </w:r>
    </w:p>
    <w:p w14:paraId="31057F8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f_NR_RRC_SetupRequest_Def(nr_Cell1)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AFB12C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D0B110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"Steps 3 - 4" siclog@</w:t>
      </w:r>
    </w:p>
    <w:p w14:paraId="3C9881F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RRCSetup message.</w:t>
      </w:r>
    </w:p>
    <w:p w14:paraId="41BE034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(10*2^numerology+1+TDL) slots after step 3 to schedule PUSCH.</w:t>
      </w:r>
    </w:p>
    <w:p w14:paraId="3191410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an RRCSetupComplete message within (10*2^numerology+1+TDL+K2) slots15 (FDD)/18 (TDD) subframes after successful completion of step 3?</w:t>
      </w:r>
    </w:p>
    <w:p w14:paraId="2C7912F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v_ReceivedNR_SRB_COMMON_IND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f_NR5GC_RRC_ProcedureDelay(nr_Cell1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BD8A07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cas_NR_SRB0_RrcPdu_REQ(nr_Cell1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f_NR_38508_RRCSetup(nr_Cell1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tsc_NR_RRC_TI_Def))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091955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car_NR_SRB1_RrcNasPdu_IND(nr_Cell1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cr_38508_RRCSetupComplete(tsc_NR_RRC_TI_Def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?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-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*)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cr_NG_NAS_IndWithPiggybacking(tsc_SHT_IntegrityProtected))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C1AA10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4"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-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</w:p>
    <w:p w14:paraId="549FE6B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        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true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R5s240284 sic@</w:t>
      </w:r>
    </w:p>
    <w:p w14:paraId="15625B1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94D30B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5 - 6" siclog@</w:t>
      </w:r>
    </w:p>
    <w:p w14:paraId="2152882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SecurityModeCommand message.</w:t>
      </w:r>
    </w:p>
    <w:p w14:paraId="763E893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(5*2^numerology+1+TDL) slots after step 5 to schedule PUSCH.</w:t>
      </w:r>
    </w:p>
    <w:p w14:paraId="5822507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 SecurityModeComplete message within (5*2^numerology+1+TDL+K2) 10 (FDD)/13 (TDD) subframes slots after successful completion of step 5?</w:t>
      </w:r>
    </w:p>
    <w:p w14:paraId="3776485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v_SecurityParams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f_NR_Security_Get()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FC1FA4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v_SecurityParams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f_NR_Authentication_InitAS (v_SecurityParams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v_ReceivedNR_SRB_COMMON_IND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Signalling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Nas[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SecurityProtection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NasCount)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FABA3B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ActTimeList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f_NR_RRC_CipherActTime_GetInitial(nr_Cell1)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6B3FA6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f_NR_SS_RRC_EnableIntProt_CiphULandDL(nr_Cell1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19AC66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AS_Integrity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9B9DD4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A6A6BF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FBCE30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f_NR5GC_RRC_ProcedureDelay(nr_Cell1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C5D9C5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cas_NR_SRB1_RrcPdu_REQ(nr_Cell1</w:t>
      </w:r>
      <w:r w:rsidRPr="002D2B31">
        <w:rPr>
          <w:rFonts w:ascii="Consolas" w:hAnsi="Consolas"/>
          <w:color w:val="A31515"/>
          <w:sz w:val="16"/>
          <w:szCs w:val="16"/>
          <w:lang w:val="fr-FR" w:eastAsia="en-GB"/>
        </w:rPr>
        <w:t>,</w:t>
      </w:r>
    </w:p>
    <w:p w14:paraId="4E44976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                                              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871B27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cs_38508_RRCSecurityModeCommand(tsc_NR_RRC_TI_Def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7CD8942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cs_38508_SecurityAlgorithmConfig(v_SecurityParams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Algorithm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BB9D32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                                 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AS_Integrity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Algorithm)))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2E721D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car_NR_SRB1_RrcPdu_IND(nr_Cell1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cr_38508_RRCSecurityModeComplete(tsc_NR_RRC_TI_Def))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80918C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6"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009746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5C4280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f_NR_Security_Set(v_SecurityParams)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1416C3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5E2411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7 - 8" siclog@</w:t>
      </w:r>
    </w:p>
    <w:p w14:paraId="33E8F76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UECapabilityEnquiry message.</w:t>
      </w:r>
    </w:p>
    <w:p w14:paraId="0B67627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(80*2^numerology+1+TDL) slots after step 7 to schedule PUSCH.</w:t>
      </w:r>
    </w:p>
    <w:p w14:paraId="183A20D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 UECapabilityInformation message within (80*2^numerology+1+TDL+K2) slots after successful completion of step 7?</w:t>
      </w:r>
    </w:p>
    <w:p w14:paraId="090B94C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v_EncodeCapRequestNR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bit2oct(encvalue( cs_38508_UECapabilityRequestFilterNR({ cs_NR_BandInformationNR(f_NR_CellInfo_GetBandIndicator(nr_Cell1)) }) 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C567B1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f_NR5GC_RRC_ProcedureDelay(nr_Cell1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CBE00E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cas_NR_SRB1_RrcPdu_REQ(nr_Cell1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cs_38508_UECapabilityEnquiry(tsc_NR_RRC_TI_Def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v_EncodeCapRequestNR))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0361B1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car_NR_SRB1_RrcPdu_IND(nr_Cell1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cr_38508_UECapabilityInformationAny(tsc_NR_RRC_TI_Def))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6BA853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80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8",</w:t>
      </w:r>
    </w:p>
    <w:p w14:paraId="0C9587D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cs_NR_FreqDomainSchedulExplicit(-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v_NR_ResourceAllocation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Lrbs)  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//DCI with the maximum grant allowed by the carrier bandwidth  @sic R5-217815 sic@</w:t>
      </w:r>
    </w:p>
    <w:p w14:paraId="5F891C6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A14227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17C0BA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9 - 10" siclog@</w:t>
      </w:r>
    </w:p>
    <w:p w14:paraId="6ED7AAE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RRCReconfiguration message to establish SRB2 and DRB #n for the UE</w:t>
      </w:r>
    </w:p>
    <w:p w14:paraId="62C46AA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f_NR_BuildRRCReconfigExistingDRBs (v_RadioBearerConfig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v_CellGroupConfig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v_SS_Config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43DA4B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6BE43AC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v_SecurityParams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f_NR_Security_Get()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DB080C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v_V1530Ext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cs_NR_RRCReconfiguration_v1530_IEs(bit2oct(encvalue(v_CellGroupConfig)))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49E01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8276F6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//Reconfigure DRB in SS - existing DRBs are not reconfigured during release</w:t>
      </w:r>
    </w:p>
    <w:p w14:paraId="3BE8DAF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f_NR_SS_CommonRadioBearerConfig(nr_Cell1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v_SS_Config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F242F4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5A37C8C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 Configure PDCP security</w:t>
      </w:r>
    </w:p>
    <w:p w14:paraId="291E8DD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ActTimeList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f_NR_RRC_CipherActTime_GetCurrent(nr_Cell1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433CA7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f_NR_SS_RRC_EnableIntProt_CiphULandDL(nr_Cell1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1EA356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AS_Integrity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10EAC6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AF8769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v_ServerAcceptMsg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{cs_NG_NAS_Request(tsc_SHT_IntegrityProtected_Ciphered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f_Get_NG_ServiceAcceptMsg(v_ReceivedNR_SRB_COMMON_IND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Signalling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Nas[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Pdu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Msg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service_Request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pduSessionStatus))}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8EA0E7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v_RrcMsg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cs_NR_RRC_MSG_Request_DCCH(cs_38508_RRCReconfiguration(tsc_NR_RRC_TI_Def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v_V1530Ext))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638D67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f_NR5GC_RRC_ProcedureDelay(nr_Cell1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D89B0F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cas_NR_RrcNasPduList_REQ(nr_Cell1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tsc_NR_RbId_SRB1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v_RrcMsg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v_ServerAcceptMsg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cs_RlcBearerRouting_NR(nr_Cell1))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6578E2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tsc_NR_RbId_SRB1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cr_38508_RRCReconfigurationComplete)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7F49F5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10"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E91C98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9EC789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11 - 12" siclog@</w:t>
      </w:r>
    </w:p>
    <w:p w14:paraId="6FD9FB3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CounterCheck message.</w:t>
      </w:r>
    </w:p>
    <w:p w14:paraId="18872AB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(5*2^numerology+1+TDL) slots after step 11 to schedule PUSCH.</w:t>
      </w:r>
    </w:p>
    <w:p w14:paraId="147EC87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 CounterCheckResponse message within (5*2^numerology+1+TDL+K2)10 (FDD)/13 (TDD) subframes slots after successful completion of step 11?</w:t>
      </w:r>
    </w:p>
    <w:p w14:paraId="5EDD14C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v_ExistingDRBs </w:t>
      </w:r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f_NR5GC_MobileInfo_GetDRBInfoList()</w:t>
      </w: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627231A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v_CountList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{cs_38508_DRB_CountMSB_Info(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DRB_Id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1E822C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v_CountList_UE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{cr_DRB_CountInfo(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DRB_Id)}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18ABB8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f_NR5GC_RRC_ProcedureDelay(nr_Cell1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24818D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cas_NR_SRB1_RrcPdu_REQ(nr_Cell1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cs_38508_CounterCheck(tsc_NR_RRC_TI_Def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v_CountList))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2ED7C7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car_NR_SRB1_RrcPdu_IND(nr_Cell1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cr_38508_CounterCheckResponse(tsc_NR_RRC_TI_Def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v_CountList_UE))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BCCE04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12"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DC612E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2D14BA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13" siclog@</w:t>
      </w:r>
    </w:p>
    <w:p w14:paraId="0250A7B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//Void</w:t>
      </w:r>
    </w:p>
    <w:p w14:paraId="6B3F64C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A0A412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14a1-14a7" siclog@</w:t>
      </w:r>
    </w:p>
    <w:p w14:paraId="767310C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if ( pc_inactiveState ){</w:t>
      </w:r>
    </w:p>
    <w:p w14:paraId="3757430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9B398A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14a1" siclog@</w:t>
      </w:r>
    </w:p>
    <w:p w14:paraId="69F3CCC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RRCRelease message with suspendConfig.</w:t>
      </w:r>
    </w:p>
    <w:p w14:paraId="4902E7A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f_NR_RRC_InactiveDef(nr_Cell1)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F7D957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FDC892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14a2" siclog@</w:t>
      </w:r>
    </w:p>
    <w:p w14:paraId="2A8614C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//Wait 1s to let UE enter RRC_INACTIVE state.</w:t>
      </w:r>
    </w:p>
    <w:p w14:paraId="74D7E2F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f_Delay(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2A30C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29E64F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14a3" siclog@</w:t>
      </w:r>
    </w:p>
    <w:p w14:paraId="1194185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Paging message including a matched ng-5G-S-TMSI.</w:t>
      </w:r>
    </w:p>
    <w:p w14:paraId="7975CB4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f_NR_Paging_Def(nr_Cell1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RRC_INACTIVE)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704F45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41F277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v_CellGroupConfig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f_NR_GetSCGConfigResume(nr_Cell1)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A3ADDD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v_EncodedSCG_Config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bit2oct(encvalue(v_CellGroupConfig))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F5D95D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544A21E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for (i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i &lt; lengthof(v_ExistingDRBs)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i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i+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3B04BCF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v_DRB_ToAddModList[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i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]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cs_NR_DRB_ToAddMod(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i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DRB_Id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true_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FD151B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5C382C4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v_RadioBearerConfigResume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cs_38508_RadioBearerConfigDef( {cs_NR_SRB_ToAddMod_ReestablishPDCP(tsc_SRB2)}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v_DRB_ToAddModList)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2084B8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345834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14a4" siclog@</w:t>
      </w:r>
    </w:p>
    <w:p w14:paraId="5CCA3EE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UE transmits an RRCResumeRequest message</w:t>
      </w:r>
    </w:p>
    <w:p w14:paraId="55DB939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SRB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receive(car_NR_SRB0_RrcPdu_IND(nr_Cell1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cr_38508_RRCResumeRequest(tsc_NR_ShortI_RNTI_Value1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mt_Access)))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3B9A46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3E4E51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f_NR_BuildRRCReconfigExistingDRBs (v_RadioBearerConfig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v_CellGroupConfig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v_SS_Config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F36D11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f_NR_SS_CommonRadioBearerConfig(nr_Cell1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v_SS_Config)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FF6E3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//Activate security on newly configured DRB</w:t>
      </w:r>
    </w:p>
    <w:p w14:paraId="6634032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f_NR_SS_AS_ActivateSecurity_NoRefresh(nr_Cell1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46AD5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186B44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14a5" siclog@</w:t>
      </w:r>
    </w:p>
    <w:p w14:paraId="67BF13F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RRCResume message for the UE</w:t>
      </w:r>
    </w:p>
    <w:p w14:paraId="286E7E9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R5-237357 sic@</w:t>
      </w:r>
    </w:p>
    <w:p w14:paraId="31FC459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if(pc_reducedCP_Latency){</w:t>
      </w:r>
    </w:p>
    <w:p w14:paraId="3606BC0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14a5Aa1 - 14a5Aa2" siclog@</w:t>
      </w:r>
    </w:p>
    <w:p w14:paraId="3B6809E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(10* 2 2^numerology +1+TDL) slots after step 14a5 to schedule PUSCH.</w:t>
      </w:r>
    </w:p>
    <w:p w14:paraId="2151711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an RRCResumeComplete message within (6*2^numerology+1+TDL+K2) slots after successful completion of step 14a5?</w:t>
      </w:r>
    </w:p>
    <w:p w14:paraId="4C6D18D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f_NR5GC_RRC_ProcedureDelayWithRACH( 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05F9A0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cas_NR_SRB1_RrcPdu_REQ(nr_Cell1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cs_38508_RRCResume(tsc_NR_RRC_TI_Def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v_EncodedSCG_Config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v_RadioBearerConfigResume))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3EA4937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car_NR_SRB1_RrcPdu_IND(nr_Cell1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AB9704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14a5Aa2"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714406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    } else {</w:t>
      </w:r>
    </w:p>
    <w:p w14:paraId="6EF7CAF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14a5Ab1 - 14a5Ab2" siclog@</w:t>
      </w:r>
    </w:p>
    <w:p w14:paraId="3332693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n slots after step 14a5 to schedule PUSCH.</w:t>
      </w:r>
    </w:p>
    <w:p w14:paraId="2FFBCDE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an RRCResumeComplete message within (10* 2 2^numerology +1+TDL+K2)slots after successful completion of step 14a5?</w:t>
      </w:r>
    </w:p>
    <w:p w14:paraId="6A161B9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f_NR5GC_RRC_ProcedureDelayWithRACH( 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D2D241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cas_NR_SRB1_RrcPdu_REQ(nr_Cell1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cs_38508_RRCResume(tsc_NR_RRC_TI_Def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v_EncodedSCG_Config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v_RadioBearerConfigResume))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77CE044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car_NR_SRB1_RrcPdu_IND(nr_Cell1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5862E8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14a5Ab2"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B3765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3AD0A3A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v_NR_RachProcedureConfig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f_NR_InitialiseRachProcedure(nr_Cell1)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1231DC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f_NR_SS_RachProcedureConfig(nr_Cell1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v_NR_RachProcedureConfig)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B3B1D0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5D5BAE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14a6-14a7" siclog@</w:t>
      </w:r>
    </w:p>
    <w:p w14:paraId="037051F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//Void</w:t>
      </w:r>
    </w:p>
    <w:p w14:paraId="07062C7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12E52EC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D40FFD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14-21" siclog@</w:t>
      </w:r>
    </w:p>
    <w:p w14:paraId="41A453C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//Void</w:t>
      </w:r>
    </w:p>
    <w:p w14:paraId="582F677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DA210F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22" siclog@</w:t>
      </w:r>
    </w:p>
    <w:p w14:paraId="3D716C1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re-adjusts the SS levels according to row "T1" in table 8.1.5.8.1.3.2-1/2 in order that the radio link quality of NR Cell 1 is degraded, and NR Cell 2 is suitable for camping</w:t>
      </w:r>
    </w:p>
    <w:p w14:paraId="434C3CB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f_NR_SetCellPowerList(v_CellPowerList_AtT1)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EC31A1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DCBDE3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23" siclog@</w:t>
      </w:r>
    </w:p>
    <w:p w14:paraId="1119786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//Wait 1s to let T310 expire</w:t>
      </w:r>
    </w:p>
    <w:p w14:paraId="192C710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t_Wait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start (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58F8746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E95837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24" siclog@</w:t>
      </w:r>
    </w:p>
    <w:p w14:paraId="58E1E22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UE transmits an RRCReestablishmentRequest message on Cell 2</w:t>
      </w:r>
    </w:p>
    <w:p w14:paraId="6CAD84D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v_RNTI_Value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f_NR_CellInfo_GetRNTI(nr_Cell1)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7CD754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v_PhysCellId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f_NR_CellInfo_GetPhysicalCellId(nr_Cell1)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018405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f_NR_CellInfo_SetRNTI(nr_Cell2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tsc_C_RNTI_Value4)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D68270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f_NR_SS_C_RNTI_Config(nr_Cell2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tsc_C_RNTI_Value4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tsc_NoCnfReq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tsc_FollowOnFlag)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FAD71C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R5s240284 sic@</w:t>
      </w:r>
    </w:p>
    <w:p w14:paraId="1BF30F6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v_RachProcedureConfigReestablishment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RachProcedureList[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ContentionResolution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Msg4_Based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SearchSpaceAndDci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DciInfo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Format_1_0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PdschHarqTimingIndicator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Value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f_NR_DciFormat_1_0_RRCDelayPdschHarqTimingIndicator(v_SCS)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56A1AA2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f_NR_SS_CommonCellConfig(nr_Cell2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cads_NR_RachProcedure_DcchDtchToCSS_Config_REQ(nr_Cell2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tsc_CnfReq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30A1AB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                                  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v_RachProcedureConfigReestablishment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R5-225418, R5s230476 R5s230884 sic@</w:t>
      </w:r>
    </w:p>
    <w:p w14:paraId="05B002A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cs_NR_SearchSpaceDlDciAssignment_CSSType1(v_NR_PhysicalParameters)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C62732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cs_NR_SearchSpaceUlDciAssignmentCSS(v_NR_PhysicalParameters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cs_NR_DciFormat_0_0_Params)))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E922C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v_ShortMAC_I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f_NR_Calculate_ShortMAC(nr_Cell1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nr_Cell2)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5E8AE5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0A7555B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alt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{</w:t>
      </w:r>
    </w:p>
    <w:p w14:paraId="5265141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[]SRB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receive(car_NR_SRB0_RrcPdu_IND(nr_Cell2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cr_38508_RRCReestablishmentRequest(cr_NR_ReestabUE_Identity (v_RNTI_Value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v_PhysCellId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v_ShortMAC_I)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otherFailure)))</w:t>
      </w:r>
    </w:p>
    <w:p w14:paraId="0AC1417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{</w:t>
      </w:r>
    </w:p>
    <w:p w14:paraId="32F9ADD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t_Wait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stop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F8F577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291A5C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[]t_Wait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timeout</w:t>
      </w:r>
    </w:p>
    <w:p w14:paraId="7354A08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{</w:t>
      </w:r>
    </w:p>
    <w:p w14:paraId="10A087F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SRB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receive(car_NR_SRB0_RrcPdu_IND(nr_Cell2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cr_38508_RRCReestablishmentRequest(cr_NR_ReestabUE_Identity (v_RNTI_Value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v_PhysCellId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v_ShortMAC_I)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otherFailure)))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98BAA9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7E1B9F9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04C579B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25 - 26 " siclog@</w:t>
      </w:r>
    </w:p>
    <w:p w14:paraId="26D9F9B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RRCReestablishment message on slot #i in the radio frame,where: i = 1 for micro=0,1  i = 21 for micro=3</w:t>
      </w:r>
    </w:p>
    <w:p w14:paraId="134E358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(10*2^numerology+1+TDL) slots after step 25 to schedule PUSCH. IF UE transmits a Random Access Preamble, then SS sends RAR. (Note 1, Note 2)</w:t>
      </w:r>
    </w:p>
    <w:p w14:paraId="3A68578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//Check: Does the UE transmit an RRCReestablishmentComplete message within (10*2^numerology+1+TDL+K2) slots after successful completion of step 25? (Note 1, Note 2, Note 3)</w:t>
      </w:r>
    </w:p>
    <w:p w14:paraId="4FF2CDE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R5-217815 R5-217830 sic@</w:t>
      </w:r>
    </w:p>
    <w:p w14:paraId="30D2EEE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f_NR_SS_AS_ActivateSecurity_Current(nr_Cell2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true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245D7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922DC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f_NR5GC_RRC_ProcedureDelayWithRACH(nr_Cell2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96B2F2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                                   cas_NR_SRB1_RrcPdu_REQ(nr_Cell2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cs_38508_RRCReestablishment_Def(tsc_NR_RRC_TI_Def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FFD8EB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car_NR_SRB1_RrcPdu_IND(nr_Cell2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cr_38508_RRCReestablishmentComplete)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D58D34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26"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3AD374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272DC64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//@siclog "Step 26A - 26B" siclog@</w:t>
      </w:r>
    </w:p>
    <w:p w14:paraId="221D645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RRCReconfiguration message to resume existing radio bearer.</w:t>
      </w:r>
    </w:p>
    <w:p w14:paraId="5C9E6A4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UE transmit an RRCReconfigurationComplete message.</w:t>
      </w:r>
    </w:p>
    <w:p w14:paraId="4460842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f_NR5GC_RRCReestablishment_Steps8To13(nr_Cell1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nr_Cell2)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5BBB6B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C3C1921" w14:textId="467A49D7" w:rsidR="002D2B31" w:rsidRDefault="002D2B31" w:rsidP="000557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}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//end of f_TC_8_1_5_8_1_NR5GC_TestBody</w:t>
      </w:r>
    </w:p>
    <w:p w14:paraId="3FA64698" w14:textId="77777777" w:rsidR="00055727" w:rsidRPr="00055727" w:rsidRDefault="00055727" w:rsidP="00055727">
      <w:pPr>
        <w:rPr>
          <w:lang w:eastAsia="en-GB"/>
        </w:rPr>
      </w:pPr>
    </w:p>
    <w:p w14:paraId="32AA66EB" w14:textId="469194C9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BD50F4">
        <w:rPr>
          <w:rFonts w:cs="Arial"/>
          <w:b/>
          <w:bCs/>
          <w:color w:val="000000"/>
          <w:lang w:val="en-US" w:eastAsia="en-GB"/>
        </w:rPr>
        <w:t>f_TC_8_1_5_8_2_x_NR5GC_TestBody</w:t>
      </w:r>
      <w:bookmarkEnd w:id="34"/>
      <w:bookmarkEnd w:id="35"/>
      <w:bookmarkEnd w:id="3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70F3E678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997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95FD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7630DE">
              <w:t>f_TC_8_1_5_8_2_x_NR5GC_TestBody</w:t>
            </w:r>
          </w:p>
        </w:tc>
      </w:tr>
      <w:tr w:rsidR="00826E70" w14:paraId="6BC4C7E2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8872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B2F" w14:textId="458BF0AD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</w:p>
        </w:tc>
      </w:tr>
      <w:tr w:rsidR="00826E70" w14:paraId="4AC159D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12D3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DE1" w14:textId="77777777" w:rsidR="00826E70" w:rsidRPr="007520C3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 w:rsidRPr="003A63AB">
              <w:rPr>
                <w:rFonts w:cs="Arial"/>
                <w:noProof/>
              </w:rPr>
              <w:t>Table 8.1.5.8.2.1.3.3-7: Physical layer parameters for DCI format 1_0</w:t>
            </w:r>
            <w:r>
              <w:rPr>
                <w:rFonts w:cs="Arial"/>
                <w:noProof/>
              </w:rPr>
              <w:t xml:space="preserve"> is implemented at </w:t>
            </w:r>
            <w:r w:rsidRPr="003A63AB">
              <w:rPr>
                <w:rFonts w:cs="Arial"/>
                <w:noProof/>
              </w:rPr>
              <w:t>Steps 6a5</w:t>
            </w:r>
            <w:r>
              <w:rPr>
                <w:rFonts w:cs="Arial"/>
                <w:noProof/>
              </w:rPr>
              <w:t xml:space="preserve"> of the function </w:t>
            </w:r>
            <w:r w:rsidRPr="00380B33">
              <w:rPr>
                <w:rFonts w:cs="Arial"/>
                <w:b/>
                <w:noProof/>
              </w:rPr>
              <w:t>f_TC_8_1_5_8_2_x_NR5GC_TestBody</w:t>
            </w:r>
          </w:p>
        </w:tc>
      </w:tr>
      <w:tr w:rsidR="00826E70" w14:paraId="570339E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470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0C6" w14:textId="14E68BEE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780E4C">
              <w:rPr>
                <w:rFonts w:ascii="Arial" w:hAnsi="Arial" w:cs="Arial"/>
                <w:lang w:eastAsia="en-GB"/>
              </w:rPr>
              <w:t>RRC_Others_CA_NR5GC</w:t>
            </w:r>
          </w:p>
        </w:tc>
      </w:tr>
      <w:tr w:rsidR="00826E70" w14:paraId="4C050069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CAC" w14:textId="77777777" w:rsidR="00826E70" w:rsidRPr="00277FB4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77FB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AD3" w14:textId="51F70FFA" w:rsidR="00826E70" w:rsidRPr="00277FB4" w:rsidRDefault="00561AEA" w:rsidP="00622767">
            <w:pPr>
              <w:rPr>
                <w:rFonts w:ascii="Arial" w:hAnsi="Arial"/>
                <w:highlight w:val="cyan"/>
                <w:lang w:eastAsia="zh-CN"/>
              </w:rPr>
            </w:pPr>
            <w:r w:rsidRPr="00277FB4">
              <w:rPr>
                <w:rFonts w:ascii="Arial" w:hAnsi="Arial"/>
                <w:highlight w:val="cyan"/>
                <w:lang w:eastAsia="zh-CN"/>
              </w:rPr>
              <w:t>Accepted, the values need to be changed for all SCS.</w:t>
            </w:r>
            <w:r w:rsidR="004D2B82" w:rsidRPr="00277FB4">
              <w:rPr>
                <w:rFonts w:ascii="Arial" w:hAnsi="Arial"/>
                <w:highlight w:val="cyan"/>
                <w:lang w:eastAsia="zh-CN"/>
              </w:rPr>
              <w:t xml:space="preserve"> See MCC160 proposed implementation below.</w:t>
            </w:r>
          </w:p>
        </w:tc>
      </w:tr>
    </w:tbl>
    <w:p w14:paraId="76ED9B3A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1468ED2B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3D0D3EAB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01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1B8FF7B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7D1F094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AB32AC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v_SCGConfigCA := f_NR_GetSCGConfig_SCellAdd(p_SCell, tsc_NR_SCellIndex_1);</w:t>
            </w:r>
          </w:p>
          <w:p w14:paraId="367BF8A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4CFF87B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02058DC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A1C1A0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131E59A2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14:paraId="0E6147F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1367D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1484508C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3312B45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6F9E6C1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        //@sic R5s220835 sic@</w:t>
            </w:r>
          </w:p>
          <w:p w14:paraId="2BA678F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2C7A785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siclog@</w:t>
            </w:r>
          </w:p>
          <w:p w14:paraId="716668D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sCellToAddModList to add SCell(Cell 3)</w:t>
            </w:r>
          </w:p>
          <w:p w14:paraId="00D0901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5C33AA2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within (16*2microsec+1+TDL+K2) slots after successful completion of step 1? (Note 1, Note 2, Note 3)</w:t>
            </w:r>
          </w:p>
          <w:p w14:paraId="45145D8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39561AC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f_NR_GetNextSendOccasion_DL(p_PCell,500);</w:t>
            </w:r>
          </w:p>
          <w:p w14:paraId="374D35D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(f_NR_CellInfo_GetSCS(p_PCell) != kHz15) {   //@sic R5s230375 R5s230510 sic@</w:t>
            </w:r>
          </w:p>
          <w:p w14:paraId="2817E0E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v_TimingInfo2 := f_SubFrameTiming_AddMilliSeconds(v_TimingInfo, 5); // 5 ms later</w:t>
            </w:r>
          </w:p>
          <w:p w14:paraId="371D0A8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0292DB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76CA9A9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5598A09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559AB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7E1C705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240E6CA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586A512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f_NR5GC_RRC_ProcedureDelay(p_PCell,</w:t>
            </w:r>
          </w:p>
          <w:p w14:paraId="01B817E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cas_NR_SRB1_RrcPdu_REQ(p_PCell, cs_TimingInfo_NR(v_TimingInfo), cs_38508_RRCReconfiguration(tsc_NR_RRC_TI_Def, -, -, -, v_V1530Ext), crs_MacBearerRouting(p_PCell)), //@sic R5s221132 sic@</w:t>
            </w:r>
          </w:p>
          <w:p w14:paraId="0E794DB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car_NR_SRB_RrcPdu_IND(p_PCell, tsc_NR_RbId_SRB1, cr_38508_RRCReconfigurationComplete, - , crs_MacBearerRouting(p_PCell)),</w:t>
            </w:r>
          </w:p>
          <w:p w14:paraId="5EA613D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2453BA6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3B21F99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f_NR_ULGrantConfiguration_Start(p_PCell);   //@sic R5s220365 sic@</w:t>
            </w:r>
          </w:p>
          <w:p w14:paraId="21704A2E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DA8F0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3AAD712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release SCell(Cell 3)</w:t>
            </w:r>
          </w:p>
          <w:p w14:paraId="2ADAEA2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RRCReconfigurationComplete message</w:t>
            </w:r>
          </w:p>
          <w:p w14:paraId="2B5636E9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</w:t>
            </w:r>
          </w:p>
          <w:p w14:paraId="2585407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06FB7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 {</w:t>
            </w:r>
          </w:p>
          <w:p w14:paraId="1AE8A1E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96CBF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"Step6a1" siclog@</w:t>
            </w:r>
          </w:p>
          <w:p w14:paraId="591BA86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pc_inactiveState THEN the SS transmits an RRCRelease message with suspendConfig.</w:t>
            </w:r>
          </w:p>
          <w:p w14:paraId="15188A4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f_NR_RRC_InactiveDef(p_PCell);</w:t>
            </w:r>
          </w:p>
          <w:p w14:paraId="697DA03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78DA7E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"Step6a2" siclog@</w:t>
            </w:r>
          </w:p>
          <w:p w14:paraId="1E62CC3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4F406B6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75648AE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D31CD3C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"Step6a3" siclog@</w:t>
            </w:r>
          </w:p>
          <w:p w14:paraId="6A9B407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SS transmits a Paging message including a matched ng-5G-S-TMSI.</w:t>
            </w:r>
          </w:p>
          <w:p w14:paraId="3CBD0112" w14:textId="71019A89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f_NR_Paging_Def(p_PCell, RRC_INACTIVE);</w:t>
            </w:r>
          </w:p>
          <w:p w14:paraId="69EEB4FD" w14:textId="0F75D9F3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6872EA" w14:textId="37EE40B0" w:rsidR="00913280" w:rsidRPr="00850B74" w:rsidRDefault="00913280" w:rsidP="009132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402A00C9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266CF09E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55D9170C" w14:textId="77777777" w:rsidTr="006227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FD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0B00DDA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3B438198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CF73B8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v_SCGConfigCA := f_NR_GetSCGConfig_SCellAdd(p_SCell, tsc_NR_SCellIndex_1);</w:t>
            </w:r>
          </w:p>
          <w:p w14:paraId="5C9728F7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2E0B84B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0AF02DEA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3B1E290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0F189BCE" w14:textId="77777777" w:rsidR="00826E70" w:rsidRPr="00AF288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F288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AF288C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AF28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288C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AF288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14:paraId="3E1DF2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8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E8EE4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0C08D3C3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v_TimingInfo; //@sic R5s210842 change 1 sic@</w:t>
            </w:r>
          </w:p>
          <w:p w14:paraId="49B090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15A0412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        //@sic R5s220835 sic@</w:t>
            </w:r>
          </w:p>
          <w:p w14:paraId="3FEFE2B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0DA2C4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siclog@</w:t>
            </w:r>
          </w:p>
          <w:p w14:paraId="7CE15B6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sCellToAddModList to add SCell(Cell 3)</w:t>
            </w:r>
          </w:p>
          <w:p w14:paraId="6C7DA1A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2AAEF53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within (16*2microsec+1+TDL+K2) slots after successful completion of step 1? (Note 1, Note 2, Note 3)</w:t>
            </w:r>
          </w:p>
          <w:p w14:paraId="1501C9F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00AF0A0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f_NR_GetNextSendOccasion_DL(p_PCell,500);</w:t>
            </w:r>
          </w:p>
          <w:p w14:paraId="561FEEC7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(f_NR_CellInfo_GetSCS(p_PCell) != kHz15) {   //@sic R5s230375 R5s230510 sic@</w:t>
            </w:r>
          </w:p>
          <w:p w14:paraId="221832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1552136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8C0020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491BBB8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47F6588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AFF4A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0948DBC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4B23E42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3AF40F2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f_NR5GC_RRC_ProcedureDelay(p_PCell,</w:t>
            </w:r>
          </w:p>
          <w:p w14:paraId="3FF6D98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cas_NR_SRB1_RrcPdu_REQ(p_PCell, cs_TimingInfo_NR(v_TimingInfo), cs_38508_RRCReconfiguration(tsc_NR_RRC_TI_Def, -, -, -, v_V1530Ext), crs_MacBearerRouting(p_PCell)), //@sic R5s221132 sic@</w:t>
            </w:r>
          </w:p>
          <w:p w14:paraId="7C0337D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car_NR_SRB_RrcPdu_IND(p_PCell, tsc_NR_RbId_SRB1, cr_38508_RRCReconfigurationComplete, - , crs_MacBearerRouting(p_PCell)),</w:t>
            </w:r>
          </w:p>
          <w:p w14:paraId="2282880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04AA3D4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11FCBAF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f_NR_ULGrantConfiguration_Start(p_PCell);   //@sic R5s220365 sic@</w:t>
            </w:r>
          </w:p>
          <w:p w14:paraId="279E1D4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D519E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4550BF1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release SCell(Cell 3)</w:t>
            </w:r>
          </w:p>
          <w:p w14:paraId="45BEAF8A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RRCReconfigurationComplete message</w:t>
            </w:r>
          </w:p>
          <w:p w14:paraId="3F611C1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</w:t>
            </w:r>
          </w:p>
          <w:p w14:paraId="0B7FB23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E3C3B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 {</w:t>
            </w:r>
          </w:p>
          <w:p w14:paraId="08D8FD8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82218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"Step6a1" siclog@</w:t>
            </w:r>
          </w:p>
          <w:p w14:paraId="264CB51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pc_inactiveState THEN the SS transmits an RRCRelease message with suspendConfig.</w:t>
            </w:r>
          </w:p>
          <w:p w14:paraId="67CD3CE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f_NR_RRC_InactiveDef(p_PCell);</w:t>
            </w:r>
          </w:p>
          <w:p w14:paraId="47A55CA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DE149F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"Step6a2" siclog@</w:t>
            </w:r>
          </w:p>
          <w:p w14:paraId="36E0536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56EBED0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33F2281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F92424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 := f_NR_InitialiseRachProcedure(nr_Cell1);</w:t>
            </w:r>
          </w:p>
          <w:p w14:paraId="4FEC69D8" w14:textId="5E4ECFE6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(f_NR_CellInfo_GetIsFDD(nr_Cell1)){  </w:t>
            </w:r>
          </w:p>
          <w:p w14:paraId="3BA56B8B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v_NR_RachProcedureConfig.RachProcedureList[0].ContentionResolution.Msg4_Based.SearchSpaceAndDci.DciInfo.Format.Format_1_0.PdschHarqTimingIndicator.Value := '010'B;    </w:t>
            </w:r>
          </w:p>
          <w:p w14:paraId="541B98CC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}</w:t>
            </w:r>
          </w:p>
          <w:p w14:paraId="41C1BA2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f_NR_SS_RachProcedureConfig(nr_Cell1, v_NR_RachProcedureConfig);</w:t>
            </w:r>
          </w:p>
          <w:p w14:paraId="400E4CAB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FA01D4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"Step6a3" siclog@</w:t>
            </w:r>
          </w:p>
          <w:p w14:paraId="3C91035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SS transmits a Paging message including a matched ng-5G-S-TMSI.</w:t>
            </w:r>
          </w:p>
          <w:p w14:paraId="2F0A8E94" w14:textId="65CFC0E6" w:rsidR="00826E70" w:rsidRP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f_NR_Paging_Def(p_PCell, RRC_INACTIVE);</w:t>
            </w:r>
          </w:p>
          <w:p w14:paraId="27DF4E6E" w14:textId="77777777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30C9C68" w14:textId="14683BDE" w:rsidR="00590211" w:rsidRPr="0059232D" w:rsidRDefault="00590211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46315E80" w14:textId="77777777" w:rsidR="00C14A6C" w:rsidRDefault="00C14A6C" w:rsidP="00C14A6C">
      <w:pPr>
        <w:rPr>
          <w:lang w:eastAsia="en-GB"/>
        </w:rPr>
      </w:pPr>
      <w:bookmarkStart w:id="37" w:name="_Toc162534032"/>
      <w:bookmarkStart w:id="38" w:name="_Toc162960999"/>
      <w:bookmarkStart w:id="39" w:name="_Toc162961029"/>
    </w:p>
    <w:p w14:paraId="24043A4A" w14:textId="62631E87" w:rsidR="00C14A6C" w:rsidRPr="00C14A6C" w:rsidRDefault="00C14A6C" w:rsidP="00C14A6C">
      <w:pPr>
        <w:rPr>
          <w:b/>
          <w:bCs/>
          <w:lang w:eastAsia="en-GB"/>
        </w:rPr>
      </w:pPr>
      <w:r w:rsidRPr="00C14A6C">
        <w:rPr>
          <w:b/>
          <w:bCs/>
          <w:lang w:eastAsia="en-GB"/>
        </w:rPr>
        <w:t>MCC160 proposed implementation</w:t>
      </w:r>
    </w:p>
    <w:p w14:paraId="487BB583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DC072F">
        <w:rPr>
          <w:rFonts w:ascii="Consolas" w:hAnsi="Consolas"/>
          <w:color w:val="008000"/>
          <w:sz w:val="16"/>
          <w:szCs w:val="16"/>
          <w:lang w:eastAsia="en-GB"/>
        </w:rPr>
        <w:t>/*</w:t>
      </w:r>
    </w:p>
    <w:p w14:paraId="4CEF37B5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8000"/>
          <w:sz w:val="16"/>
          <w:szCs w:val="16"/>
          <w:lang w:eastAsia="en-GB"/>
        </w:rPr>
        <w:t>   * @desc      Return PDSCH-to-HARQ_feedback timing indicator as according to 38.523-1 Table 8.1.5.8.2.1.3.3-7 and Table 8.1.5.8.1.3.3-11</w:t>
      </w:r>
    </w:p>
    <w:p w14:paraId="103901C9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8000"/>
          <w:sz w:val="16"/>
          <w:szCs w:val="16"/>
          <w:lang w:eastAsia="en-GB"/>
        </w:rPr>
        <w:t>   */</w:t>
      </w:r>
    </w:p>
    <w:p w14:paraId="76062620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function f_NR_DciFormat_1_0_RRCDelayPdschHarqTimingIndicator(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SubcarrierSpacing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p_SCS)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return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B3_Type</w:t>
      </w:r>
    </w:p>
    <w:p w14:paraId="64F19CF9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{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241FE655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var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B3_Type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v_Value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76D4179A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</w:p>
    <w:p w14:paraId="419A6F26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select (p_SCS) {</w:t>
      </w:r>
    </w:p>
    <w:p w14:paraId="5CA6D68D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case(kHz15)  { v_Value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'010'B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  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/* 3 slots */</w:t>
      </w:r>
    </w:p>
    <w:p w14:paraId="0781BF96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case(kHz30)  { v_Value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'110'B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  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/* 7 slots */</w:t>
      </w:r>
    </w:p>
    <w:p w14:paraId="179F813C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case(kHz120) { v_Value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'010'B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  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/* 3 slots */</w:t>
      </w:r>
    </w:p>
    <w:p w14:paraId="5D2DA6EC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case else    { FatalError(__FILE__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__LINE__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"Invalid SubcarrierSpacing"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</w:t>
      </w:r>
    </w:p>
    <w:p w14:paraId="3B699A8E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}</w:t>
      </w:r>
    </w:p>
    <w:p w14:paraId="5D5B05DD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return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v_Value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07FCC5AE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}</w:t>
      </w:r>
    </w:p>
    <w:p w14:paraId="2E09A2F0" w14:textId="5D22A127" w:rsidR="00C14A6C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eastAsia="en-GB"/>
        </w:rPr>
      </w:pPr>
      <w:r w:rsidRPr="00DC072F">
        <w:rPr>
          <w:sz w:val="16"/>
          <w:szCs w:val="16"/>
          <w:lang w:eastAsia="en-GB"/>
        </w:rPr>
        <w:t xml:space="preserve"> </w:t>
      </w:r>
    </w:p>
    <w:p w14:paraId="3F5D52A2" w14:textId="77777777" w:rsidR="00442EC3" w:rsidRPr="00442EC3" w:rsidRDefault="00DC072F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="00442EC3" w:rsidRPr="00442EC3">
        <w:rPr>
          <w:rFonts w:ascii="Consolas" w:hAnsi="Consolas"/>
          <w:color w:val="000000"/>
          <w:sz w:val="16"/>
          <w:szCs w:val="16"/>
          <w:lang w:eastAsia="en-GB"/>
        </w:rPr>
        <w:t>  function f_TC_8_1_5_8_2_x_NR5GC_TestBody(</w:t>
      </w:r>
      <w:r w:rsidR="00442EC3" w:rsidRPr="00442EC3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r w:rsidR="00442EC3"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p_PCell</w:t>
      </w:r>
      <w:r w:rsidR="00442EC3"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7A37E09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p_SCell)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NR5GC_PTC</w:t>
      </w:r>
    </w:p>
    <w:p w14:paraId="4CAF4B6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{</w:t>
      </w:r>
    </w:p>
    <w:p w14:paraId="7BEDA7A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CellGroupConfig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v_SCGConfigCA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f_NR_GetSCGConfig_SCellAdd(p_SCell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tsc_NR_SCellIndex_1)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46AD8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CellGroupConfig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v_SCGConfig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D7CF76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RRCReconfiguration_v1530_IEs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v_V1530Ext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cs_NR_RRCReconfiguration_v1530_IEs(bit2oct(encvalue(v_SCGConfigCA)))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E2CFE7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RadioBearerConfig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F2A19D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DRB_ToAddModList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v_DRB_ToAddModList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D2DBF9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NR_DRBInfoList_Type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v_ExistingDRBs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f_NR5GC_MobileInfo_GetDRBInfoList()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F1CF5E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NR_RachProcedureConfig_Type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v_NR_RachProcedureConfig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f_NR_InitialiseRachProcedure(p_PCell)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51363A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i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3E306B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v_TimingInfo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R5s210842 change 1 sic@</w:t>
      </w:r>
    </w:p>
    <w:p w14:paraId="4785566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v_TimingInfo2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R5s210842 change 1 sic@</w:t>
      </w:r>
    </w:p>
    <w:p w14:paraId="6151530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NR_RadioBearerList_Type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v_SS_Config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f_NR5GC_GetRadioBearerList(v_ExistingDRBs)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R5s220835 sic@</w:t>
      </w:r>
    </w:p>
    <w:p w14:paraId="07EC60E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SubcarrierSpacing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v_SCS 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f_NR_CellInfo_GetSCS(p_PCell)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R5s240283 sic@</w:t>
      </w:r>
    </w:p>
    <w:p w14:paraId="124D904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4A5976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"Steps 1-3" siclog@</w:t>
      </w:r>
    </w:p>
    <w:p w14:paraId="1FAE954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SS transmits an RRCReconfiguration message with sCellToAddModList to add SCell(Cell 3)</w:t>
      </w:r>
    </w:p>
    <w:p w14:paraId="07A086A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SS starts transmitting a periodic DCI from (16*2microsec+1+TDL) slots after step 1 to schedule PUSCH.</w:t>
      </w:r>
    </w:p>
    <w:p w14:paraId="345981D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Check: Does the UE transmit an RRCReconfigurationComplete message within (16*2microsec+1+TDL+K2) slots after successful completion of step 1? (Note 1, Note 2, Note 3)</w:t>
      </w:r>
    </w:p>
    <w:p w14:paraId="68D5F2A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R5s210842 change 1 sic@</w:t>
      </w:r>
    </w:p>
    <w:p w14:paraId="72CB1F0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v_TimingInfo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f_NR_GetNextSendOccasion_DL(p_PCell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500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5721D0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if (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v_SCS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!= kHz15) {                     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R5s230375 R5s230510 sic@</w:t>
      </w:r>
    </w:p>
    <w:p w14:paraId="35D01BC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v_TimingInfo2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f_SubFrameTiming_AddMilliSeconds(v_TimingInfo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5 ms later</w:t>
      </w:r>
    </w:p>
    <w:p w14:paraId="0BC5E4A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} else {</w:t>
      </w:r>
    </w:p>
    <w:p w14:paraId="41E29CB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//Allow more time for FDD/TDD SCS=15kHz - k1=7 - reconfigure SS after UL HARQ feedback is received by SS</w:t>
      </w:r>
    </w:p>
    <w:p w14:paraId="2DA2C01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v_TimingInfo2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f_SubFrameTiming_AddMilliSeconds(v_TimingInfo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10 ms later</w:t>
      </w:r>
    </w:p>
    <w:p w14:paraId="57B11C1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4090368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f_NR_ConfigPCell_AddRelSCells(p_PCell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{p_SCell}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tsc_PCellIndex_0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cs_TimingInfo_NR(v_TimingInfo2)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f_NR_CellInfo_GetRNTI(p_PCell))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881F5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f_NR_ConfigSCell(p_SCell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v_SCGConfigCA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cs_TimingInfo_NR(v_TimingInfo2))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27786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R5s220365 sic@</w:t>
      </w:r>
    </w:p>
    <w:p w14:paraId="514367A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f_NR5GC_RRC_ProcedureDelay(p_PCell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1ED4AA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cas_NR_SRB1_RrcPdu_REQ(p_PCell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cs_TimingInfo_NR(v_TimingInfo)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cs_38508_RRCReconfiguration(tsc_NR_RRC_TI_Def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v_V1530Ext)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crs_MacBearerRouting(p_PCell))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R5s221132 sic@</w:t>
      </w:r>
    </w:p>
    <w:p w14:paraId="2755338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                           car_NR_SRB_RrcPdu_IND(p_PCell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tsc_NR_RbId_SRB1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cr_38508_RRCReconfigurationComplete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 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crs_MacBearerRouting(p_PCell))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AA73DA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//converted in slots inside the function</w:t>
      </w:r>
    </w:p>
    <w:p w14:paraId="4CF5078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"Step 3"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F2FD54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f_NR_ULGrantConfiguration_Start(p_PCell)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R5s220365 sic@</w:t>
      </w:r>
    </w:p>
    <w:p w14:paraId="19153CC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5EC9D5F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"Steps 4-5" siclog@</w:t>
      </w:r>
    </w:p>
    <w:p w14:paraId="0021601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//The SS transmits an RRCReconfiguration message to release SCell(Cell 3)</w:t>
      </w:r>
    </w:p>
    <w:p w14:paraId="1B70D8A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//UE transmits an RRCReconfigurationComplete message</w:t>
      </w:r>
    </w:p>
    <w:p w14:paraId="5335622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f_NR5GC_Rel_1SCell(p_PCell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p_SCell)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20268D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17C428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if ( pc_inactiveState ) {</w:t>
      </w:r>
    </w:p>
    <w:p w14:paraId="47108FF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16F60E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"Step6a1" siclog@</w:t>
      </w:r>
    </w:p>
    <w:p w14:paraId="08E6436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IF pc_inactiveState THEN the SS transmits an RRCRelease message with suspendConfig.</w:t>
      </w:r>
    </w:p>
    <w:p w14:paraId="04B4C86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f_NR_RRC_InactiveDef(p_PCell)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679905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</w:p>
    <w:p w14:paraId="20A2D01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"Step6a2" siclog@</w:t>
      </w:r>
    </w:p>
    <w:p w14:paraId="2115D99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//Wait 1s to let UE enter RRC_INACTIVE state.</w:t>
      </w:r>
    </w:p>
    <w:p w14:paraId="5E48A05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f_Delay(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3CDFF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</w:p>
    <w:p w14:paraId="7168A17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 R5s240284 sic@</w:t>
      </w:r>
    </w:p>
    <w:p w14:paraId="5607BF9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Set PDSCH-to-HARQ_feedback timing indicator in DCI 1_0 as per Table 8.1.5.8.1.3.3-11</w:t>
      </w:r>
    </w:p>
    <w:p w14:paraId="1401E3B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  v_NR_RachProcedureConfig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RachProcedureList[</w:t>
      </w:r>
      <w:r w:rsidRPr="00442EC3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0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]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ContentionResolution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Msg4_Based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SearchSpaceAndDci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DciInfo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Format_1_0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PdschHarqTimingIndicator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Value 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f_NR_DciFormat_1_0_RRCDelayPdschHarqTimingIndicator(v_SCS)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 </w:t>
      </w:r>
    </w:p>
    <w:p w14:paraId="278A073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  f_NR_SS_RachProcedureConfig(nr_Cell1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v_NR_RachProcedureConfig)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75431BF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A940CC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"Step6a3" siclog@</w:t>
      </w:r>
    </w:p>
    <w:p w14:paraId="0CB9E2B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SS transmits a Paging message including a matched ng-5G-S-TMSI.</w:t>
      </w:r>
    </w:p>
    <w:p w14:paraId="523B4C7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f_NR_Paging_Def(p_PCell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RRC_INACTIVE)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7F13DB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CDA1A3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"Step6a4" siclog@</w:t>
      </w:r>
    </w:p>
    <w:p w14:paraId="262D277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UE transmits an RRCResumeRequest message.</w:t>
      </w:r>
    </w:p>
    <w:p w14:paraId="2D4FFED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f_NR_RRC_ResumeRequest_Def(p_PCell)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0F116B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C01275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v_SCGConfig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f_NR_GetSCGConfigResume(p_PCell)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condition RESUME</w:t>
      </w:r>
    </w:p>
    <w:p w14:paraId="034E618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v_SCGConfig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mac_CellGroupConfig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v_SCGConfigCA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mac_CellGroupConfig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condition SCell_add</w:t>
      </w:r>
    </w:p>
    <w:p w14:paraId="70FFA7A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v_SCGConfig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sCellToAddModList  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v_SCGConfigCA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sCellToAddModList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condition SCell_add</w:t>
      </w:r>
    </w:p>
    <w:p w14:paraId="1ACF429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for (i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i &lt; lengthof(v_ExistingDRBs)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i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i+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1C3B00D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v_DRB_ToAddModList[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i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]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cs_NR_DRB_ToAddMod(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i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DRB_Id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true_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E9AF08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3909162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v_RadioBearerConfig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cs_38508_RadioBearerConfigDef({cs_NR_SRB_ToAddMod_ReestablishPDCP(tsc_SRB2)}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v_DRB_ToAddModList)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CA46E4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f_NR_SS_CommonRadioBearerConfig(p_PCell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v_SS_Config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cs_TimingInfo_Now)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R5s220835 sic@</w:t>
      </w:r>
    </w:p>
    <w:p w14:paraId="3B26660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</w:t>
      </w:r>
    </w:p>
    <w:p w14:paraId="4B2570D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R5s210620 R5s210842 change 1 sic@</w:t>
      </w:r>
    </w:p>
    <w:p w14:paraId="7666AE7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v_TimingInfo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f_NR_GetNextSendOccasion_DL(p_PCell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500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C3FD43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if (v_SCS != kHz15) {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R5s230510 sic@</w:t>
      </w:r>
    </w:p>
    <w:p w14:paraId="17BCF27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v_TimingInfo2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f_SubFrameTiming_AddMilliSeconds(v_TimingInfo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5 ms later</w:t>
      </w:r>
    </w:p>
    <w:p w14:paraId="46AE605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} else {</w:t>
      </w:r>
    </w:p>
    <w:p w14:paraId="2AB31B1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//Allow more time for FDD/TDD SCS=15kHz - k1=7 - reconfigure SS after UL HARQ feedback is received by SS</w:t>
      </w:r>
    </w:p>
    <w:p w14:paraId="3423E6C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v_TimingInfo2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f_SubFrameTiming_AddMilliSeconds(v_TimingInfo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10 ms later</w:t>
      </w:r>
    </w:p>
    <w:p w14:paraId="60591F7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5618AA1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f_NR_ConfigPCell_AddRelSCells(p_PCell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{p_SCell}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tsc_PCellIndex_0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cs_TimingInfo_NR(v_TimingInfo2)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f_NR_CellInfo_GetRNTI(p_PCell))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B410A7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f_NR_ConfigSCell(p_SCell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v_SCGConfigCA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cs_TimingInfo_NR(v_TimingInfo2))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93C661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D24F31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"Steps 6a5 - 6a7" siclog@</w:t>
      </w:r>
    </w:p>
    <w:p w14:paraId="0D8EB3C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//The SS transmits an RRCResume message with sCellToAddModList to add SCell(Cell 3)</w:t>
      </w:r>
    </w:p>
    <w:p w14:paraId="36941EB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(16*2micros+1+TDL) slots after step 6a5 to schedule PUSCH.(Note 1, Note 2)</w:t>
      </w:r>
    </w:p>
    <w:p w14:paraId="6B6BB74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//Check: Does the UE transmit an RRCResumeComplete message within (16*2micros+1+TDL+K2) slots after successful completion of step 6a5? (Note 1, Note 2, Note 3)</w:t>
      </w:r>
    </w:p>
    <w:p w14:paraId="1E64479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R5-235291 R5-237424 sic@</w:t>
      </w:r>
    </w:p>
    <w:p w14:paraId="081A2E8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f_NR5GC_RRC_ProcedureDelayWithRACH(p_PCell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F77313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cas_NR_SRB1_RrcPdu_REQ(p_PCell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cs_TimingInfo_NR(v_TimingInfo)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cs_38508_RRCResume(tsc_NR_RRC_TI_Def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bit2oct(encvalue(v_SCGConfig))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v_RadioBearerConfig)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crs_MacBearerRouting(p_PCell))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AA77B0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car_NR_SRB1_RrcPdu_IND(p_PCell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cr_38508_RRCResumeComplete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crs_MacBearerRouting(p_PCell))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62754A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//converted in slots inside the function</w:t>
      </w:r>
    </w:p>
    <w:p w14:paraId="7DE7120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"Step 6a7"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4AACF4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f_NR_ULGrantConfiguration_Start(p_PCell)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R5s220365 sic@</w:t>
      </w:r>
    </w:p>
    <w:p w14:paraId="47DF076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</w:t>
      </w:r>
    </w:p>
    <w:p w14:paraId="522BB2C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//DRBs are not reconfigured in SS: that is ok as they are not used</w:t>
      </w:r>
    </w:p>
    <w:p w14:paraId="7175D37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v_NR_RachProcedureConfig 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f_NR_InitialiseRachProcedure(nr_Cell1)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503E099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f_NR_SS_RachProcedureConfig(p_PCell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v_NR_RachProcedureConfig)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01E66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</w:p>
    <w:p w14:paraId="1EF0D86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@siclog "Steps 6a8 - 6a9" siclog@</w:t>
      </w:r>
    </w:p>
    <w:p w14:paraId="18A9EED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R5-214618 sic@</w:t>
      </w:r>
    </w:p>
    <w:p w14:paraId="4A3D3DC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f_NR5GC_Rel_1SCell(p_PCell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p_SCell)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//Release CA so that MAC bearer routing is disabled</w:t>
      </w:r>
    </w:p>
    <w:p w14:paraId="2A7886B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6CD4D88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2D53910E" w14:textId="3C834F71" w:rsidR="00DC072F" w:rsidRPr="00DC072F" w:rsidRDefault="00DC072F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21"/>
          <w:szCs w:val="21"/>
          <w:lang w:eastAsia="en-GB"/>
        </w:rPr>
      </w:pPr>
    </w:p>
    <w:p w14:paraId="04561C54" w14:textId="55E8271D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50431B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37"/>
      <w:bookmarkEnd w:id="38"/>
      <w:bookmarkEnd w:id="3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27BD8313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6461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E157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104E00">
              <w:t>f_NR5GC_RRC_ProcedureDelay</w:t>
            </w:r>
          </w:p>
        </w:tc>
      </w:tr>
      <w:tr w:rsidR="00826E70" w14:paraId="4B559E58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39C8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B3F" w14:textId="66159C6E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  <w:r>
              <w:rPr>
                <w:rFonts w:cs="Arial"/>
                <w:noProof/>
              </w:rPr>
              <w:t>.</w:t>
            </w:r>
          </w:p>
        </w:tc>
      </w:tr>
      <w:tr w:rsidR="00826E70" w14:paraId="5B2816D4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6120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339" w14:textId="77777777" w:rsidR="00826E70" w:rsidRPr="00D84EF7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New parameter </w:t>
            </w:r>
            <w:r w:rsidRPr="00D84EF7">
              <w:rPr>
                <w:rFonts w:cs="Arial"/>
                <w:noProof/>
              </w:rPr>
              <w:t>InitialAccess</w:t>
            </w:r>
            <w:r>
              <w:rPr>
                <w:rFonts w:cs="Arial"/>
                <w:noProof/>
              </w:rPr>
              <w:t xml:space="preserve"> is added in the function </w:t>
            </w:r>
            <w:r w:rsidRPr="00D84EF7">
              <w:rPr>
                <w:rFonts w:cs="Arial"/>
                <w:b/>
                <w:noProof/>
              </w:rPr>
              <w:t>f_NR5GC_RRC_ProcedureDelay</w:t>
            </w:r>
            <w:r>
              <w:rPr>
                <w:rFonts w:cs="Arial"/>
                <w:b/>
                <w:noProof/>
              </w:rPr>
              <w:t xml:space="preserve"> </w:t>
            </w:r>
            <w:r>
              <w:rPr>
                <w:rFonts w:cs="Arial"/>
                <w:noProof/>
              </w:rPr>
              <w:t>to set the K1 value as “3” for FDD scenarios in procedure delay cases involving DCI_1_0 specific procedure</w:t>
            </w:r>
          </w:p>
        </w:tc>
      </w:tr>
      <w:tr w:rsidR="00826E70" w14:paraId="60CE41FA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AE7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B5F" w14:textId="30A47526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083890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826E70" w14:paraId="2D26CD3C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52F" w14:textId="77777777" w:rsidR="00826E70" w:rsidRPr="00AF288C" w:rsidRDefault="00826E70" w:rsidP="00622767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AF288C">
              <w:rPr>
                <w:rFonts w:ascii="Arial" w:hAnsi="Arial"/>
                <w:b/>
                <w:highlight w:val="gree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575" w14:textId="27C88644" w:rsidR="00826E70" w:rsidRPr="00AF288C" w:rsidRDefault="00AF288C" w:rsidP="00622767">
            <w:pPr>
              <w:rPr>
                <w:rFonts w:ascii="Arial" w:hAnsi="Arial"/>
                <w:highlight w:val="green"/>
                <w:lang w:eastAsia="zh-CN"/>
              </w:rPr>
            </w:pPr>
            <w:r w:rsidRPr="00AF288C">
              <w:rPr>
                <w:rFonts w:ascii="Arial" w:hAnsi="Arial"/>
                <w:highlight w:val="green"/>
                <w:lang w:eastAsia="zh-CN"/>
              </w:rPr>
              <w:t xml:space="preserve">Accepted according to agreed CR </w:t>
            </w:r>
            <w:r w:rsidRPr="00AF288C">
              <w:rPr>
                <w:rFonts w:ascii="Calibri" w:hAnsi="Calibri" w:cs="Calibri"/>
                <w:color w:val="000000"/>
                <w:sz w:val="22"/>
                <w:szCs w:val="22"/>
                <w:highlight w:val="green"/>
              </w:rPr>
              <w:t>R5-242531</w:t>
            </w:r>
          </w:p>
        </w:tc>
      </w:tr>
    </w:tbl>
    <w:p w14:paraId="449C4792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3A727E89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7EE4557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71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57813E3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143DED2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26BEB03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7C7B857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29BC5C1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A25657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</w:p>
          <w:p w14:paraId="47B2B69D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2E146ED7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60ED04B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v_T1Slots;</w:t>
            </w:r>
          </w:p>
          <w:p w14:paraId="7FDB0625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v_T2Slots;</w:t>
            </w:r>
          </w:p>
          <w:p w14:paraId="1087AA96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v_T3Slots;</w:t>
            </w:r>
          </w:p>
          <w:p w14:paraId="3FA7FAC2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v_T4Slots;</w:t>
            </w:r>
          </w:p>
          <w:p w14:paraId="2A4BBC2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67D9ED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0C43C8A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F75254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6C24E02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5DB70DB4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5295A9C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529E122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152B2F1F" w14:textId="77777777" w:rsidR="00826E70" w:rsidRPr="007C60A2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4BB80A5" w14:textId="77777777" w:rsidR="00826E70" w:rsidRPr="007C60A2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1842FF41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 integer v_GrantPeriodicity;</w:t>
            </w:r>
          </w:p>
          <w:p w14:paraId="5D4714C3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v_DL_RetransmissionCnt := 0;</w:t>
            </w:r>
          </w:p>
          <w:p w14:paraId="0AF466DE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var NR_SYSTEM_IND v_SYS_IND;</w:t>
            </w:r>
          </w:p>
          <w:p w14:paraId="5D1B06F2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0E669D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27888CC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7524CC74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1FC46FE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4E0500C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30FAA2D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1A44CFF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  //@sic R5s230158 sic@</w:t>
            </w:r>
          </w:p>
          <w:p w14:paraId="5CEB1EB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06CA4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768A86D7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3D4C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7FE694B4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4BE3C95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14:paraId="7CB08D9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14:paraId="1C34920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7D3DF8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14:paraId="0634147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01F6D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416684B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14FF5E8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 and not(f_NR_CellInfo_GetHalfDuplexFDD(p_NR_CellId))){ //@sic R5-232191 sic@</w:t>
            </w:r>
          </w:p>
          <w:p w14:paraId="23DAB51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18620ED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04E045F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10A1110A" w14:textId="12BB42CE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5498A44F" w14:textId="0E177026" w:rsidR="00913280" w:rsidRPr="00850B74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8AFD694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2CC7BA84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1E7B82B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020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3081EAC2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0317D19F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43D17CA1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56A70B59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616B448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6B30B7CC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707F542" w14:textId="30D73C65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boolean InitialAccess := false</w:t>
            </w:r>
          </w:p>
          <w:p w14:paraId="1758D16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4566098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768840DA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v_T1Slots;</w:t>
            </w:r>
          </w:p>
          <w:p w14:paraId="642CEFF7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v_T2Slots;</w:t>
            </w:r>
          </w:p>
          <w:p w14:paraId="2AFED1D7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v_T3Slots;</w:t>
            </w:r>
          </w:p>
          <w:p w14:paraId="0CC4E94B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v_T4Slots;</w:t>
            </w:r>
          </w:p>
          <w:p w14:paraId="7936A0F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FC9D8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3D82BBBA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5B68AEA1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5A002B1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5381A13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v_SlotsNumberPerSubframe := f_NR_CellInfo_GetSlotsNumberPerSubframe(p_NR_CellId);</w:t>
            </w:r>
          </w:p>
          <w:p w14:paraId="2F138E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C4DDF0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7272AB72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4281752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011375A4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 integer v_GrantPeriodicity;</w:t>
            </w:r>
          </w:p>
          <w:p w14:paraId="6294C7AD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v_DL_RetransmissionCnt := 0;</w:t>
            </w:r>
          </w:p>
          <w:p w14:paraId="00BD336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NR_SYSTEM_IND v_SYS_IND;</w:t>
            </w:r>
          </w:p>
          <w:p w14:paraId="7569EFE0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C244F12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17FA6419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7BDEBE9D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2B437B5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56DF2DB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4AEA9EE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25DEC55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  //@sic R5s230158 sic@</w:t>
            </w:r>
          </w:p>
          <w:p w14:paraId="6E45174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9C0BD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C7EFE5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105B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4F75CFD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75B457E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14:paraId="229E2EF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14:paraId="297C639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4066C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14:paraId="257C7A7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73ABAF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778E1AB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21A4870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 and not(f_NR_CellInfo_GetHalfDuplexFDD(p_NR_CellId))){ //@sic R5-232191 sic@</w:t>
            </w:r>
          </w:p>
          <w:p w14:paraId="3FDDAEC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687C75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11F7186B" w14:textId="4C34B400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if(not InitialAccess) </w:t>
            </w:r>
          </w:p>
          <w:p w14:paraId="4F70831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2A62928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229C1837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5959C148" w14:textId="1CEA3E84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</w:t>
            </w:r>
          </w:p>
          <w:p w14:paraId="6358D60C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621883F7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v_K1 := 3;</w:t>
            </w:r>
          </w:p>
          <w:p w14:paraId="618B935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E16C1D7" w14:textId="25BE1AB3" w:rsidR="00913280" w:rsidRPr="0059021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0E8EFC8E" w14:textId="555B6885" w:rsidR="00913280" w:rsidRPr="0059232D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5F8A3AA" w14:textId="77777777" w:rsidR="00A15379" w:rsidRDefault="00A15379" w:rsidP="00A15379">
      <w:pPr>
        <w:rPr>
          <w:b/>
          <w:bCs/>
          <w:lang w:eastAsia="en-GB"/>
        </w:rPr>
      </w:pPr>
      <w:bookmarkStart w:id="40" w:name="_Toc162534033"/>
      <w:bookmarkStart w:id="41" w:name="_Toc162961000"/>
      <w:bookmarkStart w:id="42" w:name="_Toc162961030"/>
    </w:p>
    <w:p w14:paraId="6A639871" w14:textId="4CCAAA6B" w:rsidR="00096CBD" w:rsidRPr="00A15379" w:rsidRDefault="00096CBD" w:rsidP="00A15379">
      <w:pPr>
        <w:rPr>
          <w:b/>
          <w:bCs/>
          <w:lang w:eastAsia="en-GB"/>
        </w:rPr>
      </w:pPr>
      <w:r w:rsidRPr="00A15379">
        <w:rPr>
          <w:b/>
          <w:bCs/>
          <w:highlight w:val="cyan"/>
          <w:lang w:eastAsia="en-GB"/>
        </w:rPr>
        <w:t>MCC160 proposed implementation</w:t>
      </w:r>
    </w:p>
    <w:p w14:paraId="3E47954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function f_NR5GC_RRC_ProcedureDelay(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p_NR_CellId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B36C7C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template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p_SRB_COMMON_REQ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F9A978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template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present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NR_SRB_COMMON_IND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p_SRB_COMMON_IND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8B3CA0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   p_Nms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45AE41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charstring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p_TestcaseStep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DECDC8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template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NR_FreqDomainSchedulExplicit_Type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p_FreqDomainSchedul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cs_NR_FreqDomainSchedulExplicitUL_Def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2D5449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p_NRDC_PduSession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AB63AD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boolean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p_InitialAccess </w:t>
      </w:r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false</w:t>
      </w:r>
    </w:p>
    <w:p w14:paraId="6BFD057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NR5GC_PTC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NR_SRB_COMMON_IND</w:t>
      </w:r>
    </w:p>
    <w:p w14:paraId="64C8075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{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R5s230158: added p_NRDC_PduSession for TC_8_2_6_2_2 R5s250284: added p_InitialAccess sic@</w:t>
      </w:r>
    </w:p>
    <w:p w14:paraId="68CD7AC7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DEC01A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v_T2Slots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20849F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v_T3Slots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09A06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v_T4Slots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35C7BC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Send DL Msg</w:t>
      </w:r>
    </w:p>
    <w:p w14:paraId="4E0600C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HARQ ACK receive</w:t>
      </w:r>
    </w:p>
    <w:p w14:paraId="57597B1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v_T3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Start UL Grant start</w:t>
      </w:r>
    </w:p>
    <w:p w14:paraId="1ED3C0D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UL RRC PDU received</w:t>
      </w:r>
    </w:p>
    <w:p w14:paraId="3C99439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v_Tnow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EC2784E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v_SlotsNumberPerSubframe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f_NR_CellInfo_GetSlotsNumberPerSubframe(p_NR_CellId)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58E259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SubcarrierSpacing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v_SCS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f_NR_CellInfo_GetSCS(p_NR_CellId)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462413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v_Nslots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p_Nms*v_SlotsNumberPerSubframe +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R5s210842 change 2.1 sic@</w:t>
      </w:r>
    </w:p>
    <w:p w14:paraId="32E2A22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v_Delta1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3B7477C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v_Delta2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7E25036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v_GrantPeriodicity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6D00AA5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v_DL_RetransmissionCnt 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val="de-DE" w:eastAsia="en-GB"/>
        </w:rPr>
        <w:t>0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4D9475B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NR_SYSTEM_IND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v_SYS_IND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5375F0A2" w14:textId="77777777" w:rsidR="00096CBD" w:rsidRPr="00B27CE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B27CED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proofErr w:type="gramStart"/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27CE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27CED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B27CE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E9D654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43E46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v_K1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729E54DA" w14:textId="77777777" w:rsidR="00096CBD" w:rsidRPr="00B27CE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K2 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27CE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27CED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B27CE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F2A1EB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NR_SRB_COMMON_IND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DE82A91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v_MaxNumberSlots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1024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*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* v_SlotsNumberPerSubframe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Maximum number per SFN complete cycle</w:t>
      </w:r>
    </w:p>
    <w:p w14:paraId="5EB5D457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v_SRB_COMMON_REQ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p_SRB_COMMON_REQ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09FFB61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GSM_MobilityInfo_Type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v_GSM_MobilityInfo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f_Get_PDUSessionForDNNType(f_NR5GC_MobileInfo_GetSessionInfoList()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Internet_DNN)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R5s230158 sic@</w:t>
      </w:r>
    </w:p>
    <w:p w14:paraId="147B6FB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E78764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timer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t_Watchdog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E5F3243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518250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R5s210842 sic@</w:t>
      </w:r>
    </w:p>
    <w:p w14:paraId="7A5184E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if (f_TimingInfo_IsNow(v_SRB_COMMON_REQ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TimingInfo)) {</w:t>
      </w:r>
    </w:p>
    <w:p w14:paraId="2465CDA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v_T1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f_NR_GetNextSendOccasion_DL(p_NR_CellId)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08F007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v_SRB_COMMON_REQ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SubFrame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912BB8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} else {</w:t>
      </w:r>
    </w:p>
    <w:p w14:paraId="1EB167F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v_T1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valueof(v_SRB_COMMON_REQ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SubFrame)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6EF19F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6DC5113E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v_T1Slots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f_NR_ConvertTiming_To_TimingInSlots(v_T1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v_SlotsNumberPerSubframe)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336DE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Initialise GrantPeriodicity, Delta1, K1</w:t>
      </w:r>
    </w:p>
    <w:p w14:paraId="1C0C5D3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if (f_NR_CellInfo_GetIsFDD(p_NR_CellId) and not(f_NR_CellInfo_GetHalfDuplexFDD(p_NR_CellId))){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R5-232191 sic@</w:t>
      </w:r>
    </w:p>
    <w:p w14:paraId="215FB03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v_GrantPeriodicity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Grant repeated in every slot</w:t>
      </w:r>
    </w:p>
    <w:p w14:paraId="6EF8D7A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v_Delta1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B76AE3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v_K1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7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306277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} else {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TDD</w:t>
      </w:r>
    </w:p>
    <w:p w14:paraId="4E24852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select(v_SCS) {</w:t>
      </w:r>
    </w:p>
    <w:p w14:paraId="6A15E8E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case(kHz15) {</w:t>
      </w:r>
    </w:p>
    <w:p w14:paraId="659428A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v_GrantPeriodicity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7FE76BF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v_Delta1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v_Nslots))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C2708B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v_K1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7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086A16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37EB0AE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case(kHz30) {</w:t>
      </w:r>
    </w:p>
    <w:p w14:paraId="4F0DAD2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v_GrantPeriodicity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//Grant repeated every 10 slots</w:t>
      </w:r>
    </w:p>
    <w:p w14:paraId="5AB9D48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v_Delta1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v_Nslots)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61BA4A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v_K1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D87569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1C115E6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case(kHz120) {</w:t>
      </w:r>
    </w:p>
    <w:p w14:paraId="615F922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v_GrantPeriodicity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2A778C6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v_Delta1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- (v_T1Slots + v_Nslots)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75162BE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v_K1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845F66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4F09BB8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 else { FatalError(__FILE__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"Invalid SCS"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436C378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299A4DA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1FA271F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if (p_InitialAccess) { </w:t>
      </w:r>
      <w:r w:rsidRPr="00096CBD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//For RRCSetup DCI 1_0 is used - Set K1 as per Table 8.1.5.8.1.3.3-11</w:t>
      </w:r>
    </w:p>
    <w:p w14:paraId="35FBBAB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 v_K1 </w:t>
      </w:r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bit2int(f_NR_DciFormat_1_0_RRCDelayPdschHarqTimingIndicator(v_SCS)) + </w:t>
      </w:r>
      <w:r w:rsidRPr="00096CBD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1</w:t>
      </w:r>
      <w:r w:rsidRPr="00096CBD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15370D7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val="fr-FR" w:eastAsia="en-GB"/>
        </w:rPr>
        <w:t>}</w:t>
      </w:r>
    </w:p>
    <w:p w14:paraId="7C0B97C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val="fr-FR" w:eastAsia="en-GB"/>
        </w:rPr>
        <w:t>//Calculate T3</w:t>
      </w:r>
    </w:p>
    <w:p w14:paraId="63CA33B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v_T3Slots </w:t>
      </w:r>
      <w:r w:rsidRPr="00096CBD">
        <w:rPr>
          <w:rFonts w:ascii="Consolas" w:hAnsi="Consolas"/>
          <w:color w:val="0000FF"/>
          <w:sz w:val="16"/>
          <w:szCs w:val="16"/>
          <w:lang w:val="fr-FR"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 v_T1Slots + v_Nslots + v_Delta1</w:t>
      </w:r>
      <w:r w:rsidRPr="00096CBD">
        <w:rPr>
          <w:rFonts w:ascii="Consolas" w:hAnsi="Consolas"/>
          <w:color w:val="A31515"/>
          <w:sz w:val="16"/>
          <w:szCs w:val="16"/>
          <w:lang w:val="fr-FR"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val="fr-FR" w:eastAsia="en-GB"/>
        </w:rPr>
        <w:t>//@sic R5s210842 change 2 sic@</w:t>
      </w:r>
    </w:p>
    <w:p w14:paraId="5F2FA51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v_T3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f_NR_ConvertTimingInSlots_To_Timing(v_T3Slots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v_SCS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v_SlotsNumberPerSubframe)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1DE2001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17E915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//T1: send DL Msg</w:t>
      </w:r>
    </w:p>
    <w:p w14:paraId="6F9B962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SRB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send(v_SRB_COMMON_REQ)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EDCD35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8A5001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//Enable HARQ ack/nack reporting</w:t>
      </w:r>
    </w:p>
    <w:p w14:paraId="2D00FE0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f_NR_SS_SystemIndCtrlConfig(p_NR_CellId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cds_NR_SystemIndCtrl_UL_HARQ(enable)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cs_TimingInfo_NR(v_T1))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R5s210842 change 2.4 sic@</w:t>
      </w:r>
    </w:p>
    <w:p w14:paraId="1A1ED2B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B86DE2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//T3 configure SS with periodic UL Grant at T3</w:t>
      </w:r>
    </w:p>
    <w:p w14:paraId="70060517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R5s240229 sic@</w:t>
      </w:r>
    </w:p>
    <w:p w14:paraId="31FE2BA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f_NR_ULGrantConfiguration_Start(p_NR_CellId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cs_TimingInfo_NR(v_T3)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28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p_FreqDomainSchedul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cs_UL_GrantConfig_ContPeriodic(v_GrantPeriodicity))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EDD9FD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74B380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Start WatchDog timer</w:t>
      </w:r>
    </w:p>
    <w:p w14:paraId="3BB154D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v_Tnow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f_NR_GetCurrentTiming(p_NR_CellId)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D11607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t_Watchdog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start (int2float(f_SubFrameTiming_Duration(v_Tnow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v_T1) + p_Nms +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/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1000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/* 50ms added to be at the safe side */</w:t>
      </w:r>
    </w:p>
    <w:p w14:paraId="3EAEF90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E6458B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A93AB8A" w14:textId="2CC64E9C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>
        <w:rPr>
          <w:rFonts w:ascii="Consolas" w:hAnsi="Consolas"/>
          <w:color w:val="000000"/>
          <w:sz w:val="16"/>
          <w:szCs w:val="16"/>
          <w:lang w:eastAsia="en-GB"/>
        </w:rPr>
        <w:t>…</w:t>
      </w:r>
    </w:p>
    <w:p w14:paraId="3E28B1C3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v_ReceivedNR_SRB_COMMON_IND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A385D8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5367D8D8" w14:textId="77777777" w:rsidR="00096CBD" w:rsidRPr="00096CBD" w:rsidRDefault="00096CBD" w:rsidP="00096CBD">
      <w:pPr>
        <w:rPr>
          <w:lang w:eastAsia="en-GB"/>
        </w:rPr>
      </w:pPr>
    </w:p>
    <w:p w14:paraId="035289FD" w14:textId="435D3914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242584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40"/>
      <w:bookmarkEnd w:id="41"/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20144E5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AC8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3328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A267FE">
              <w:t>f_NR5GC_RRC_ProcedureDelayWithRACH</w:t>
            </w:r>
          </w:p>
        </w:tc>
      </w:tr>
      <w:tr w:rsidR="00826E70" w14:paraId="03B7326E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0E8A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C48" w14:textId="5559D9E0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  <w:r>
              <w:rPr>
                <w:rFonts w:cs="Arial"/>
                <w:noProof/>
              </w:rPr>
              <w:t>.</w:t>
            </w:r>
          </w:p>
        </w:tc>
      </w:tr>
      <w:tr w:rsidR="00826E70" w14:paraId="78422575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6B7F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B031" w14:textId="1AC49F5E" w:rsidR="00826E70" w:rsidRPr="00D84EF7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K1 is set as 3 as per the tables </w:t>
            </w:r>
            <w:r w:rsidRPr="00D67E23">
              <w:rPr>
                <w:rFonts w:cs="Arial"/>
                <w:noProof/>
              </w:rPr>
              <w:t xml:space="preserve">8.1.5.8.1.3.3-11: Physical layer parameters for DCI format 1_0 </w:t>
            </w:r>
            <w:r>
              <w:rPr>
                <w:rFonts w:cs="Arial"/>
                <w:noProof/>
              </w:rPr>
              <w:t xml:space="preserve">and </w:t>
            </w:r>
            <w:r w:rsidRPr="003A63AB">
              <w:rPr>
                <w:rFonts w:cs="Arial"/>
                <w:noProof/>
              </w:rPr>
              <w:t xml:space="preserve">Table 8.1.5.8.2.1.3.3-7: Physical layer parameters for DCI format 1_0 </w:t>
            </w:r>
            <w:r w:rsidR="00913280">
              <w:rPr>
                <w:rFonts w:cs="Arial"/>
                <w:noProof/>
              </w:rPr>
              <w:t>.</w:t>
            </w:r>
          </w:p>
        </w:tc>
      </w:tr>
      <w:tr w:rsidR="00826E70" w14:paraId="6C22DE03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FBA8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323" w14:textId="657D309D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083890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826E70" w14:paraId="5B979060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134D" w14:textId="77777777" w:rsidR="00826E70" w:rsidRPr="00277FB4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77FB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2E57" w14:textId="4162E800" w:rsidR="00826E70" w:rsidRPr="00277FB4" w:rsidRDefault="004D2B82" w:rsidP="00622767">
            <w:pPr>
              <w:rPr>
                <w:rFonts w:ascii="Arial" w:hAnsi="Arial"/>
                <w:highlight w:val="cyan"/>
                <w:lang w:eastAsia="zh-CN"/>
              </w:rPr>
            </w:pPr>
            <w:r w:rsidRPr="00277FB4">
              <w:rPr>
                <w:rFonts w:ascii="Arial" w:hAnsi="Arial"/>
                <w:highlight w:val="cyan"/>
                <w:lang w:eastAsia="zh-CN"/>
              </w:rPr>
              <w:t>Accepted, implemented for all SCS. See MCC160 proposed implementation.</w:t>
            </w:r>
          </w:p>
        </w:tc>
      </w:tr>
    </w:tbl>
    <w:p w14:paraId="608AABBC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42EB249D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1D29EFAB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24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5B0FA71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028B1BD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2DB8D1B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2651361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1493EE9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0A34C41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25545B4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v_T1Slots;</w:t>
            </w:r>
          </w:p>
          <w:p w14:paraId="303ED5B0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v_T2Slots;</w:t>
            </w:r>
          </w:p>
          <w:p w14:paraId="7598966E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v_T3Slots;</w:t>
            </w:r>
          </w:p>
          <w:p w14:paraId="79CFDD76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v_T4Slots;</w:t>
            </w:r>
          </w:p>
          <w:p w14:paraId="3670007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01CE8DC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6C22D0A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0EAAA48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4377B3E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623E6AD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0F9632A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021AAA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769D744E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1183BCCA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var integer v_Delta2;</w:t>
            </w:r>
          </w:p>
          <w:p w14:paraId="05EE4CF4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 integer v_GrantPeriodicity;</w:t>
            </w:r>
          </w:p>
          <w:p w14:paraId="220AEFA1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v_DL_RetransmissionCnt := 0;</w:t>
            </w:r>
          </w:p>
          <w:p w14:paraId="1897B5CD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NR_SYSTEM_IND v_SYS_IND;</w:t>
            </w:r>
          </w:p>
          <w:p w14:paraId="0F2649CD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AE9E62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A2F7E93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B179269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3258AB2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0EAAA4F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4386D77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2703E9B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5C2AA96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6BB2125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773ED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EB3B6C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77818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16B0E95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1BF48B8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0F9929C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R5s240042 sic@</w:t>
            </w:r>
          </w:p>
          <w:p w14:paraId="01E4CDE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41BBCE2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f_NR_GetNextSendOccasion_DL(p_NR_CellId);</w:t>
            </w:r>
          </w:p>
          <w:p w14:paraId="5CE00FE6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v_T1.SFN.Number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(v_T1.SFN.Number + 1)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mod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1024;</w:t>
            </w:r>
          </w:p>
          <w:p w14:paraId="1ACECCB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0A903A03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valueof(v_SRB_COMMON_REQ.Common.TimingInfo.SubFrame);</w:t>
            </w:r>
          </w:p>
          <w:p w14:paraId="5A0E3B0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FBC01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04AA1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(v_SCS) {</w:t>
            </w:r>
          </w:p>
          <w:p w14:paraId="0CFEF54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2C1456F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35A42F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58C6C3E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5C56898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7EE5D4C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521FE77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CFFF46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72511A3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C68A72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5E1229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F7CC4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05646AB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785F3E7A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78ECD783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14ACE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013A24EA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2EA6D65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5178827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17321EE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78D87C4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423988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9EBDC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58E302C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EEB92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3C41E8B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8A266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19F0EAE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4A71834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7FC70ED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12904CB5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44DB7B11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330D27AC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14:paraId="1AB7CBE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1816FFC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R5s240042 sic@</w:t>
            </w:r>
          </w:p>
          <w:p w14:paraId="455FC72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(10, 16) {v_DeltaTDLmax := 2;}</w:t>
            </w:r>
          </w:p>
          <w:p w14:paraId="06688DD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74166D6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1B703C1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ABD6E7B" w14:textId="01AB4D77" w:rsidR="00826E70" w:rsidRPr="00071A13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DDE86A" w14:textId="50444FC1" w:rsidR="00913280" w:rsidRPr="005C495D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CDC3FB2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588481EE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430D50A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17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419C586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25F79F1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279FEA8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3CF4684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07521B1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73E6991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708B4591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v_T1Slots;</w:t>
            </w:r>
          </w:p>
          <w:p w14:paraId="29F8B99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v_T2Slots;</w:t>
            </w:r>
          </w:p>
          <w:p w14:paraId="45F4E80A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v_T3Slots;</w:t>
            </w:r>
          </w:p>
          <w:p w14:paraId="5F76B015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v_T4Slots;</w:t>
            </w:r>
          </w:p>
          <w:p w14:paraId="674DF76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519528F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2781028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B49DE7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7BE744C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72467B2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14F07B5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68B8742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074DA55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48CC968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6BB895E8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 integer v_GrantPeriodicity;</w:t>
            </w:r>
          </w:p>
          <w:p w14:paraId="235BDAB2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v_DL_RetransmissionCnt := 0;</w:t>
            </w:r>
          </w:p>
          <w:p w14:paraId="15E1AA6B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NR_SYSTEM_IND v_SYS_IND;</w:t>
            </w:r>
          </w:p>
          <w:p w14:paraId="0D5396DA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ACEE3B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E02B800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959ADA4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60675E0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788EBFC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1761217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044CE39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14C2DA4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123D0D9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3F495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5EDBFF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EA180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5BA8D8A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i = 1 for micro=0,1</w:t>
            </w:r>
          </w:p>
          <w:p w14:paraId="778D42A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014310C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R5s240042 sic@</w:t>
            </w:r>
          </w:p>
          <w:p w14:paraId="04E6A15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1EC86FA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f_NR_GetNextSendOccasion_DL(p_NR_CellId);</w:t>
            </w:r>
          </w:p>
          <w:p w14:paraId="0A705855" w14:textId="77777777" w:rsidR="00826E70" w:rsidRPr="00B27CE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v_T1.SFN.Number :</w:t>
            </w:r>
            <w:proofErr w:type="gram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(v_T1.SFN.Number + 1) </w:t>
            </w:r>
            <w:proofErr w:type="spellStart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>mod</w:t>
            </w:r>
            <w:proofErr w:type="spellEnd"/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1024;</w:t>
            </w:r>
          </w:p>
          <w:p w14:paraId="12F9765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7C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073D549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valueof(v_SRB_COMMON_REQ.Common.TimingInfo.SubFrame);</w:t>
            </w:r>
          </w:p>
          <w:p w14:paraId="56E3CFE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ACCB3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FC045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(v_SCS) {</w:t>
            </w:r>
          </w:p>
          <w:p w14:paraId="5E3F936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48061AA0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D3847E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632BA30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1C1A97F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4344B6B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3E21ADF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D1AEA3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7C99116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73CB3A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EC583A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58AA6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468D501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364637B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3ED3DAD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7E696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6C9D85D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7223FCD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69A6BFD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3D1B1DF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545A15D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04323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075DC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58A516B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58E0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6307503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9CBFA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5A71E8B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5EF9E6B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341598D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B95EC3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0194C278" w14:textId="616D119D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D0712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v_K1 := 3; </w:t>
            </w:r>
          </w:p>
          <w:p w14:paraId="42F5350F" w14:textId="77777777" w:rsidR="00826E70" w:rsidRPr="00BD527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BD527E">
              <w:rPr>
                <w:rFonts w:ascii="Courier New" w:hAnsi="Courier New" w:cs="Courier New"/>
                <w:color w:val="000000"/>
                <w:lang w:val="de-DE" w:eastAsia="de-DE"/>
              </w:rPr>
              <w:t>v_DeltaTDLmax := 7;</w:t>
            </w:r>
          </w:p>
          <w:p w14:paraId="5401548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52144FF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R5s240042 sic@</w:t>
            </w:r>
          </w:p>
          <w:p w14:paraId="704D059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(10, 16) {v_DeltaTDLmax := 2;}</w:t>
            </w:r>
          </w:p>
          <w:p w14:paraId="55DCF8B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193DF2B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78957B2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399401B" w14:textId="0DB676D4" w:rsidR="00826E70" w:rsidRPr="00071A13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C09B29" w14:textId="7135C2E8" w:rsidR="00826E70" w:rsidRPr="0059232D" w:rsidRDefault="00913280" w:rsidP="009132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371E7DD" w14:textId="355963E4" w:rsidR="00C14A6C" w:rsidRPr="00C14A6C" w:rsidRDefault="00C14A6C">
      <w:pPr>
        <w:rPr>
          <w:b/>
          <w:bCs/>
          <w:noProof/>
        </w:rPr>
      </w:pPr>
      <w:r w:rsidRPr="00277FB4">
        <w:rPr>
          <w:b/>
          <w:bCs/>
          <w:noProof/>
          <w:highlight w:val="cyan"/>
        </w:rPr>
        <w:t>MCC160 proposed implementation</w:t>
      </w:r>
    </w:p>
    <w:p w14:paraId="10CD6D8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function f_NR5GC_RRC_ProcedureDelayWithRACH(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p_NR_CellId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3EFA65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template 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p_SRB_COMMON_REQ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BCC35D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template 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present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NR_SRB_COMMON_IND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p_SRB_COMMON_IND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43A265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   p_Nms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5DE8C8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charstring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p_TestcaseStep</w:t>
      </w:r>
    </w:p>
    <w:p w14:paraId="35C239F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NR_BASE_PTC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NR_SRB_COMMON_IND</w:t>
      </w:r>
    </w:p>
    <w:p w14:paraId="773581A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{  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R5-237419 renamed function to f_NR5GC_RRC_ProcedureDelayWithRACH sic@</w:t>
      </w:r>
    </w:p>
    <w:p w14:paraId="5ABCD3B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v_T1Slots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12F5B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v_T2Slots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76925F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v_T3Slots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E2C00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v_T4Slots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0ED04E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Send DL Msg</w:t>
      </w:r>
    </w:p>
    <w:p w14:paraId="1FE245F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HARQ ACK receive</w:t>
      </w:r>
    </w:p>
    <w:p w14:paraId="46A3277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v_T3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Start UL Grant start</w:t>
      </w:r>
    </w:p>
    <w:p w14:paraId="7C2CF20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UL RRC PDU received</w:t>
      </w:r>
    </w:p>
    <w:p w14:paraId="634ED6B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SubFrameTiming_Type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v_Tnow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28FAC8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v_SlotsNumberPerSubframe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f_NR_CellInfo_GetSlotsNumberPerSubframe(p_NR_CellId)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D9A70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SubcarrierSpacing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v_SCS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f_NR_CellInfo_GetSCS(p_NR_CellId)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4E9B36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v_Nslots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p_Nms*v_SlotsNumberPerSubframe +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R5s210842 change 2.1 sic@</w:t>
      </w:r>
    </w:p>
    <w:p w14:paraId="1494339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v_Delta1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148AD72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v_Delta2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2D6DDE9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v_GrantPeriodicity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6B005F3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v_DL_RetransmissionCnt 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val="de-DE" w:eastAsia="en-GB"/>
        </w:rPr>
        <w:t>0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08522C4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NR_SYSTEM_IND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v_SYS_IND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5378A0F0" w14:textId="77777777" w:rsidR="00277FB4" w:rsidRPr="00B27CED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B27CED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proofErr w:type="gramStart"/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27CE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27CED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B27CE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5C3038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56B6B46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v_K1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74FF215C" w14:textId="77777777" w:rsidR="00277FB4" w:rsidRPr="00B27CED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K2 </w:t>
      </w:r>
      <w:r w:rsidRPr="00B27CE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27CE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27CED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B27CE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AAFCAD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B27CE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NR_SRB_COMMON_IND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504B2A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v_MaxNumberSlots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1024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*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* v_SlotsNumberPerSubframe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Maximum number per SFN complete cycle</w:t>
      </w:r>
    </w:p>
    <w:p w14:paraId="6045AA5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boolean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v_RACH_ProcedureStarted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BA3F1D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B81AE1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v_SRB_COMMON_REQ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p_SRB_COMMON_REQ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900218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651370A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timer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t_Watchdog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5D6192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7190B10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The SS transmits an RRCReestablishment/RRCResume message on slot #i in the radio frame,where:</w:t>
      </w:r>
    </w:p>
    <w:p w14:paraId="56E3758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i = 1 for micro=0,1</w:t>
      </w:r>
    </w:p>
    <w:p w14:paraId="6F20100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i = 21 for micro=3</w:t>
      </w:r>
    </w:p>
    <w:p w14:paraId="3C14F7C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R5s240042 sic@</w:t>
      </w:r>
    </w:p>
    <w:p w14:paraId="0B71549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if (f_TimingInfo_IsNow(v_SRB_COMMON_REQ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TimingInfo)) {</w:t>
      </w:r>
    </w:p>
    <w:p w14:paraId="15C72EE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v_T1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f_NR_GetNextSendOccasion_DL(p_NR_CellId)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55E112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SFN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SFN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Number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+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1024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C5E85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 else {</w:t>
      </w:r>
    </w:p>
    <w:p w14:paraId="476EB77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v_T1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valueof(v_SRB_COMMON_REQ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D80CE4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517684A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4ACB2B0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select (v_SCS) {</w:t>
      </w:r>
    </w:p>
    <w:p w14:paraId="6F3E356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(kHz15) {</w:t>
      </w:r>
    </w:p>
    <w:p w14:paraId="4094BC4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507478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SlotOffset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Numerology0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true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50FE0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if (f_NR_CellInfo_GetIsFDD(p_NR_CellId)) {</w:t>
      </w:r>
    </w:p>
    <w:p w14:paraId="752E64E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if (p_Nms ==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//pc_reducedCP_Latency @sic R5-237357 sic@</w:t>
      </w:r>
    </w:p>
    <w:p w14:paraId="0FE0DBC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05BA16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 else {</w:t>
      </w:r>
    </w:p>
    <w:p w14:paraId="164AE26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1DC4CE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0B80133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4B6CF24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2D975F7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(kHz30) {</w:t>
      </w:r>
    </w:p>
    <w:p w14:paraId="2336319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11A6EF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SlotOffset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Numerology1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E20ABA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666664C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(kHz120) {</w:t>
      </w:r>
    </w:p>
    <w:p w14:paraId="0136410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6A602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SlotOffset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Numerology3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0F65B4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if (p_Nms ==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//pc_reducedCP_Latency @sic R5-237357 sic@</w:t>
      </w:r>
    </w:p>
    <w:p w14:paraId="2618AC3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B938E0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06BBEAF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7232983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else { FatalError(__FILE__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SCS"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1A06E6F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15D8482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v_SRB_COMMON_REQ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SubFrame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55514F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4C128A9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7E5CBA6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v_K1 </w:t>
      </w:r>
      <w:r w:rsidRPr="00277FB4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bit2int(f_NR_DciFormat_1_0_RRCDelayPdschHarqTimingIndicator(v_SCS)) + </w:t>
      </w:r>
      <w:r w:rsidRPr="00277FB4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46679D3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v_T1Slots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f_NR_ConvertTiming_To_TimingInSlots(v_T1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v_SlotsNumberPerSubframe)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0072FC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Initialise GrantPeriodicity, Delta1, K1</w:t>
      </w:r>
    </w:p>
    <w:p w14:paraId="7EC1D01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if (f_NR_CellInfo_GetIsFDD(p_NR_CellId)){</w:t>
      </w:r>
    </w:p>
    <w:p w14:paraId="6C5915E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v_GrantPeriodicity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Grant repeated in every slot</w:t>
      </w:r>
    </w:p>
    <w:p w14:paraId="01462BDD" w14:textId="77777777" w:rsidR="007960C0" w:rsidRPr="002D2B31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v_Delta1 </w:t>
      </w:r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val="de-DE" w:eastAsia="en-GB"/>
        </w:rPr>
        <w:t>0</w:t>
      </w: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30A99855" w14:textId="0508A364" w:rsidR="00277FB4" w:rsidRPr="002D2B31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 xml:space="preserve">       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val="de-DE" w:eastAsia="en-GB"/>
        </w:rPr>
        <w:t>// v_K1 := 7;</w:t>
      </w:r>
    </w:p>
    <w:p w14:paraId="7545B9E3" w14:textId="77777777" w:rsidR="00277FB4" w:rsidRPr="002D2B31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lastRenderedPageBreak/>
        <w:t xml:space="preserve">        v_DeltaTDLmax </w:t>
      </w:r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val="de-DE" w:eastAsia="en-GB"/>
        </w:rPr>
        <w:t>7</w:t>
      </w: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0EF91E7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    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if (f_NR_CellInfo_GetHalfDuplexFDD(p_NR_CellId)) {</w:t>
      </w:r>
    </w:p>
    <w:p w14:paraId="0612B5B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select (p_Nms)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R5-232191 R5-237429 R5s240042 sic@</w:t>
      </w:r>
    </w:p>
    <w:p w14:paraId="16D2ECD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34D43A56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 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4CCECD5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case else { FatalError(__FILE__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Nsf"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34A90D4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546F21E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46737A5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} else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TDD</w:t>
      </w:r>
    </w:p>
    <w:p w14:paraId="5729785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select(v_SCS) {</w:t>
      </w:r>
    </w:p>
    <w:p w14:paraId="6CFB149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case(kHz15) {</w:t>
      </w:r>
    </w:p>
    <w:p w14:paraId="77520DB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v_GrantPeriodicity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21E61C0D" w14:textId="77777777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v_Delta1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v_Nslots))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0C272D" w14:textId="5AF7D184" w:rsidR="007960C0" w:rsidRPr="00277FB4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7960C0">
        <w:rPr>
          <w:rFonts w:ascii="Consolas" w:hAnsi="Consolas"/>
          <w:color w:val="A31515"/>
          <w:sz w:val="16"/>
          <w:szCs w:val="16"/>
          <w:lang w:eastAsia="en-GB"/>
        </w:rPr>
        <w:t xml:space="preserve">       </w:t>
      </w:r>
      <w:r>
        <w:rPr>
          <w:rFonts w:ascii="Consolas" w:hAnsi="Consolas"/>
          <w:color w:val="A31515"/>
          <w:sz w:val="16"/>
          <w:szCs w:val="16"/>
          <w:lang w:eastAsia="en-GB"/>
        </w:rPr>
        <w:t xml:space="preserve">         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// v_K1 := 7;</w:t>
      </w:r>
    </w:p>
    <w:p w14:paraId="13CED31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select (p_Nms)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R5-237429 R5s240042 sic@</w:t>
      </w:r>
    </w:p>
    <w:p w14:paraId="00853EA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7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12C1349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 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190BF10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else { FatalError(__FILE__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Nsf"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7A2A934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4E60613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627F7F5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case(kHz30) {</w:t>
      </w:r>
    </w:p>
    <w:p w14:paraId="5044CAB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v_GrantPeriodicity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//Grant repeated every 10 slots</w:t>
      </w:r>
    </w:p>
    <w:p w14:paraId="7A221C28" w14:textId="77777777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v_Delta1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v_Nslots)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802EC42" w14:textId="70155435" w:rsidR="007960C0" w:rsidRPr="00277FB4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7960C0">
        <w:rPr>
          <w:rFonts w:ascii="Consolas" w:hAnsi="Consolas"/>
          <w:color w:val="A31515"/>
          <w:sz w:val="16"/>
          <w:szCs w:val="16"/>
          <w:lang w:eastAsia="en-GB"/>
        </w:rPr>
        <w:t xml:space="preserve">       </w:t>
      </w:r>
      <w:r>
        <w:rPr>
          <w:rFonts w:ascii="Consolas" w:hAnsi="Consolas"/>
          <w:color w:val="A31515"/>
          <w:sz w:val="16"/>
          <w:szCs w:val="16"/>
          <w:lang w:eastAsia="en-GB"/>
        </w:rPr>
        <w:t xml:space="preserve">         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 xml:space="preserve">// v_K1 := </w:t>
      </w:r>
      <w:r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5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099F1B8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select (p_Nms)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R5-237429 R5s240042 sic@</w:t>
      </w:r>
    </w:p>
    <w:p w14:paraId="37EFBA3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17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02C7EEA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 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4B1C581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else { FatalError(__FILE__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Nsf"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196D0E4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07C99E0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5CC10D8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case(kHz120) {</w:t>
      </w:r>
    </w:p>
    <w:p w14:paraId="75318FD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v_GrantPeriodicity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096939F4" w14:textId="77777777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v_Delta1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- (v_T1Slots + v_Nslots)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DEA9C8" w14:textId="07A50038" w:rsidR="007960C0" w:rsidRPr="00277FB4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7960C0">
        <w:rPr>
          <w:rFonts w:ascii="Consolas" w:hAnsi="Consolas"/>
          <w:color w:val="A31515"/>
          <w:sz w:val="16"/>
          <w:szCs w:val="16"/>
          <w:lang w:eastAsia="en-GB"/>
        </w:rPr>
        <w:t xml:space="preserve">       </w:t>
      </w:r>
      <w:r>
        <w:rPr>
          <w:rFonts w:ascii="Consolas" w:hAnsi="Consolas"/>
          <w:color w:val="A31515"/>
          <w:sz w:val="16"/>
          <w:szCs w:val="16"/>
          <w:lang w:eastAsia="en-GB"/>
        </w:rPr>
        <w:t xml:space="preserve">         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 xml:space="preserve">// v_K1 := </w:t>
      </w:r>
      <w:r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5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24E0F45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select (p_Nms) 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R5-237429 R5s240042 sic@</w:t>
      </w:r>
    </w:p>
    <w:p w14:paraId="6509CDD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32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442AD26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 {v_DeltaTDLmax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24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39D77C36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else { FatalError(__FILE__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Nsf"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1AC4EA9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0F67E3C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1F99B24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 else { FatalError(__FILE__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SCS"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6659A3C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17ED4D3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05B8A9E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2AB0302F" w14:textId="371F62FA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>
        <w:rPr>
          <w:rFonts w:ascii="Consolas" w:hAnsi="Consolas"/>
          <w:color w:val="000000"/>
          <w:sz w:val="16"/>
          <w:szCs w:val="16"/>
          <w:lang w:eastAsia="en-GB"/>
        </w:rPr>
        <w:t>……</w:t>
      </w:r>
    </w:p>
    <w:p w14:paraId="052E685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4435527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v_ReceivedNR_SRB_COMMON_IND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CA88AF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3512B58B" w14:textId="77777777" w:rsidR="00C14A6C" w:rsidRDefault="00C14A6C">
      <w:pPr>
        <w:rPr>
          <w:noProof/>
        </w:rPr>
      </w:pPr>
    </w:p>
    <w:sectPr w:rsidR="00C14A6C" w:rsidSect="000C4B1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EBFDB" w14:textId="77777777" w:rsidR="00ED75CF" w:rsidRDefault="00ED75CF">
      <w:r>
        <w:separator/>
      </w:r>
    </w:p>
  </w:endnote>
  <w:endnote w:type="continuationSeparator" w:id="0">
    <w:p w14:paraId="1CD034DE" w14:textId="77777777" w:rsidR="00ED75CF" w:rsidRDefault="00ED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2CE6B" w14:textId="77777777" w:rsidR="00ED75CF" w:rsidRDefault="00ED75CF">
      <w:r>
        <w:separator/>
      </w:r>
    </w:p>
  </w:footnote>
  <w:footnote w:type="continuationSeparator" w:id="0">
    <w:p w14:paraId="32547472" w14:textId="77777777" w:rsidR="00ED75CF" w:rsidRDefault="00ED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38BB7B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B362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139D6D" wp14:editId="758B56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26982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922599609"/>
                          </w:sdtPr>
                          <w:sdtContent>
                            <w:p w14:paraId="23E869FB" w14:textId="0541FC72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139D6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922599609"/>
                    </w:sdtPr>
                    <w:sdtContent>
                      <w:p w14:paraId="23E869FB" w14:textId="0541FC72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247C6" w14:textId="417D323F" w:rsidR="006C1AF7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AFD65BD" wp14:editId="6634EF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810192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205754164"/>
                          </w:sdtPr>
                          <w:sdtContent>
                            <w:p w14:paraId="364FE01E" w14:textId="0F6DE4D6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FD65B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205754164"/>
                    </w:sdtPr>
                    <w:sdtContent>
                      <w:p w14:paraId="364FE01E" w14:textId="0F6DE4D6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29EC11B" w:rsidR="00695808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62F995" wp14:editId="530D9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99074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579938548"/>
                          </w:sdtPr>
                          <w:sdtContent>
                            <w:p w14:paraId="78C5ECA7" w14:textId="3C748189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2F9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579938548"/>
                    </w:sdtPr>
                    <w:sdtContent>
                      <w:p w14:paraId="78C5ECA7" w14:textId="3C748189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B281390" w:rsidR="00695808" w:rsidRDefault="00695808">
    <w:pPr>
      <w:pStyle w:val="Header"/>
      <w:tabs>
        <w:tab w:val="right" w:pos="9639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57CFB5F" w:rsidR="00695808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C471B5" wp14:editId="494B12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727415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393579832"/>
                          </w:sdtPr>
                          <w:sdtContent>
                            <w:p w14:paraId="2815FB1D" w14:textId="790218B9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471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393579832"/>
                    </w:sdtPr>
                    <w:sdtContent>
                      <w:p w14:paraId="2815FB1D" w14:textId="790218B9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13FA"/>
    <w:multiLevelType w:val="hybridMultilevel"/>
    <w:tmpl w:val="E124B2C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242E5"/>
    <w:multiLevelType w:val="hybridMultilevel"/>
    <w:tmpl w:val="6694A80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3808B9"/>
    <w:multiLevelType w:val="hybridMultilevel"/>
    <w:tmpl w:val="33C2F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70CDC"/>
    <w:multiLevelType w:val="hybridMultilevel"/>
    <w:tmpl w:val="E124B2C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4270B4C"/>
    <w:multiLevelType w:val="multilevel"/>
    <w:tmpl w:val="9B8849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328AD"/>
    <w:multiLevelType w:val="hybridMultilevel"/>
    <w:tmpl w:val="3BB62550"/>
    <w:lvl w:ilvl="0" w:tplc="C028348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709E2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E4B4F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E0296"/>
    <w:multiLevelType w:val="hybridMultilevel"/>
    <w:tmpl w:val="6694A80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65FE1834"/>
    <w:multiLevelType w:val="hybridMultilevel"/>
    <w:tmpl w:val="EEB05B68"/>
    <w:lvl w:ilvl="0" w:tplc="73F4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773974"/>
    <w:multiLevelType w:val="hybridMultilevel"/>
    <w:tmpl w:val="EEB05B68"/>
    <w:lvl w:ilvl="0" w:tplc="73F4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E1006A"/>
    <w:multiLevelType w:val="hybridMultilevel"/>
    <w:tmpl w:val="468A81A2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83569D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E333E6"/>
    <w:multiLevelType w:val="hybridMultilevel"/>
    <w:tmpl w:val="9158838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534323">
    <w:abstractNumId w:val="10"/>
  </w:num>
  <w:num w:numId="2" w16cid:durableId="28071041">
    <w:abstractNumId w:val="24"/>
  </w:num>
  <w:num w:numId="3" w16cid:durableId="143859196">
    <w:abstractNumId w:val="25"/>
  </w:num>
  <w:num w:numId="4" w16cid:durableId="310137142">
    <w:abstractNumId w:val="25"/>
  </w:num>
  <w:num w:numId="5" w16cid:durableId="799762231">
    <w:abstractNumId w:val="11"/>
  </w:num>
  <w:num w:numId="6" w16cid:durableId="1006206303">
    <w:abstractNumId w:val="49"/>
  </w:num>
  <w:num w:numId="7" w16cid:durableId="142814549">
    <w:abstractNumId w:val="35"/>
  </w:num>
  <w:num w:numId="8" w16cid:durableId="907805566">
    <w:abstractNumId w:val="44"/>
  </w:num>
  <w:num w:numId="9" w16cid:durableId="776102466">
    <w:abstractNumId w:val="14"/>
  </w:num>
  <w:num w:numId="10" w16cid:durableId="2065519602">
    <w:abstractNumId w:val="47"/>
  </w:num>
  <w:num w:numId="11" w16cid:durableId="817306218">
    <w:abstractNumId w:val="22"/>
  </w:num>
  <w:num w:numId="12" w16cid:durableId="601644075">
    <w:abstractNumId w:val="29"/>
  </w:num>
  <w:num w:numId="13" w16cid:durableId="377821805">
    <w:abstractNumId w:val="0"/>
  </w:num>
  <w:num w:numId="14" w16cid:durableId="1820226913">
    <w:abstractNumId w:val="13"/>
  </w:num>
  <w:num w:numId="15" w16cid:durableId="131676686">
    <w:abstractNumId w:val="52"/>
  </w:num>
  <w:num w:numId="16" w16cid:durableId="1307126271">
    <w:abstractNumId w:val="5"/>
  </w:num>
  <w:num w:numId="17" w16cid:durableId="2023628390">
    <w:abstractNumId w:val="33"/>
  </w:num>
  <w:num w:numId="18" w16cid:durableId="1313754904">
    <w:abstractNumId w:val="28"/>
  </w:num>
  <w:num w:numId="19" w16cid:durableId="1708145436">
    <w:abstractNumId w:val="31"/>
  </w:num>
  <w:num w:numId="20" w16cid:durableId="806437073">
    <w:abstractNumId w:val="18"/>
  </w:num>
  <w:num w:numId="21" w16cid:durableId="312832387">
    <w:abstractNumId w:val="48"/>
  </w:num>
  <w:num w:numId="22" w16cid:durableId="979190494">
    <w:abstractNumId w:val="38"/>
  </w:num>
  <w:num w:numId="23" w16cid:durableId="590816745">
    <w:abstractNumId w:val="50"/>
  </w:num>
  <w:num w:numId="24" w16cid:durableId="1522233943">
    <w:abstractNumId w:val="34"/>
  </w:num>
  <w:num w:numId="25" w16cid:durableId="1032027087">
    <w:abstractNumId w:val="19"/>
  </w:num>
  <w:num w:numId="26" w16cid:durableId="277445562">
    <w:abstractNumId w:val="26"/>
  </w:num>
  <w:num w:numId="27" w16cid:durableId="870604019">
    <w:abstractNumId w:val="7"/>
  </w:num>
  <w:num w:numId="28" w16cid:durableId="1652246077">
    <w:abstractNumId w:val="16"/>
  </w:num>
  <w:num w:numId="29" w16cid:durableId="159933063">
    <w:abstractNumId w:val="21"/>
  </w:num>
  <w:num w:numId="30" w16cid:durableId="2086339461">
    <w:abstractNumId w:val="1"/>
  </w:num>
  <w:num w:numId="31" w16cid:durableId="227768680">
    <w:abstractNumId w:val="2"/>
  </w:num>
  <w:num w:numId="32" w16cid:durableId="447893428">
    <w:abstractNumId w:val="20"/>
  </w:num>
  <w:num w:numId="33" w16cid:durableId="1434976630">
    <w:abstractNumId w:val="43"/>
  </w:num>
  <w:num w:numId="34" w16cid:durableId="454445519">
    <w:abstractNumId w:val="4"/>
  </w:num>
  <w:num w:numId="35" w16cid:durableId="805587999">
    <w:abstractNumId w:val="12"/>
  </w:num>
  <w:num w:numId="36" w16cid:durableId="1520239569">
    <w:abstractNumId w:val="9"/>
  </w:num>
  <w:num w:numId="37" w16cid:durableId="247886842">
    <w:abstractNumId w:val="3"/>
  </w:num>
  <w:num w:numId="38" w16cid:durableId="746652123">
    <w:abstractNumId w:val="37"/>
  </w:num>
  <w:num w:numId="39" w16cid:durableId="1637947435">
    <w:abstractNumId w:val="15"/>
  </w:num>
  <w:num w:numId="40" w16cid:durableId="742265035">
    <w:abstractNumId w:val="27"/>
  </w:num>
  <w:num w:numId="41" w16cid:durableId="1808627602">
    <w:abstractNumId w:val="17"/>
  </w:num>
  <w:num w:numId="42" w16cid:durableId="1579635998">
    <w:abstractNumId w:val="32"/>
  </w:num>
  <w:num w:numId="43" w16cid:durableId="2138864562">
    <w:abstractNumId w:val="8"/>
  </w:num>
  <w:num w:numId="44" w16cid:durableId="2008748565">
    <w:abstractNumId w:val="36"/>
  </w:num>
  <w:num w:numId="45" w16cid:durableId="1582566277">
    <w:abstractNumId w:val="41"/>
  </w:num>
  <w:num w:numId="46" w16cid:durableId="1300112230">
    <w:abstractNumId w:val="46"/>
  </w:num>
  <w:num w:numId="47" w16cid:durableId="1408575129">
    <w:abstractNumId w:val="42"/>
  </w:num>
  <w:num w:numId="48" w16cid:durableId="1585451979">
    <w:abstractNumId w:val="30"/>
  </w:num>
  <w:num w:numId="49" w16cid:durableId="1261451478">
    <w:abstractNumId w:val="39"/>
  </w:num>
  <w:num w:numId="50" w16cid:durableId="415522133">
    <w:abstractNumId w:val="6"/>
  </w:num>
  <w:num w:numId="51" w16cid:durableId="2090035489">
    <w:abstractNumId w:val="45"/>
  </w:num>
  <w:num w:numId="52" w16cid:durableId="595017328">
    <w:abstractNumId w:val="51"/>
  </w:num>
  <w:num w:numId="53" w16cid:durableId="1880975192">
    <w:abstractNumId w:val="40"/>
  </w:num>
  <w:num w:numId="54" w16cid:durableId="19177442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ED8"/>
    <w:rsid w:val="00032FE8"/>
    <w:rsid w:val="00055727"/>
    <w:rsid w:val="000665F4"/>
    <w:rsid w:val="00070E09"/>
    <w:rsid w:val="00071A13"/>
    <w:rsid w:val="00096CBD"/>
    <w:rsid w:val="000A6394"/>
    <w:rsid w:val="000B7894"/>
    <w:rsid w:val="000B7FED"/>
    <w:rsid w:val="000C038A"/>
    <w:rsid w:val="000C4B16"/>
    <w:rsid w:val="000C6598"/>
    <w:rsid w:val="000D44B3"/>
    <w:rsid w:val="00145D43"/>
    <w:rsid w:val="00181C77"/>
    <w:rsid w:val="00192C46"/>
    <w:rsid w:val="001A08B3"/>
    <w:rsid w:val="001A3250"/>
    <w:rsid w:val="001A53B3"/>
    <w:rsid w:val="001A7B60"/>
    <w:rsid w:val="001B52F0"/>
    <w:rsid w:val="001B7A65"/>
    <w:rsid w:val="001D4A0A"/>
    <w:rsid w:val="001E41F3"/>
    <w:rsid w:val="0026004D"/>
    <w:rsid w:val="002640DD"/>
    <w:rsid w:val="00275D12"/>
    <w:rsid w:val="00277FB4"/>
    <w:rsid w:val="00284FEB"/>
    <w:rsid w:val="002860C4"/>
    <w:rsid w:val="002B5741"/>
    <w:rsid w:val="002D2B31"/>
    <w:rsid w:val="002E472E"/>
    <w:rsid w:val="00305409"/>
    <w:rsid w:val="003609EF"/>
    <w:rsid w:val="0036231A"/>
    <w:rsid w:val="00374DD4"/>
    <w:rsid w:val="00393589"/>
    <w:rsid w:val="003C6BAE"/>
    <w:rsid w:val="003E1A36"/>
    <w:rsid w:val="00410371"/>
    <w:rsid w:val="004242F1"/>
    <w:rsid w:val="00437538"/>
    <w:rsid w:val="00442EC3"/>
    <w:rsid w:val="004456CB"/>
    <w:rsid w:val="00491FA9"/>
    <w:rsid w:val="004B75B7"/>
    <w:rsid w:val="004D2B82"/>
    <w:rsid w:val="005141D9"/>
    <w:rsid w:val="0051580D"/>
    <w:rsid w:val="005343BF"/>
    <w:rsid w:val="00547111"/>
    <w:rsid w:val="00561AEA"/>
    <w:rsid w:val="00590211"/>
    <w:rsid w:val="00592D74"/>
    <w:rsid w:val="005E2C44"/>
    <w:rsid w:val="00621188"/>
    <w:rsid w:val="006257ED"/>
    <w:rsid w:val="006271B3"/>
    <w:rsid w:val="00653DE4"/>
    <w:rsid w:val="00665C47"/>
    <w:rsid w:val="0068441B"/>
    <w:rsid w:val="00695808"/>
    <w:rsid w:val="006B46FB"/>
    <w:rsid w:val="006C1AF7"/>
    <w:rsid w:val="006E21FB"/>
    <w:rsid w:val="007326C9"/>
    <w:rsid w:val="00792342"/>
    <w:rsid w:val="007960C0"/>
    <w:rsid w:val="007977A8"/>
    <w:rsid w:val="007A2EA0"/>
    <w:rsid w:val="007B512A"/>
    <w:rsid w:val="007C2097"/>
    <w:rsid w:val="007D6A07"/>
    <w:rsid w:val="007F7259"/>
    <w:rsid w:val="008040A8"/>
    <w:rsid w:val="00826E70"/>
    <w:rsid w:val="008279FA"/>
    <w:rsid w:val="00840F17"/>
    <w:rsid w:val="008626E7"/>
    <w:rsid w:val="00864445"/>
    <w:rsid w:val="00870EE7"/>
    <w:rsid w:val="008863B9"/>
    <w:rsid w:val="008A45A6"/>
    <w:rsid w:val="008D3CCC"/>
    <w:rsid w:val="008F3789"/>
    <w:rsid w:val="008F686C"/>
    <w:rsid w:val="00913280"/>
    <w:rsid w:val="009148DE"/>
    <w:rsid w:val="00925598"/>
    <w:rsid w:val="00941E30"/>
    <w:rsid w:val="009531B0"/>
    <w:rsid w:val="009741B3"/>
    <w:rsid w:val="009777D9"/>
    <w:rsid w:val="00991B88"/>
    <w:rsid w:val="009A5753"/>
    <w:rsid w:val="009A579D"/>
    <w:rsid w:val="009E3297"/>
    <w:rsid w:val="009E7F11"/>
    <w:rsid w:val="009F734F"/>
    <w:rsid w:val="00A15379"/>
    <w:rsid w:val="00A246B6"/>
    <w:rsid w:val="00A47E70"/>
    <w:rsid w:val="00A50CF0"/>
    <w:rsid w:val="00A577C5"/>
    <w:rsid w:val="00A7671C"/>
    <w:rsid w:val="00A90B68"/>
    <w:rsid w:val="00AA2CBC"/>
    <w:rsid w:val="00AC5820"/>
    <w:rsid w:val="00AD1CD8"/>
    <w:rsid w:val="00AF288C"/>
    <w:rsid w:val="00AF4789"/>
    <w:rsid w:val="00B258BB"/>
    <w:rsid w:val="00B27CED"/>
    <w:rsid w:val="00B67B97"/>
    <w:rsid w:val="00B76093"/>
    <w:rsid w:val="00B968C8"/>
    <w:rsid w:val="00BA3EC5"/>
    <w:rsid w:val="00BA51D9"/>
    <w:rsid w:val="00BB3622"/>
    <w:rsid w:val="00BB5DFC"/>
    <w:rsid w:val="00BD279D"/>
    <w:rsid w:val="00BD527E"/>
    <w:rsid w:val="00BD6BB8"/>
    <w:rsid w:val="00C14A6C"/>
    <w:rsid w:val="00C424FD"/>
    <w:rsid w:val="00C5526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72F"/>
    <w:rsid w:val="00DE34CF"/>
    <w:rsid w:val="00DE77B5"/>
    <w:rsid w:val="00E13F3D"/>
    <w:rsid w:val="00E34898"/>
    <w:rsid w:val="00E97C43"/>
    <w:rsid w:val="00EB09B7"/>
    <w:rsid w:val="00ED75CF"/>
    <w:rsid w:val="00EE7D7C"/>
    <w:rsid w:val="00F25D98"/>
    <w:rsid w:val="00F300FB"/>
    <w:rsid w:val="00F47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93589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26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26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826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6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6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6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6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6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6E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26E7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6E7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6E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26E7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6E7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26E7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26E7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826E70"/>
    <w:rPr>
      <w:i/>
      <w:iCs/>
    </w:rPr>
  </w:style>
  <w:style w:type="paragraph" w:styleId="Title">
    <w:name w:val="Title"/>
    <w:basedOn w:val="Normal"/>
    <w:next w:val="Normal"/>
    <w:link w:val="TitleChar"/>
    <w:qFormat/>
    <w:rsid w:val="00826E70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26E70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6E70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826E7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6E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26E70"/>
    <w:rPr>
      <w:rFonts w:ascii="Times New Roman" w:hAnsi="Times New Roman"/>
      <w:lang w:val="en-GB" w:eastAsia="en-US"/>
    </w:rPr>
  </w:style>
  <w:style w:type="character" w:styleId="Strong">
    <w:name w:val="Strong"/>
    <w:uiPriority w:val="22"/>
    <w:qFormat/>
    <w:rsid w:val="00826E70"/>
    <w:rPr>
      <w:b/>
      <w:bCs/>
    </w:rPr>
  </w:style>
  <w:style w:type="table" w:styleId="TableGrid">
    <w:name w:val="Table Grid"/>
    <w:basedOn w:val="TableNormal"/>
    <w:rsid w:val="00826E7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826E7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826E7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826E7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26E7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26E70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826E70"/>
  </w:style>
  <w:style w:type="paragraph" w:customStyle="1" w:styleId="msonormal0">
    <w:name w:val="msonormal"/>
    <w:basedOn w:val="Normal"/>
    <w:rsid w:val="00826E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826E70"/>
  </w:style>
  <w:style w:type="character" w:customStyle="1" w:styleId="k">
    <w:name w:val="k"/>
    <w:basedOn w:val="DefaultParagraphFont"/>
    <w:rsid w:val="00826E70"/>
  </w:style>
  <w:style w:type="character" w:customStyle="1" w:styleId="p">
    <w:name w:val="p"/>
    <w:basedOn w:val="DefaultParagraphFont"/>
    <w:rsid w:val="00826E70"/>
  </w:style>
  <w:style w:type="character" w:customStyle="1" w:styleId="add-diff-note">
    <w:name w:val="add-diff-note"/>
    <w:basedOn w:val="DefaultParagraphFont"/>
    <w:rsid w:val="00826E70"/>
  </w:style>
  <w:style w:type="character" w:customStyle="1" w:styleId="c1">
    <w:name w:val="c1"/>
    <w:basedOn w:val="DefaultParagraphFont"/>
    <w:rsid w:val="00826E70"/>
  </w:style>
  <w:style w:type="character" w:customStyle="1" w:styleId="kr">
    <w:name w:val="kr"/>
    <w:basedOn w:val="DefaultParagraphFont"/>
    <w:rsid w:val="00826E70"/>
  </w:style>
  <w:style w:type="character" w:customStyle="1" w:styleId="kt">
    <w:name w:val="kt"/>
    <w:basedOn w:val="DefaultParagraphFont"/>
    <w:rsid w:val="00826E70"/>
  </w:style>
  <w:style w:type="character" w:customStyle="1" w:styleId="o">
    <w:name w:val="o"/>
    <w:basedOn w:val="DefaultParagraphFont"/>
    <w:rsid w:val="00826E70"/>
  </w:style>
  <w:style w:type="character" w:customStyle="1" w:styleId="s">
    <w:name w:val="s"/>
    <w:basedOn w:val="DefaultParagraphFont"/>
    <w:rsid w:val="00826E70"/>
  </w:style>
  <w:style w:type="character" w:customStyle="1" w:styleId="mi">
    <w:name w:val="mi"/>
    <w:basedOn w:val="DefaultParagraphFont"/>
    <w:rsid w:val="00826E70"/>
  </w:style>
  <w:style w:type="character" w:customStyle="1" w:styleId="cm">
    <w:name w:val="cm"/>
    <w:basedOn w:val="DefaultParagraphFont"/>
    <w:rsid w:val="00826E70"/>
  </w:style>
  <w:style w:type="paragraph" w:customStyle="1" w:styleId="b10">
    <w:name w:val="b1"/>
    <w:basedOn w:val="Normal"/>
    <w:rsid w:val="00826E7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HChar">
    <w:name w:val="TH Char"/>
    <w:link w:val="TH"/>
    <w:qFormat/>
    <w:rsid w:val="00826E70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4730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0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5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6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7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7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7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3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4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4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4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3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5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6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3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3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5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1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8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3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2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32</Pages>
  <Words>13909</Words>
  <Characters>79282</Characters>
  <Application>Microsoft Office Word</Application>
  <DocSecurity>0</DocSecurity>
  <Lines>660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2024-05-27T11:51:00Z</dcterms:created>
  <dcterms:modified xsi:type="dcterms:W3CDTF">2024-05-27T12:04:00Z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R5s240284</vt:lpwstr>
  </property>
  <property fmtid="{D5CDD505-2E9C-101B-9397-08002B2CF9AE}" pid="10" name="Spec#">
    <vt:lpwstr>38.523-3</vt:lpwstr>
  </property>
  <property fmtid="{D5CDD505-2E9C-101B-9397-08002B2CF9AE}" pid="11" name="Cr#">
    <vt:lpwstr>3412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Processing Delay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2024-04-02T12:35:04Z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97899d44-1cf4-4051-b686-0581a156e558</vt:lpwstr>
  </property>
  <property fmtid="{D5CDD505-2E9C-101B-9397-08002B2CF9AE}" pid="27" name="MSIP_Label_9764cdcd-3664-4d05-9615-7cbf65a4f0a8_ContentBits">
    <vt:lpwstr>0</vt:lpwstr>
  </property>
</Properties>
</file>