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2024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R5s240284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bookmarkStart w:id="0" w:name="_Toc162961023"/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Dec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Dec 2024</w:t>
        </w:r>
        <w:bookmarkEnd w:id="0"/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3412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NR5GC Processing Delay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BF74835" w:rsidR="001E41F3" w:rsidRDefault="003935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2024-04-02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C5FE31" w14:textId="77777777" w:rsidR="001E41F3" w:rsidRDefault="00393589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Several issues has been found related to </w:t>
            </w:r>
            <w:r>
              <w:t>Processing Delay test cases:</w:t>
            </w:r>
          </w:p>
          <w:p w14:paraId="7630F87D" w14:textId="77777777" w:rsidR="00393589" w:rsidRDefault="00393589">
            <w:pPr>
              <w:pStyle w:val="CRCoverPage"/>
              <w:spacing w:after="0"/>
              <w:ind w:left="100"/>
            </w:pPr>
          </w:p>
          <w:p w14:paraId="7977ECE0" w14:textId="658CF425" w:rsidR="00393589" w:rsidRDefault="00393589" w:rsidP="003935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the current TTCN implementation of the function f_TC_8_1_5_8_1_NR5GC_TestBody in 24wk12,Table 8.1.5.8.1.3.3-11: Physical layer parameters for DCI format 1_0 (Steps 14a5 and 25, Table 8.1.5.8.1.3.2-3)  Is not implemented.</w:t>
            </w:r>
          </w:p>
          <w:p w14:paraId="08C74C88" w14:textId="77777777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60CFBA52" w14:textId="6B7F1D5C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  <w:r>
              <w:rPr>
                <w:noProof/>
              </w:rPr>
              <w:t>In addition to this , it is also proposed to extend this table 8.1.5.8.1.3.3-11 to cover step 3 where RRCSetupRequest procedure is checked for procedure delay. An associated Prose CR will be raised for this requirement.</w:t>
            </w:r>
          </w:p>
          <w:p w14:paraId="717661A5" w14:textId="77777777" w:rsidR="00393589" w:rsidRDefault="00393589" w:rsidP="00393589">
            <w:pPr>
              <w:pStyle w:val="CRCoverPage"/>
              <w:spacing w:after="0"/>
              <w:ind w:left="820"/>
              <w:rPr>
                <w:noProof/>
              </w:rPr>
            </w:pPr>
          </w:p>
          <w:p w14:paraId="708AA7DE" w14:textId="7077F5AE" w:rsidR="00393589" w:rsidRDefault="00393589" w:rsidP="0039358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In the current TTCN implementation of the function </w:t>
            </w:r>
            <w:r w:rsidRPr="00380B33">
              <w:rPr>
                <w:rFonts w:cs="Arial"/>
                <w:b/>
                <w:noProof/>
              </w:rPr>
              <w:t>f_TC_8_1_5_8_2_x_NR5GC_TestBody</w:t>
            </w:r>
            <w:r>
              <w:rPr>
                <w:rFonts w:cs="Arial"/>
                <w:noProof/>
              </w:rPr>
              <w:t xml:space="preserve"> ,</w:t>
            </w:r>
            <w:r>
              <w:t xml:space="preserve"> </w:t>
            </w:r>
            <w:r w:rsidRPr="003A63AB">
              <w:rPr>
                <w:rFonts w:cs="Arial"/>
                <w:noProof/>
              </w:rPr>
              <w:t>Table 8.1.5.8.2.1.3.3-7: Physical layer parameters for DCI format 1_0 (Steps 6a5, Table 8.1.5.8.2.1.3.3-5)</w:t>
            </w:r>
            <w:r w:rsidR="00BD527E">
              <w:rPr>
                <w:rFonts w:cs="Arial"/>
                <w:noProof/>
              </w:rPr>
              <w:t xml:space="preserve">. Changes are required for </w:t>
            </w:r>
            <w:r w:rsidR="00BD527E">
              <w:rPr>
                <w:noProof/>
              </w:rPr>
              <w:t>8.1.5.8.2.1.NR5GC, 8.1.5.8.2.2.NR5GC and 8.1.5.8.2.3.NR5GC test cases.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2E8D4C" w14:textId="4A48EB1A" w:rsidR="00393589" w:rsidRPr="00826E70" w:rsidRDefault="00393589" w:rsidP="00826E70">
            <w:pPr>
              <w:pStyle w:val="ListParagraph"/>
              <w:numPr>
                <w:ilvl w:val="0"/>
                <w:numId w:val="2"/>
              </w:numPr>
              <w:rPr>
                <w:rFonts w:ascii="Arial" w:hAnsi="Arial"/>
                <w:noProof/>
              </w:rPr>
            </w:pPr>
            <w:r w:rsidRPr="00826E70">
              <w:rPr>
                <w:rFonts w:ascii="Arial" w:hAnsi="Arial"/>
                <w:noProof/>
              </w:rPr>
              <w:t>Implemented and added Table 8.1.5.8.1.3.3-11 to Steps 3, 14a5 and 25 of function f_TC_8_1_5_8_1_NR5GC_TestBody.</w:t>
            </w:r>
            <w:r w:rsidR="00826E70" w:rsidRPr="00826E70">
              <w:rPr>
                <w:rFonts w:ascii="Arial" w:hAnsi="Arial"/>
                <w:noProof/>
              </w:rPr>
              <w:t xml:space="preserve"> </w:t>
            </w:r>
            <w:r w:rsidR="00826E70">
              <w:rPr>
                <w:rFonts w:ascii="Arial" w:hAnsi="Arial"/>
                <w:noProof/>
              </w:rPr>
              <w:t>Added new parameter to</w:t>
            </w:r>
            <w:r w:rsidR="00826E70" w:rsidRPr="00826E70">
              <w:rPr>
                <w:rFonts w:ascii="Arial" w:hAnsi="Arial"/>
                <w:noProof/>
              </w:rPr>
              <w:t xml:space="preserve"> function f_NR5GC_RRC_ProcedureDelay so </w:t>
            </w:r>
            <w:r w:rsidR="00826E70">
              <w:rPr>
                <w:rFonts w:ascii="Arial" w:hAnsi="Arial"/>
                <w:noProof/>
              </w:rPr>
              <w:t>it</w:t>
            </w:r>
            <w:r w:rsidR="00826E70" w:rsidRPr="00826E70">
              <w:rPr>
                <w:rFonts w:ascii="Arial" w:hAnsi="Arial"/>
                <w:noProof/>
              </w:rPr>
              <w:t xml:space="preserve"> can </w:t>
            </w:r>
            <w:r w:rsidR="00826E70">
              <w:rPr>
                <w:rFonts w:ascii="Arial" w:hAnsi="Arial"/>
                <w:noProof/>
              </w:rPr>
              <w:t xml:space="preserve">be </w:t>
            </w:r>
            <w:r w:rsidR="00826E70" w:rsidRPr="00826E70">
              <w:rPr>
                <w:rFonts w:ascii="Arial" w:hAnsi="Arial"/>
                <w:noProof/>
              </w:rPr>
              <w:t>distinguish</w:t>
            </w:r>
            <w:r w:rsidR="00826E70">
              <w:rPr>
                <w:rFonts w:ascii="Arial" w:hAnsi="Arial"/>
                <w:noProof/>
              </w:rPr>
              <w:t>ed</w:t>
            </w:r>
            <w:r w:rsidR="00826E70" w:rsidRPr="00826E70">
              <w:rPr>
                <w:rFonts w:ascii="Arial" w:hAnsi="Arial"/>
                <w:noProof/>
              </w:rPr>
              <w:t xml:space="preserve"> between DCI_1_1 procedures and DCI_1_0 Procedures</w:t>
            </w:r>
          </w:p>
          <w:p w14:paraId="31C656EC" w14:textId="6A2425BB" w:rsidR="00393589" w:rsidRDefault="00826E70" w:rsidP="0039358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Implemented and added </w:t>
            </w:r>
            <w:r w:rsidR="00393589" w:rsidRPr="00393589">
              <w:rPr>
                <w:noProof/>
              </w:rPr>
              <w:t xml:space="preserve">Table 8.1.5.8.2.1.3.3-7 </w:t>
            </w:r>
            <w:r>
              <w:rPr>
                <w:noProof/>
              </w:rPr>
              <w:t>to</w:t>
            </w:r>
            <w:r w:rsidR="00393589" w:rsidRPr="00393589">
              <w:rPr>
                <w:noProof/>
              </w:rPr>
              <w:t xml:space="preserve"> Steps 6a5 of function f_TC_8_1_5_8_2_x_NR5GC_TestBody</w:t>
            </w:r>
            <w:r w:rsidR="00393589">
              <w:rPr>
                <w:noProof/>
              </w:rPr>
              <w:t>.</w:t>
            </w:r>
            <w:r w:rsidR="00BD527E">
              <w:rPr>
                <w:noProof/>
              </w:rPr>
              <w:t xml:space="preserve"> </w:t>
            </w:r>
            <w:r w:rsidR="00BD527E">
              <w:rPr>
                <w:rFonts w:cs="Arial"/>
                <w:noProof/>
              </w:rPr>
              <w:t xml:space="preserve">Changes will apply to </w:t>
            </w:r>
            <w:r w:rsidR="00BD527E">
              <w:rPr>
                <w:noProof/>
              </w:rPr>
              <w:t>8.1.5.8.2.1.NR5GC, 8.1.5.8.2.2.NR5GC and 8.1.5.8.2.3.NR5GC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F68853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noProof/>
              </w:rPr>
              <w:t>A conformant UE may fail the test case</w:t>
            </w:r>
            <w:r w:rsidR="00AF4789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ABF2D9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8.1.5.8.1.NR5GC, 8.1.5.8.2.1.NR5GC, 8.1.5.8.2.2.NR5GC and 8.1.5.8.2.3.NR5GC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B16CC5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F584A84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D5D8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93589">
              <w:rPr>
                <w:noProof/>
              </w:rPr>
              <w:t xml:space="preserve">    38.523-1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A66AB4" w:rsidR="001E41F3" w:rsidRDefault="00393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98CDC33" w:rsidR="001E41F3" w:rsidRDefault="00393589">
            <w:pPr>
              <w:pStyle w:val="CRCoverPage"/>
              <w:spacing w:after="0"/>
              <w:ind w:left="100"/>
              <w:rPr>
                <w:noProof/>
              </w:rPr>
            </w:pPr>
            <w:r w:rsidRPr="00393589">
              <w:rPr>
                <w:rFonts w:cs="Arial"/>
                <w:lang w:eastAsia="en-GB"/>
              </w:rPr>
              <w:t>An associated Prose is raised to cover the requirement of “extending table 8.1.5.8.1.3.3-11 to cover step 3 RRCSetupRequest procedure”</w:t>
            </w:r>
            <w:r>
              <w:rPr>
                <w:rFonts w:cs="Arial"/>
                <w:lang w:eastAsia="en-GB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C4B16">
          <w:headerReference w:type="even" r:id="rId12"/>
          <w:headerReference w:type="first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32B91C" w14:textId="77777777" w:rsidR="00F4730C" w:rsidRPr="00F4730C" w:rsidRDefault="00826E70" w:rsidP="006C1AF7">
      <w:pPr>
        <w:spacing w:before="240" w:after="60"/>
        <w:outlineLvl w:val="0"/>
        <w:rPr>
          <w:rFonts w:ascii="Cambria" w:hAnsi="Cambria" w:cs="Arial"/>
          <w:b/>
          <w:bCs/>
          <w:i/>
          <w:iCs/>
          <w:kern w:val="28"/>
          <w:sz w:val="40"/>
          <w:szCs w:val="40"/>
        </w:rPr>
      </w:pPr>
      <w:bookmarkStart w:id="2" w:name="_Toc162961024"/>
      <w:bookmarkStart w:id="3" w:name="_Hlk162941711"/>
      <w:r w:rsidRPr="00F4730C">
        <w:rPr>
          <w:rFonts w:ascii="Cambria" w:hAnsi="Cambria" w:cs="Arial"/>
          <w:b/>
          <w:bCs/>
          <w:i/>
          <w:iCs/>
          <w:kern w:val="28"/>
          <w:sz w:val="40"/>
          <w:szCs w:val="40"/>
        </w:rPr>
        <w:lastRenderedPageBreak/>
        <w:t>Table of Contents</w:t>
      </w:r>
      <w:bookmarkEnd w:id="2"/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en-GB"/>
        </w:rPr>
        <w:id w:val="926540202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01EEB4E3" w14:textId="199291F7" w:rsidR="00F4730C" w:rsidRPr="00F4730C" w:rsidRDefault="00F4730C" w:rsidP="00F4730C">
          <w:pPr>
            <w:pStyle w:val="TOCHeading"/>
            <w:tabs>
              <w:tab w:val="left" w:pos="1383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val="de-DE" w:eastAsia="de-DE"/>
              <w14:ligatures w14:val="standardContextual"/>
            </w:rPr>
          </w:pPr>
          <w:r w:rsidRPr="00F4730C">
            <w:rPr>
              <w:sz w:val="24"/>
              <w:szCs w:val="24"/>
            </w:rPr>
            <w:fldChar w:fldCharType="begin"/>
          </w:r>
          <w:r w:rsidRPr="00F4730C">
            <w:rPr>
              <w:sz w:val="24"/>
              <w:szCs w:val="24"/>
            </w:rPr>
            <w:instrText xml:space="preserve"> TOC \o "1-3" \h \z \u </w:instrText>
          </w:r>
          <w:r w:rsidRPr="00F4730C">
            <w:rPr>
              <w:sz w:val="24"/>
              <w:szCs w:val="24"/>
            </w:rPr>
            <w:fldChar w:fldCharType="separate"/>
          </w:r>
          <w:r w:rsidRPr="00F4730C">
            <w:rPr>
              <w:sz w:val="24"/>
              <w:szCs w:val="24"/>
            </w:rPr>
            <w:tab/>
          </w:r>
        </w:p>
        <w:p w14:paraId="3D9E0B4F" w14:textId="14B8303B" w:rsidR="00F4730C" w:rsidRPr="00F4730C" w:rsidRDefault="0000000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5" w:history="1">
            <w:r w:rsidR="00F4730C" w:rsidRPr="00F4730C">
              <w:rPr>
                <w:rStyle w:val="Hyperlink"/>
                <w:rFonts w:ascii="Arial" w:hAnsi="Arial"/>
                <w:b/>
                <w:sz w:val="24"/>
                <w:szCs w:val="24"/>
                <w:lang w:eastAsia="ja-JP"/>
              </w:rPr>
              <w:t>1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ascii="Arial" w:hAnsi="Arial"/>
                <w:b/>
                <w:sz w:val="24"/>
                <w:szCs w:val="24"/>
                <w:lang w:eastAsia="ja-JP"/>
              </w:rPr>
              <w:t>Overview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_Toc162961025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3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7324A94E" w14:textId="59D19659" w:rsidR="00F4730C" w:rsidRPr="00F4730C" w:rsidRDefault="00000000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6" w:history="1">
            <w:r w:rsidR="00F4730C" w:rsidRPr="00F4730C">
              <w:rPr>
                <w:rStyle w:val="Hyperlink"/>
                <w:b/>
                <w:sz w:val="24"/>
                <w:szCs w:val="24"/>
              </w:rPr>
              <w:t>2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b/>
                <w:sz w:val="24"/>
                <w:szCs w:val="24"/>
              </w:rPr>
              <w:t>Corrections required: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_Toc162961026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3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60800A86" w14:textId="13186D79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7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2.1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f_TC_8_1_5_8_1_NR5GC_TestBody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_Toc162961027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3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2B2093D1" w14:textId="5706C485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8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2.2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f_TC_8_1_5_8_2_x_NR5GC_TestBody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_Toc162961028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14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BD38A4D" w14:textId="7FC263FA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29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2.3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f_NR5GC_RRC_ProcedureDelay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_Toc162961029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17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D6D697E" w14:textId="786A8AF9" w:rsidR="00F4730C" w:rsidRPr="00F4730C" w:rsidRDefault="00000000">
          <w:pPr>
            <w:pStyle w:val="TOC2"/>
            <w:rPr>
              <w:rFonts w:asciiTheme="minorHAnsi" w:eastAsiaTheme="minorEastAsia" w:hAnsiTheme="minorHAnsi" w:cstheme="minorBidi"/>
              <w:kern w:val="2"/>
              <w:sz w:val="24"/>
              <w:szCs w:val="24"/>
              <w:lang w:val="de-DE" w:eastAsia="de-DE"/>
              <w14:ligatures w14:val="standardContextual"/>
            </w:rPr>
          </w:pPr>
          <w:hyperlink w:anchor="_Toc162961030" w:history="1">
            <w:r w:rsidR="00F4730C" w:rsidRPr="00F4730C">
              <w:rPr>
                <w:rStyle w:val="Hyperlink"/>
                <w:rFonts w:cs="Arial"/>
                <w:b/>
                <w:sz w:val="24"/>
                <w:szCs w:val="24"/>
                <w:lang w:eastAsia="en-GB"/>
              </w:rPr>
              <w:t>2.4</w:t>
            </w:r>
            <w:r w:rsidR="00F4730C" w:rsidRPr="00F4730C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:lang w:val="de-DE" w:eastAsia="de-DE"/>
                <w14:ligatures w14:val="standardContextual"/>
              </w:rPr>
              <w:tab/>
            </w:r>
            <w:r w:rsidR="00F4730C" w:rsidRPr="00F4730C">
              <w:rPr>
                <w:rStyle w:val="Hyperlink"/>
                <w:rFonts w:cs="Arial"/>
                <w:b/>
                <w:bCs/>
                <w:sz w:val="24"/>
                <w:szCs w:val="24"/>
                <w:lang w:val="en-US" w:eastAsia="en-GB"/>
              </w:rPr>
              <w:t>Change to function f_NR5GC_RRC_ProcedureDelayWithRACH</w:t>
            </w:r>
            <w:r w:rsidR="00F4730C" w:rsidRPr="00F4730C">
              <w:rPr>
                <w:webHidden/>
                <w:sz w:val="24"/>
                <w:szCs w:val="24"/>
              </w:rPr>
              <w:tab/>
            </w:r>
            <w:r w:rsidR="00F4730C" w:rsidRPr="00F4730C">
              <w:rPr>
                <w:webHidden/>
                <w:sz w:val="24"/>
                <w:szCs w:val="24"/>
              </w:rPr>
              <w:fldChar w:fldCharType="begin"/>
            </w:r>
            <w:r w:rsidR="00F4730C" w:rsidRPr="00F4730C">
              <w:rPr>
                <w:webHidden/>
                <w:sz w:val="24"/>
                <w:szCs w:val="24"/>
              </w:rPr>
              <w:instrText xml:space="preserve"> PAGEREF _Toc162961030 \h </w:instrText>
            </w:r>
            <w:r w:rsidR="00F4730C" w:rsidRPr="00F4730C">
              <w:rPr>
                <w:webHidden/>
                <w:sz w:val="24"/>
                <w:szCs w:val="24"/>
              </w:rPr>
            </w:r>
            <w:r w:rsidR="00F4730C" w:rsidRPr="00F4730C">
              <w:rPr>
                <w:webHidden/>
                <w:sz w:val="24"/>
                <w:szCs w:val="24"/>
              </w:rPr>
              <w:fldChar w:fldCharType="separate"/>
            </w:r>
            <w:r w:rsidR="00F4730C" w:rsidRPr="00F4730C">
              <w:rPr>
                <w:webHidden/>
                <w:sz w:val="24"/>
                <w:szCs w:val="24"/>
              </w:rPr>
              <w:t>19</w:t>
            </w:r>
            <w:r w:rsidR="00F4730C" w:rsidRPr="00F4730C">
              <w:rPr>
                <w:webHidden/>
                <w:sz w:val="24"/>
                <w:szCs w:val="24"/>
              </w:rPr>
              <w:fldChar w:fldCharType="end"/>
            </w:r>
          </w:hyperlink>
        </w:p>
        <w:p w14:paraId="139B04E3" w14:textId="2A625B6F" w:rsidR="00F4730C" w:rsidRDefault="00F4730C">
          <w:r w:rsidRPr="00F4730C">
            <w:rPr>
              <w:b/>
              <w:bCs/>
              <w:noProof/>
              <w:sz w:val="24"/>
              <w:szCs w:val="24"/>
            </w:rPr>
            <w:fldChar w:fldCharType="end"/>
          </w:r>
        </w:p>
      </w:sdtContent>
    </w:sdt>
    <w:p w14:paraId="5CC39008" w14:textId="255E15E8" w:rsidR="00826E70" w:rsidRPr="00826E70" w:rsidRDefault="00826E70" w:rsidP="00437538">
      <w:pPr>
        <w:keepNext/>
        <w:keepLines/>
        <w:numPr>
          <w:ilvl w:val="0"/>
          <w:numId w:val="3"/>
        </w:numPr>
        <w:pBdr>
          <w:top w:val="single" w:sz="12" w:space="3" w:color="auto"/>
        </w:pBdr>
        <w:autoSpaceDN w:val="0"/>
        <w:spacing w:before="240"/>
        <w:outlineLvl w:val="0"/>
        <w:rPr>
          <w:rFonts w:ascii="Arial" w:hAnsi="Arial"/>
          <w:b/>
          <w:sz w:val="36"/>
          <w:lang w:eastAsia="ja-JP"/>
        </w:rPr>
      </w:pPr>
      <w:bookmarkStart w:id="4" w:name="_Toc122434485"/>
      <w:bookmarkStart w:id="5" w:name="_Toc101884688"/>
      <w:bookmarkStart w:id="6" w:name="_Toc106347389"/>
      <w:bookmarkStart w:id="7" w:name="_Toc106348108"/>
      <w:bookmarkStart w:id="8" w:name="_Toc106353536"/>
      <w:bookmarkStart w:id="9" w:name="_Toc107232973"/>
      <w:bookmarkStart w:id="10" w:name="_Toc107233704"/>
      <w:bookmarkStart w:id="11" w:name="_Toc107260461"/>
      <w:bookmarkStart w:id="12" w:name="_Toc107319472"/>
      <w:bookmarkStart w:id="13" w:name="_Toc107401310"/>
      <w:bookmarkStart w:id="14" w:name="_Toc109296030"/>
      <w:bookmarkStart w:id="15" w:name="_Toc112694522"/>
      <w:bookmarkStart w:id="16" w:name="_Toc112754400"/>
      <w:bookmarkStart w:id="17" w:name="_Toc114387725"/>
      <w:bookmarkStart w:id="18" w:name="_Toc114471865"/>
      <w:bookmarkStart w:id="19" w:name="_Toc114478749"/>
      <w:bookmarkStart w:id="20" w:name="_Toc118176210"/>
      <w:bookmarkStart w:id="21" w:name="_Toc128995546"/>
      <w:bookmarkStart w:id="22" w:name="_Toc153443350"/>
      <w:bookmarkStart w:id="23" w:name="_Toc162961025"/>
      <w:bookmarkStart w:id="24" w:name="_Hlk107318485"/>
      <w:r w:rsidRPr="00826E70">
        <w:rPr>
          <w:rFonts w:ascii="Arial" w:hAnsi="Arial"/>
          <w:b/>
          <w:sz w:val="36"/>
          <w:lang w:eastAsia="ja-JP"/>
        </w:rPr>
        <w:t>Overview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795BEC" w14:textId="77777777" w:rsidR="00826E70" w:rsidRPr="00826E70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826E70">
        <w:rPr>
          <w:rFonts w:cs="Arial"/>
        </w:rPr>
        <w:t>This document lists all the essential changes needed to correct problems in the iwd-TTCN3-B2022-09_D24wk12 related to the title of this CR</w:t>
      </w:r>
      <w:r w:rsidRPr="00826E70">
        <w:rPr>
          <w:rFonts w:cs="Arial"/>
          <w:lang w:eastAsia="ja-JP"/>
        </w:rPr>
        <w:t xml:space="preserve">. </w:t>
      </w:r>
    </w:p>
    <w:p w14:paraId="2BC83E7C" w14:textId="77777777" w:rsidR="00826E70" w:rsidRPr="00561AEA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val="fr-FR" w:eastAsia="ja-JP"/>
        </w:rPr>
      </w:pPr>
      <w:proofErr w:type="gramStart"/>
      <w:r w:rsidRPr="00561AEA">
        <w:rPr>
          <w:rFonts w:cs="Arial"/>
          <w:b/>
          <w:sz w:val="24"/>
          <w:lang w:val="fr-FR" w:eastAsia="ja-JP"/>
        </w:rPr>
        <w:t>Contact:</w:t>
      </w:r>
      <w:proofErr w:type="gramEnd"/>
      <w:r w:rsidRPr="00561AEA">
        <w:rPr>
          <w:rFonts w:cs="Arial"/>
          <w:b/>
          <w:sz w:val="24"/>
          <w:lang w:val="fr-FR" w:eastAsia="ja-JP"/>
        </w:rPr>
        <w:t xml:space="preserve"> </w:t>
      </w:r>
      <w:r w:rsidRPr="00561AEA">
        <w:rPr>
          <w:rFonts w:cs="Arial"/>
          <w:b/>
          <w:sz w:val="24"/>
          <w:lang w:val="fr-FR" w:eastAsia="ja-JP"/>
        </w:rPr>
        <w:tab/>
        <w:t>Juan Garcia Martin</w:t>
      </w:r>
    </w:p>
    <w:p w14:paraId="3C11D50B" w14:textId="77777777" w:rsidR="00826E70" w:rsidRPr="00561AEA" w:rsidRDefault="00826E70" w:rsidP="00826E7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szCs w:val="24"/>
          <w:lang w:val="fr-FR" w:eastAsia="ja-JP"/>
        </w:rPr>
      </w:pPr>
      <w:r w:rsidRPr="00561AEA">
        <w:rPr>
          <w:rFonts w:cs="Arial"/>
          <w:b/>
          <w:sz w:val="24"/>
          <w:lang w:val="fr-FR" w:eastAsia="ja-JP"/>
        </w:rPr>
        <w:tab/>
      </w:r>
      <w:r w:rsidRPr="00561AEA">
        <w:rPr>
          <w:sz w:val="24"/>
          <w:szCs w:val="24"/>
          <w:lang w:val="fr-FR"/>
        </w:rPr>
        <w:t>Juan.GarciaMartin@rohde-schwarz.com</w:t>
      </w:r>
      <w:r w:rsidRPr="00561AEA">
        <w:rPr>
          <w:rFonts w:cs="Arial"/>
          <w:sz w:val="24"/>
          <w:szCs w:val="24"/>
          <w:lang w:val="fr-FR" w:eastAsia="ja-JP"/>
        </w:rPr>
        <w:br/>
      </w:r>
      <w:r w:rsidRPr="00561AEA">
        <w:rPr>
          <w:rFonts w:cs="Arial"/>
          <w:b/>
          <w:sz w:val="24"/>
          <w:szCs w:val="24"/>
          <w:lang w:val="fr-FR" w:eastAsia="ja-JP"/>
        </w:rPr>
        <w:tab/>
      </w:r>
    </w:p>
    <w:p w14:paraId="5858C192" w14:textId="41105F35" w:rsidR="00826E70" w:rsidRDefault="00826E70" w:rsidP="00826E70">
      <w:pPr>
        <w:pStyle w:val="Heading1"/>
        <w:numPr>
          <w:ilvl w:val="0"/>
          <w:numId w:val="3"/>
        </w:numPr>
        <w:overflowPunct w:val="0"/>
        <w:autoSpaceDE w:val="0"/>
        <w:autoSpaceDN w:val="0"/>
        <w:adjustRightInd w:val="0"/>
        <w:rPr>
          <w:b/>
        </w:rPr>
      </w:pPr>
      <w:bookmarkStart w:id="25" w:name="_Toc122434488"/>
      <w:bookmarkStart w:id="26" w:name="_Toc295288959"/>
      <w:bookmarkStart w:id="27" w:name="_Toc162534029"/>
      <w:bookmarkStart w:id="28" w:name="_Toc162960996"/>
      <w:bookmarkStart w:id="29" w:name="_Toc162961026"/>
      <w:bookmarkStart w:id="30" w:name="_Hlk162943461"/>
      <w:bookmarkEnd w:id="3"/>
      <w:bookmarkEnd w:id="24"/>
      <w:r w:rsidRPr="00854C55">
        <w:rPr>
          <w:b/>
        </w:rPr>
        <w:t>Corrections required</w:t>
      </w:r>
      <w:bookmarkEnd w:id="25"/>
      <w:bookmarkEnd w:id="26"/>
      <w:bookmarkEnd w:id="27"/>
      <w:r w:rsidR="006C1AF7">
        <w:rPr>
          <w:b/>
        </w:rPr>
        <w:t>:</w:t>
      </w:r>
      <w:bookmarkEnd w:id="28"/>
      <w:bookmarkEnd w:id="29"/>
    </w:p>
    <w:p w14:paraId="6006DF25" w14:textId="4A756C4B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31" w:name="_Toc162534030"/>
      <w:bookmarkStart w:id="32" w:name="_Toc162960997"/>
      <w:bookmarkStart w:id="33" w:name="_Toc162961027"/>
      <w:bookmarkEnd w:id="30"/>
      <w:r>
        <w:rPr>
          <w:rFonts w:cs="Arial"/>
          <w:b/>
          <w:bCs/>
          <w:color w:val="000000"/>
          <w:lang w:val="en-US" w:eastAsia="en-GB"/>
        </w:rPr>
        <w:t>Change to function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EA46CA">
        <w:rPr>
          <w:rFonts w:cs="Arial"/>
          <w:b/>
          <w:bCs/>
          <w:color w:val="000000"/>
          <w:lang w:val="en-US" w:eastAsia="en-GB"/>
        </w:rPr>
        <w:t>f_TC_8_1_5_8_1_NR5GC_TestBody</w:t>
      </w:r>
      <w:bookmarkEnd w:id="31"/>
      <w:bookmarkEnd w:id="32"/>
      <w:bookmarkEnd w:id="3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49549EAA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77DF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48EF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113982">
              <w:t>f_TC_8_1_5_8_1_NR5GC_TestBody</w:t>
            </w:r>
          </w:p>
        </w:tc>
      </w:tr>
      <w:tr w:rsidR="00826E70" w14:paraId="076FF2CF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7C62D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72754" w14:textId="3F256AB7" w:rsidR="00BD527E" w:rsidRDefault="00826E70" w:rsidP="00BD527E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cs="Arial"/>
                <w:noProof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f_TC_8_1_5_8_1_NR5GC_TestBody in 24wk12,Table 8.1.5.8.1.3.3-11: Physical layer parameters for DCI format 1_0 (Steps 14a5 and 25, Table 8.1.5.8.1.3.2-3)  Is not implemented.</w:t>
            </w:r>
          </w:p>
          <w:p w14:paraId="40BC009A" w14:textId="0B786B29" w:rsidR="00826E70" w:rsidRPr="00A47C98" w:rsidRDefault="00BD527E" w:rsidP="00BD527E">
            <w:pPr>
              <w:pStyle w:val="CRCoverPage"/>
              <w:numPr>
                <w:ilvl w:val="0"/>
                <w:numId w:val="53"/>
              </w:numPr>
              <w:spacing w:after="0"/>
              <w:rPr>
                <w:rFonts w:cs="Arial"/>
                <w:noProof/>
              </w:rPr>
            </w:pPr>
            <w:r w:rsidRPr="00BD527E">
              <w:rPr>
                <w:rFonts w:cs="Arial"/>
                <w:noProof/>
              </w:rPr>
              <w:t>In addition to this , it is also proposed to extend this table 8.1.5.8.1.3.3-11 to cover step 3 where RRCSetupRequest procedure is checked for procedure delay. An associated Prose CR will be raised for this requirement.</w:t>
            </w:r>
          </w:p>
        </w:tc>
      </w:tr>
      <w:tr w:rsidR="00826E70" w14:paraId="4489177C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2A106" w14:textId="77777777" w:rsidR="00826E70" w:rsidRPr="00DE77B5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 w:rsidRPr="00DE77B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4F6" w14:textId="5F40DBE3" w:rsidR="00826E70" w:rsidRPr="00DE77B5" w:rsidRDefault="00826E70" w:rsidP="00826E70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noProof/>
              </w:rPr>
            </w:pPr>
            <w:r w:rsidRPr="00DE77B5">
              <w:rPr>
                <w:rFonts w:ascii="Arial" w:hAnsi="Arial" w:cs="Arial"/>
                <w:noProof/>
                <w:highlight w:val="yellow"/>
              </w:rPr>
              <w:t>Implemented and added Table 8.1.5.8.1.3.3-11 to Steps 3, 14a5 and 25 of function f_TC_8_1_5_8_1_NR5GC_TestBody</w:t>
            </w:r>
            <w:r w:rsidRPr="00DE77B5">
              <w:rPr>
                <w:rFonts w:ascii="Arial" w:hAnsi="Arial" w:cs="Arial"/>
                <w:noProof/>
              </w:rPr>
              <w:t xml:space="preserve">. </w:t>
            </w:r>
          </w:p>
          <w:p w14:paraId="0CFC4253" w14:textId="54C3ECC2" w:rsidR="00826E70" w:rsidRPr="00DE77B5" w:rsidRDefault="00826E70" w:rsidP="00826E70">
            <w:pPr>
              <w:pStyle w:val="ListParagraph"/>
              <w:numPr>
                <w:ilvl w:val="0"/>
                <w:numId w:val="52"/>
              </w:numPr>
              <w:rPr>
                <w:rFonts w:ascii="Arial" w:hAnsi="Arial" w:cs="Arial"/>
                <w:noProof/>
              </w:rPr>
            </w:pPr>
            <w:r w:rsidRPr="00DE77B5">
              <w:rPr>
                <w:rFonts w:ascii="Arial" w:hAnsi="Arial" w:cs="Arial"/>
                <w:noProof/>
                <w:highlight w:val="green"/>
              </w:rPr>
              <w:t>Added new parameter to function f_NR5GC_RRC_ProcedureDelay so it can be distinguished between DCI_1_1 procedures and DCI_1_0 Procedures</w:t>
            </w:r>
          </w:p>
        </w:tc>
      </w:tr>
      <w:tr w:rsidR="00826E70" w14:paraId="3541E71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6C5C3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DC240" w14:textId="303060DC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956439">
              <w:rPr>
                <w:rFonts w:ascii="Arial" w:hAnsi="Arial" w:cs="Arial"/>
                <w:lang w:eastAsia="en-GB"/>
              </w:rPr>
              <w:t>RRC_Others_NR5GC</w:t>
            </w:r>
          </w:p>
        </w:tc>
      </w:tr>
      <w:tr w:rsidR="00826E70" w14:paraId="0949304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49E2" w14:textId="77777777" w:rsidR="00826E70" w:rsidRPr="00022ED8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022ED8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2E15" w14:textId="1E9A7DC1" w:rsidR="00032FE8" w:rsidRPr="00022ED8" w:rsidRDefault="00022ED8" w:rsidP="00022ED8">
            <w:pPr>
              <w:pStyle w:val="ListParagraph"/>
              <w:numPr>
                <w:ilvl w:val="0"/>
                <w:numId w:val="54"/>
              </w:numPr>
              <w:rPr>
                <w:rFonts w:ascii="Arial" w:hAnsi="Arial"/>
                <w:highlight w:val="cyan"/>
                <w:lang w:eastAsia="zh-CN"/>
              </w:rPr>
            </w:pPr>
            <w:r w:rsidRPr="00022ED8">
              <w:rPr>
                <w:rFonts w:ascii="Arial" w:hAnsi="Arial"/>
                <w:highlight w:val="cyan"/>
                <w:lang w:eastAsia="zh-CN"/>
              </w:rPr>
              <w:t xml:space="preserve">Accepted, see MCC160 proposed implementation </w:t>
            </w:r>
            <w:proofErr w:type="gramStart"/>
            <w:r w:rsidRPr="00022ED8">
              <w:rPr>
                <w:rFonts w:ascii="Arial" w:hAnsi="Arial"/>
                <w:highlight w:val="cyan"/>
                <w:lang w:eastAsia="zh-CN"/>
              </w:rPr>
              <w:t>below</w:t>
            </w:r>
            <w:proofErr w:type="gramEnd"/>
          </w:p>
          <w:p w14:paraId="55BB30BA" w14:textId="539A6AD9" w:rsidR="00826E70" w:rsidRPr="00022ED8" w:rsidRDefault="005343BF" w:rsidP="00032FE8">
            <w:pPr>
              <w:pStyle w:val="ListParagraph"/>
              <w:numPr>
                <w:ilvl w:val="0"/>
                <w:numId w:val="54"/>
              </w:num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magenta"/>
                <w:lang w:eastAsia="zh-CN"/>
              </w:rPr>
              <w:t>Postponed</w:t>
            </w:r>
            <w:r>
              <w:rPr>
                <w:rFonts w:ascii="Arial" w:hAnsi="Arial"/>
                <w:highlight w:val="magenta"/>
                <w:lang w:eastAsia="zh-CN"/>
              </w:rPr>
              <w:t xml:space="preserve">, </w:t>
            </w:r>
            <w:r w:rsidR="00181C77" w:rsidRPr="00022ED8">
              <w:rPr>
                <w:rFonts w:ascii="Arial" w:hAnsi="Arial"/>
                <w:highlight w:val="magenta"/>
                <w:lang w:eastAsia="zh-CN"/>
              </w:rPr>
              <w:t>conditional to prose CR agreement</w:t>
            </w:r>
          </w:p>
        </w:tc>
      </w:tr>
    </w:tbl>
    <w:p w14:paraId="57CEE6EB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377DA342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7FD01D9C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E54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144AA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4025C25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039E729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14:paraId="709F71B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2FDA1EF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5DE1FCD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41AE60A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14:paraId="59BFEE7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octetstring v_EncodeCapRequestNR;</w:t>
            </w:r>
          </w:p>
          <w:p w14:paraId="332C43B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14:paraId="442EA05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4BC91F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v_RadioBearerConfigResume;//@sic R5s220683 sic@</w:t>
            </w:r>
          </w:p>
          <w:p w14:paraId="7DC227E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1C80E65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14:paraId="181063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47C2462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14:paraId="030B0B7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14:paraId="59C268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14:paraId="121ECCE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14:paraId="42A7DFB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v_NR_RachProcedureConfig;</w:t>
            </w:r>
          </w:p>
          <w:p w14:paraId="3D3F080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14:paraId="362337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14:paraId="000E5C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14:paraId="41EC0E3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14:paraId="17EB3AB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3639407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4D6A42C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0091E08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775F995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298BB4C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6FA3A8A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8B32B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1B257B1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tsc_NR_SuitableIntraFreqCellSSS_EPRE_FR2)//@sic R5-237355 sic@</w:t>
            </w:r>
          </w:p>
          <w:p w14:paraId="07F0B8E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38F2B76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527204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tsc_NR_NonSuitableOffCellSSS_EPRE),//@sic R5-237355 sic@</w:t>
            </w:r>
          </w:p>
          <w:p w14:paraId="7B1B74F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tsc_NR_ServingCellSSS_EPRE_FR2)//@sic R5-237355 sic@</w:t>
            </w:r>
          </w:p>
          <w:p w14:paraId="6763A2D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469F97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2094971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F74F1D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446ED6E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6B37BB2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5412BEF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E3441B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65CA41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14:paraId="1B2E90D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14:paraId="6476C7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C57DA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14:paraId="2271F5A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08EA429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1E0A624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RRCSetupComplete message within (10*2^numerology+1+TDL+K2) slots15 (FDD)/18 (TDD) subframes after successful completion of step 3?</w:t>
            </w:r>
          </w:p>
          <w:p w14:paraId="0F69A83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14:paraId="636839E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14:paraId="3083060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2D8BE91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4" );</w:t>
            </w:r>
          </w:p>
          <w:p w14:paraId="6B7A761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1237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//@siclog "Step 5 - 6" siclog@</w:t>
            </w:r>
          </w:p>
          <w:p w14:paraId="59E4A12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SecurityModeCommand message.</w:t>
            </w:r>
          </w:p>
          <w:p w14:paraId="3307C94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4CC1C71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41009C5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4F79C82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0DFFB21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2560123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71A7BD7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4B1C773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1E17467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DF7EF6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2BA7C232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>cas</w:t>
            </w:r>
            <w:proofErr w:type="gramEnd"/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>_NR_SRB1_RrcPdu_REQ(nr_Cell1,</w:t>
            </w:r>
          </w:p>
          <w:p w14:paraId="5DD1BD2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14:paraId="525325F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14:paraId="5AE52F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254B054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4A1547E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14:paraId="2D7573F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0DEDAF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26EEDD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24A8234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15D6B1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57E198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04A0CC3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27C6115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7493665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55CA9CA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58E8AC9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7131718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10DDE22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2B39A1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14:paraId="5CE244A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6F6FC73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E39F34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14:paraId="0035C4A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14:paraId="29C7064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14:paraId="53498F9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48157C8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7B5617A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30D5999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71F38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//Reconfigure DRB in SS - existing DRBs are not reconfigured during release</w:t>
            </w:r>
          </w:p>
          <w:p w14:paraId="679821F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14:paraId="525BC2B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54ACDD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41C76A4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14:paraId="1A44EFF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61B6F68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431D69E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5A754F6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61735BD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14:paraId="2196F68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377CBEC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47AFF6C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14:paraId="449A9D9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14:paraId="7A9B676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6DB400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14:paraId="1433087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14:paraId="04D83CC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76A09B0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0A6905C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87F21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7A0EBA9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14:paraId="221A22C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14:paraId="5FB41A8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1B6BAEA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14:paraId="0D16FF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14:paraId="464DECC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3680FE5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DA9E8A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4A4E5BF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3B2A75F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6FC1B6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14:paraId="70B54C9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){</w:t>
            </w:r>
          </w:p>
          <w:p w14:paraId="7647F97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23A6ED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14:paraId="56BB573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14:paraId="6C0DD7C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14:paraId="6A1B143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BE2E9E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14:paraId="3B351D8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7FBAF4F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4253E27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725024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14:paraId="51D4ECA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7086B4F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14:paraId="7AD9C88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FEE46C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14:paraId="431EC7A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v_EncodedSCG_Config := bit2oct(encvalue(v_CellGroupConfig));</w:t>
            </w:r>
          </w:p>
          <w:p w14:paraId="0EDEB08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R5s220683 sic@</w:t>
            </w:r>
          </w:p>
          <w:p w14:paraId="1026265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(i:= 0; i &lt; lengthof(v_ExistingDRBs); i :=i+1) {</w:t>
            </w:r>
          </w:p>
          <w:p w14:paraId="2299E3E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04C7BD0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DAC69C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14:paraId="5A639B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A493A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49B77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14:paraId="750F8E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14:paraId="70CFD33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14:paraId="6FE6829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92C380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f_NR_BuildRRCReconfigExistingDRBs (v_RadioBearerConfig, v_CellGroupConfig, v_SS_Config, nr_Cell1);</w:t>
            </w:r>
          </w:p>
          <w:p w14:paraId="306DB99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f_NR_SS_CommonRadioBearerConfig(nr_Cell1, v_SS_Config);</w:t>
            </w:r>
          </w:p>
          <w:p w14:paraId="7C766C8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//Activate security on newly configured DRB</w:t>
            </w:r>
          </w:p>
          <w:p w14:paraId="662DCB6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f_NR_SS_AS_ActivateSecurity_NoRefresh(nr_Cell1, cs_TimingInfo_Now);</w:t>
            </w:r>
          </w:p>
          <w:p w14:paraId="05E2464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ADF8C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14:paraId="312E3AA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14:paraId="558D916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R5-237357 sic@</w:t>
            </w:r>
          </w:p>
          <w:p w14:paraId="3311049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14:paraId="2EEA410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6BCE063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59D0F67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408C43E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60165E8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5535E1F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0F2AE16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6, "Step 14a5Aa2" );</w:t>
            </w:r>
          </w:p>
          <w:p w14:paraId="7B150A7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714096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55CE603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694E01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7098F46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36E51CC3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0E8D3CBC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5B5FAE3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10, "Step 14a5Ab2" );</w:t>
            </w:r>
          </w:p>
          <w:p w14:paraId="00AC785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3913FB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14:paraId="26469D2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14:paraId="7E08042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938F2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14:paraId="7BE890E1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240AF84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3E3B56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1B302B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14:paraId="2B7B04B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29708DB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DFA5A69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686B444F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7628868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0BBED91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39B299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62973E5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//Wait 1s to let T310 expire</w:t>
            </w:r>
          </w:p>
          <w:p w14:paraId="5F3FDAE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 (1.0);//@sic R5s220683 sic@</w:t>
            </w:r>
          </w:p>
          <w:p w14:paraId="2FBD084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1F3BFD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7F13ADD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14:paraId="30FFF76E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14:paraId="66C412E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0B15D68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14:paraId="5FD3ABC5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6717D4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14:paraId="5AE00F6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14:paraId="60BB602B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14:paraId="0F65409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cs_NR_RachProcedureConfig_RRCReestablishment(v_NR_PhysicalParameters, f_NR_CellInfo_GetRNTI(nr_Cell2), 256),  //@sic R5-225418, R5s230476 R5s230884 sic@</w:t>
            </w:r>
          </w:p>
          <w:p w14:paraId="3A6BBB12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cs_NR_SearchSpaceDlDciAssignment_CSSType1(v_NR_PhysicalParameters),</w:t>
            </w:r>
          </w:p>
          <w:p w14:paraId="51F46FB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296D9E16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14:paraId="6D56821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2AC98CD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112DD25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25EAA467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5B1CCA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0103DB5D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C032BF8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[]t_Wait.timeout</w:t>
            </w:r>
          </w:p>
          <w:p w14:paraId="70BA90E0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4054C72A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0F697A24" w14:textId="77777777" w:rsidR="00826E70" w:rsidRPr="00787F2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4B9F8B8" w14:textId="77777777" w:rsid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01539D8F" w14:textId="506F9BD4" w:rsidR="00826E70" w:rsidRP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87F21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E0CDF62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7EE2A5C3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42B847E1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311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440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8614DB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function f_TC_8_1_5_8_1_NR5GC_TestBody() runs on NR5GC_PTC</w:t>
            </w:r>
          </w:p>
          <w:p w14:paraId="4DADED9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480701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RNTI_Value v_RNTI_Value;</w:t>
            </w:r>
          </w:p>
          <w:p w14:paraId="6E5982C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PhysCellId v_PhysCellId;</w:t>
            </w:r>
          </w:p>
          <w:p w14:paraId="7AFA739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ShortMAC_I v_ShortMAC_I;</w:t>
            </w:r>
          </w:p>
          <w:p w14:paraId="75305DE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NR_PhysicalParameters_Type v_NR_PhysicalParameters;</w:t>
            </w:r>
          </w:p>
          <w:p w14:paraId="5B8FA48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NR_SecurityParams_Type v_SecurityParams;</w:t>
            </w:r>
          </w:p>
          <w:p w14:paraId="30A8F7F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octetstring v_EncodeCapRequestNR;</w:t>
            </w:r>
          </w:p>
          <w:p w14:paraId="5D3D75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DRB_CountMSB_InfoList v_CountList;</w:t>
            </w:r>
          </w:p>
          <w:p w14:paraId="19CEC75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CC322C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template (value) RadioBearerConfig v_RadioBearerConfigResume;//@sic R5s220683 sic@</w:t>
            </w:r>
          </w:p>
          <w:p w14:paraId="551A57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v_CellGroupConfig;</w:t>
            </w:r>
          </w:p>
          <w:p w14:paraId="6E960BD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NR_RadioBearerList_Type v_SS_Config;</w:t>
            </w:r>
          </w:p>
          <w:p w14:paraId="0D50D90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v_V1530Ext;</w:t>
            </w:r>
          </w:p>
          <w:p w14:paraId="71A3862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NR_RRC_MSG_Request_Type v_RrcMsg;</w:t>
            </w:r>
          </w:p>
          <w:p w14:paraId="295DD25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v_ReceivedNR_SRB_COMMON_IND;</w:t>
            </w:r>
          </w:p>
          <w:p w14:paraId="0F5A52F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octetstring v_EncodedSCG_Config := omit;</w:t>
            </w:r>
          </w:p>
          <w:p w14:paraId="172D393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NR_DRBInfoList_Type v_ExistingDRBs;</w:t>
            </w:r>
          </w:p>
          <w:p w14:paraId="3CF83C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NR_RachProcedureConfig_Type v_NR_RachProcedureConfig;</w:t>
            </w:r>
          </w:p>
          <w:p w14:paraId="1A2A9F9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v_Max_nPRB := f_NR_CellInfo_GetCarrierBandwidth_DL(nr_Cell1);</w:t>
            </w:r>
          </w:p>
          <w:p w14:paraId="703816C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NR_ResourceAllocation_Type v_NR_ResourceAllocation := {v_Max_nPRB, 28};</w:t>
            </w:r>
          </w:p>
          <w:p w14:paraId="32CEA45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DRB_CountInfoList v_CountList_UE;</w:t>
            </w:r>
          </w:p>
          <w:p w14:paraId="3C84562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NG_NAS_MSG_RequestList_Type v_ServerAcceptMsg;</w:t>
            </w:r>
          </w:p>
          <w:p w14:paraId="3BE921B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v_CellPowerList_AtT0;</w:t>
            </w:r>
          </w:p>
          <w:p w14:paraId="79BFD2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NR_CellPowerList_Type v_CellPowerList_AtT1;</w:t>
            </w:r>
          </w:p>
          <w:p w14:paraId="4EF8BB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373BFD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1375FF7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30D71D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t_Wait;</w:t>
            </w:r>
          </w:p>
          <w:p w14:paraId="4790AF3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149EE245" w14:textId="77777777" w:rsidR="00826E70" w:rsidRPr="001D476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D4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v_NR_PhysicalParameters := f_NR_CellInfo_GetPhysicalParameters(nr_Cell2);</w:t>
            </w:r>
          </w:p>
          <w:p w14:paraId="2E5B2C4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D476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var template (value) NR_RachProcedureConfig_Type p_RachProcedureConfig := cs_NR_RachProcedureConfig_RRCReestablishment(v_NR_PhysicalParameters, f_NR_CellInfo_GetRNTI(nr_Cell2), 256);</w:t>
            </w:r>
          </w:p>
          <w:p w14:paraId="7ABDCCD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6877B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v_CellPowerList_AtT0 :={</w:t>
            </w:r>
          </w:p>
          <w:p w14:paraId="68C6CF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-96, tsc_NR_SuitableIntraFreqCellSSS_EPRE_FR2)//@sic R5-237355 sic@</w:t>
            </w:r>
          </w:p>
          <w:p w14:paraId="2E07B83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7931C9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v_CellPowerList_AtT1:={</w:t>
            </w:r>
          </w:p>
          <w:p w14:paraId="05FAD9B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cs_NR_CellPower(nr_Cell1, tsc_NR_NonSuitableOffCellSSS_EPRE, tsc_NR_NonSuitableOffCellSSS_EPRE),//@sic R5-237355 sic@</w:t>
            </w:r>
          </w:p>
          <w:p w14:paraId="037FA4E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cs_NR_CellPower(nr_Cell2, tsc_NR_ServingCellSSS_EPRE_FR1, tsc_NR_ServingCellSSS_EPRE_FR2)//@sic R5-237355 sic@</w:t>
            </w:r>
          </w:p>
          <w:p w14:paraId="52E57D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};</w:t>
            </w:r>
          </w:p>
          <w:p w14:paraId="48F9F9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f_NR_SetCellPowerList(v_CellPowerList_AtT0);</w:t>
            </w:r>
          </w:p>
          <w:p w14:paraId="38E6087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6BE0341E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v_NR_RachProcedureConfig := f_NR_InitialiseRachProcedure(nr_Cell1);</w:t>
            </w:r>
          </w:p>
          <w:p w14:paraId="133C5026" w14:textId="0E807876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if (f_NR_CellInfo_GetIsFDD(nr_Cell1)){  </w:t>
            </w:r>
          </w:p>
          <w:p w14:paraId="0BDB6EFD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v_NR_RachProcedureConfig.RachProcedureList[0].ContentionResolution.Msg4_Based.SearchSpaceAndDci.DciInfo.Format.Format_1_0.PdschHarqTimingIndicator.Value := '010'B;    </w:t>
            </w:r>
          </w:p>
          <w:p w14:paraId="7C3DA7B0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64570B9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f_NR_SS_RachProcedureConfig(nr_Cell1, v_NR_RachProcedureConfig);</w:t>
            </w:r>
          </w:p>
          <w:p w14:paraId="7A6475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</w:p>
          <w:p w14:paraId="7AEB3B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2D50DE6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Paging message including a matched ng-5G-S-TMSI.</w:t>
            </w:r>
          </w:p>
          <w:p w14:paraId="12713F9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f_NR_Paging_Def(nr_Cell1, RRC_IDLE);</w:t>
            </w:r>
          </w:p>
          <w:p w14:paraId="1DA0FE0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43D8C7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0843514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RRCSetupRequest message.</w:t>
            </w:r>
          </w:p>
          <w:p w14:paraId="19910D2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f_NR_RRC_SetupRequest_Def(nr_Cell1);</w:t>
            </w:r>
          </w:p>
          <w:p w14:paraId="6CB218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6EAB4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"Steps 3 - 4" siclog@</w:t>
            </w:r>
          </w:p>
          <w:p w14:paraId="3BAD497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RRCSetup message.</w:t>
            </w:r>
          </w:p>
          <w:p w14:paraId="01E8141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(10*2^numerology+1+TDL) slots after step 3 to schedule PUSCH.</w:t>
            </w:r>
          </w:p>
          <w:p w14:paraId="3F56FF6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//Check: Does the UE transmit an RRCSetupComplete message within (10*2^numerology+1+TDL+K2) slots15 (FDD)/18 (TDD) subframes after successful completion of step 3?</w:t>
            </w:r>
          </w:p>
          <w:p w14:paraId="079219B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v_ReceivedNR_SRB_COMMON_IND := f_NR5GC_RRC_ProcedureDelay(nr_Cell1,</w:t>
            </w:r>
          </w:p>
          <w:p w14:paraId="0AF0A06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cas_NR_SRB0_RrcPdu_REQ(nr_Cell1,cs_TimingInfo_Now,f_NR_38508_RRCSetup(nr_Cell1, tsc_NR_RRC_TI_Def)),</w:t>
            </w:r>
          </w:p>
          <w:p w14:paraId="4C454D2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car_NR_SRB1_RrcNasPdu_IND(nr_Cell1, cr_38508_RRCSetupComplete(tsc_NR_RRC_TI_Def, ?,- , *), cr_NG_NAS_IndWithPiggybacking(tsc_SHT_IntegrityProtected)),</w:t>
            </w:r>
          </w:p>
          <w:p w14:paraId="19ACC50E" w14:textId="63C83E8F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10, "Step 4</w:t>
            </w:r>
            <w:r w:rsidRPr="00BD527E">
              <w:rPr>
                <w:rFonts w:ascii="Courier New" w:hAnsi="Courier New" w:cs="Courier New"/>
                <w:color w:val="000000"/>
                <w:highlight w:val="lightGray"/>
                <w:lang w:eastAsia="de-DE"/>
              </w:rPr>
              <w:t>"</w:t>
            </w:r>
            <w:r w:rsidRPr="00BD527E">
              <w:rPr>
                <w:rFonts w:ascii="Courier New" w:hAnsi="Courier New" w:cs="Courier New"/>
                <w:color w:val="000000"/>
                <w:highlight w:val="green"/>
                <w:lang w:eastAsia="de-DE"/>
              </w:rPr>
              <w:t>,-,-,true</w:t>
            </w:r>
            <w:r w:rsidRPr="00BD527E">
              <w:rPr>
                <w:rFonts w:ascii="Courier New" w:hAnsi="Courier New" w:cs="Courier New"/>
                <w:color w:val="000000"/>
                <w:highlight w:val="lightGray"/>
                <w:lang w:eastAsia="de-DE"/>
              </w:rPr>
              <w:t>);</w:t>
            </w:r>
          </w:p>
          <w:p w14:paraId="14106A4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CAD8F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5 - 6" siclog@</w:t>
            </w:r>
          </w:p>
          <w:p w14:paraId="04F3A4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SecurityModeCommand message.</w:t>
            </w:r>
          </w:p>
          <w:p w14:paraId="11F4D1E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5 to schedule PUSCH.</w:t>
            </w:r>
          </w:p>
          <w:p w14:paraId="7824A5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SecurityModeComplete message within (5*2^numerology+1+TDL+K2) 10 (FDD)/13 (TDD) subframes slots after successful completion of step 5?</w:t>
            </w:r>
          </w:p>
          <w:p w14:paraId="3100C16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0508C59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f_NR_Authentication_InitAS (v_SecurityParams, v_ReceivedNR_SRB_COMMON_IND.Signalling.Nas[0].SecurityProtection.NasCount);</w:t>
            </w:r>
          </w:p>
          <w:p w14:paraId="3C901F2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f_NR_RRC_CipherActTime_GetInitial(nr_Cell1);</w:t>
            </w:r>
          </w:p>
          <w:p w14:paraId="0007B5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42CF4C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25C275F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303396B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62A91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6A216D1B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fr-FR"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>cas</w:t>
            </w:r>
            <w:proofErr w:type="gramEnd"/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>_NR_SRB1_RrcPdu_REQ(nr_Cell1,</w:t>
            </w:r>
          </w:p>
          <w:p w14:paraId="1F6397A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fr-FR" w:eastAsia="de-DE"/>
              </w:rPr>
              <w:t xml:space="preserve">                                                     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-,</w:t>
            </w:r>
          </w:p>
          <w:p w14:paraId="4ABE8C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cs_38508_RRCSecurityModeCommand(tsc_NR_RRC_TI_Def,</w:t>
            </w:r>
          </w:p>
          <w:p w14:paraId="0B2BB2B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cs_38508_SecurityAlgorithmConfig(v_SecurityParams.AS_Ciphering.Algorithm,</w:t>
            </w:r>
          </w:p>
          <w:p w14:paraId="267308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                 v_SecurityParams.AS_Integrity.Algorithm))),</w:t>
            </w:r>
          </w:p>
          <w:p w14:paraId="261C7B7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cr_38508_RRCSecurityModeComplete(tsc_NR_RRC_TI_Def)),</w:t>
            </w:r>
          </w:p>
          <w:p w14:paraId="2DB967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6" );</w:t>
            </w:r>
          </w:p>
          <w:p w14:paraId="3CC1FA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8A2675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f_NR_Security_Set(v_SecurityParams);</w:t>
            </w:r>
          </w:p>
          <w:p w14:paraId="09634B4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14C829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7 - 8" siclog@</w:t>
            </w:r>
          </w:p>
          <w:p w14:paraId="2F3ACED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UECapabilityEnquiry message.</w:t>
            </w:r>
          </w:p>
          <w:p w14:paraId="7E1E15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(80*2^numerology+1+TDL) slots after step 7 to schedule PUSCH.</w:t>
            </w:r>
          </w:p>
          <w:p w14:paraId="6320327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UECapabilityInformation message within (80*2^numerology+1+TDL+K2) slots after successful completion of step 7?</w:t>
            </w:r>
          </w:p>
          <w:p w14:paraId="653D29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v_EncodeCapRequestNR := bit2oct(encvalue( cs_38508_UECapabilityRequestFilterNR({ cs_NR_BandInformationNR(f_NR_CellInfo_GetBandIndicator(nr_Cell1)) }) ));</w:t>
            </w:r>
          </w:p>
          <w:p w14:paraId="7680CD8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4659FFE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cs_38508_UECapabilityEnquiry(tsc_NR_RRC_TI_Def, nr, v_EncodeCapRequestNR)),</w:t>
            </w:r>
          </w:p>
          <w:p w14:paraId="05BBE4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cr_38508_UECapabilityInformationAny(tsc_NR_RRC_TI_Def)),</w:t>
            </w:r>
          </w:p>
          <w:p w14:paraId="14273A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80, "Step 8",</w:t>
            </w:r>
          </w:p>
          <w:p w14:paraId="4006CF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cs_NR_FreqDomainSchedulExplicit(-, v_NR_ResourceAllocation.Lrbs)  //DCI with the maximum grant allowed by the carrier bandwidth  @sic R5-217815 sic@</w:t>
            </w:r>
          </w:p>
          <w:p w14:paraId="6053D2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);</w:t>
            </w:r>
          </w:p>
          <w:p w14:paraId="0AACE6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608314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9 - 10" siclog@</w:t>
            </w:r>
          </w:p>
          <w:p w14:paraId="2358641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establish SRB2 and DRB #n for the UE</w:t>
            </w:r>
          </w:p>
          <w:p w14:paraId="110394C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f_NR_BuildRRCReconfigExistingDRBs (v_RadioBearerConfig, v_CellGroupConfig, v_SS_Config, nr_Cell1);</w:t>
            </w:r>
          </w:p>
          <w:p w14:paraId="516F5D6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85EFA5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 := f_NR_Security_Get();</w:t>
            </w:r>
          </w:p>
          <w:p w14:paraId="2EB748E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v_V1530Ext := cs_NR_RRCReconfiguration_v1530_IEs(bit2oct(encvalue(v_CellGroupConfig)));</w:t>
            </w:r>
          </w:p>
          <w:p w14:paraId="4874A99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E9A36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//Reconfigure DRB in SS - existing DRBs are not reconfigured during release</w:t>
            </w:r>
          </w:p>
          <w:p w14:paraId="3D1E65D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f_NR_SS_CommonRadioBearerConfig(nr_Cell1, v_SS_Config, cs_TimingInfo_Now);</w:t>
            </w:r>
          </w:p>
          <w:p w14:paraId="5236F4F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215FFF6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 Configure PDCP security</w:t>
            </w:r>
          </w:p>
          <w:p w14:paraId="7AD6905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v_SecurityParams.AS_Ciphering.ActTimeList := f_NR_RRC_CipherActTime_GetCurrent(nr_Cell1, false);</w:t>
            </w:r>
          </w:p>
          <w:p w14:paraId="146C96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f_NR_SS_RRC_EnableIntProt_CiphULandDL(nr_Cell1,</w:t>
            </w:r>
          </w:p>
          <w:p w14:paraId="24D3A34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v_SecurityParams.AS_Integrity,</w:t>
            </w:r>
          </w:p>
          <w:p w14:paraId="662A84F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v_SecurityParams.AS_Ciphering);</w:t>
            </w:r>
          </w:p>
          <w:p w14:paraId="083B28A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v_ServerAcceptMsg := {cs_NG_NAS_Request(tsc_SHT_IntegrityProtected_Ciphered, f_Get_NG_ServiceAcceptMsg(v_ReceivedNR_SRB_COMMON_IND.Signalling.Nas[0].Pdu.Msg.service_Request.pduSessionStatus))};</w:t>
            </w:r>
          </w:p>
          <w:p w14:paraId="6094833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v_RrcMsg := cs_NR_RRC_MSG_Request_DCCH(cs_38508_RRCReconfiguration(tsc_NR_RRC_TI_Def, v_RadioBearerConfig, -, -, v_V1530Ext));</w:t>
            </w:r>
          </w:p>
          <w:p w14:paraId="3C7A8CF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447E3A6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cas_NR_RrcNasPduList_REQ(nr_Cell1, tsc_NR_RbId_SRB1, cs_TimingInfo_Now, v_RrcMsg, v_ServerAcceptMsg, -, -, cs_RlcBearerRouting_NR(nr_Cell1)),</w:t>
            </w:r>
          </w:p>
          <w:p w14:paraId="3993E3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car_NR_SRB_RrcPdu_IND(nr_Cell1, tsc_NR_RbId_SRB1, cr_38508_RRCReconfigurationComplete),</w:t>
            </w:r>
          </w:p>
          <w:p w14:paraId="797F1A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10, "Step 10" );</w:t>
            </w:r>
          </w:p>
          <w:p w14:paraId="1C1743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7FE3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11 - 12" siclog@</w:t>
            </w:r>
          </w:p>
          <w:p w14:paraId="1C5254D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 CounterCheck message.</w:t>
            </w:r>
          </w:p>
          <w:p w14:paraId="1D8C6B4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starts transmitting a periodic DCI from (5*2^numerology+1+TDL) slots after step 11 to schedule PUSCH.</w:t>
            </w:r>
          </w:p>
          <w:p w14:paraId="2EFC7A1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 CounterCheckResponse message within (5*2^numerology+1+TDL+K2)10 (FDD)/13 (TDD) subframes slots after successful completion of step 11?</w:t>
            </w:r>
          </w:p>
          <w:p w14:paraId="26E431B3" w14:textId="77777777" w:rsidR="00826E70" w:rsidRPr="001D476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1D476C">
              <w:rPr>
                <w:rFonts w:ascii="Courier New" w:hAnsi="Courier New" w:cs="Courier New"/>
                <w:color w:val="000000"/>
                <w:lang w:val="de-DE" w:eastAsia="de-DE"/>
              </w:rPr>
              <w:t>v_ExistingDRBs := f_NR5GC_MobileInfo_GetDRBInfoList();</w:t>
            </w:r>
          </w:p>
          <w:p w14:paraId="1B53711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D476C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v_CountList := {cs_38508_DRB_CountMSB_Info(v_ExistingDRBs[0].DRB_Id, 1, 1)};</w:t>
            </w:r>
          </w:p>
          <w:p w14:paraId="6B26BA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v_CountList_UE := {cr_DRB_CountInfo(v_ExistingDRBs[0].DRB_Id)};</w:t>
            </w:r>
          </w:p>
          <w:p w14:paraId="47CBBCF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f_NR5GC_RRC_ProcedureDelay(nr_Cell1,</w:t>
            </w:r>
          </w:p>
          <w:p w14:paraId="6E1D653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cas_NR_SRB1_RrcPdu_REQ(nr_Cell1, -, cs_38508_CounterCheck(tsc_NR_RRC_TI_Def, v_CountList)),</w:t>
            </w:r>
          </w:p>
          <w:p w14:paraId="78C0B0C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car_NR_SRB1_RrcPdu_IND(nr_Cell1, cr_38508_CounterCheckResponse(tsc_NR_RRC_TI_Def, v_CountList_UE)),</w:t>
            </w:r>
          </w:p>
          <w:p w14:paraId="134A3BA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5, "Step 12" );</w:t>
            </w:r>
          </w:p>
          <w:p w14:paraId="21DE3CA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5CA5A4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13" siclog@</w:t>
            </w:r>
          </w:p>
          <w:p w14:paraId="1EF5BCF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5460316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953B0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14a1-14a7" siclog@</w:t>
            </w:r>
          </w:p>
          <w:p w14:paraId="6AA1638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if ( pc_inactiveState ){</w:t>
            </w:r>
          </w:p>
          <w:p w14:paraId="4C74356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131272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14a1" siclog@</w:t>
            </w:r>
          </w:p>
          <w:p w14:paraId="75B6E2B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RRCRelease message with suspendConfig.</w:t>
            </w:r>
          </w:p>
          <w:p w14:paraId="042597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f_NR_RRC_InactiveDef(nr_Cell1);</w:t>
            </w:r>
          </w:p>
          <w:p w14:paraId="312C02C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073772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14a2" siclog@</w:t>
            </w:r>
          </w:p>
          <w:p w14:paraId="68AE7AA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08A4BCC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32E9F3C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3923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14a3" siclog@</w:t>
            </w:r>
          </w:p>
          <w:p w14:paraId="2F11178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 Paging message including a matched ng-5G-S-TMSI.</w:t>
            </w:r>
          </w:p>
          <w:p w14:paraId="3DBFF3A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f_NR_Paging_Def(nr_Cell1, RRC_INACTIVE);</w:t>
            </w:r>
          </w:p>
          <w:p w14:paraId="07F3193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41A709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v_CellGroupConfig := f_NR_GetSCGConfigResume(nr_Cell1);</w:t>
            </w:r>
          </w:p>
          <w:p w14:paraId="555E8AD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v_EncodedSCG_Config := bit2oct(encvalue(v_CellGroupConfig));</w:t>
            </w:r>
          </w:p>
          <w:p w14:paraId="2700BA6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R5s220683 sic@</w:t>
            </w:r>
          </w:p>
          <w:p w14:paraId="61FC2E5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for (i:= 0; i &lt; lengthof(v_ExistingDRBs); i :=i+1) {</w:t>
            </w:r>
          </w:p>
          <w:p w14:paraId="228B153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v_DRB_ToAddModList[i] := cs_NR_DRB_ToAddMod(omit, v_ExistingDRBs[i].DRB_Id, true_, -, omit);</w:t>
            </w:r>
          </w:p>
          <w:p w14:paraId="4CBA26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6184C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v_RadioBearerConfigResume := cs_38508_RadioBearerConfigDef( {cs_NR_SRB_ToAddMod_ReestablishPDCP(tsc_SRB2)}, v_DRB_ToAddModList);</w:t>
            </w:r>
          </w:p>
          <w:p w14:paraId="642ED9C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66405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1BF7CF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14a4" siclog@</w:t>
            </w:r>
          </w:p>
          <w:p w14:paraId="7A2AA3B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UE transmits an RRCResumeRequest message</w:t>
            </w:r>
          </w:p>
          <w:p w14:paraId="50D6967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SRB.receive(car_NR_SRB0_RrcPdu_IND(nr_Cell1, cr_38508_RRCResumeRequest(tsc_NR_ShortI_RNTI_Value1, mt_Access)));</w:t>
            </w:r>
          </w:p>
          <w:p w14:paraId="5357331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34ED2D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f_NR_BuildRRCReconfigExistingDRBs (v_RadioBearerConfig, v_CellGroupConfig, v_SS_Config, nr_Cell1);</w:t>
            </w:r>
          </w:p>
          <w:p w14:paraId="11FC514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f_NR_SS_CommonRadioBearerConfig(nr_Cell1, v_SS_Config);</w:t>
            </w:r>
          </w:p>
          <w:p w14:paraId="17C63D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//Activate security on newly configured DRB</w:t>
            </w:r>
          </w:p>
          <w:p w14:paraId="2B25A5E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f_NR_SS_AS_ActivateSecurity_NoRefresh(nr_Cell1, cs_TimingInfo_Now);</w:t>
            </w:r>
          </w:p>
          <w:p w14:paraId="5E5ACF2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CCB1B5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14a5" siclog@</w:t>
            </w:r>
          </w:p>
          <w:p w14:paraId="76E577B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//The SS transmits an RRCResume message for the UE</w:t>
            </w:r>
          </w:p>
          <w:p w14:paraId="5C2F1C9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R5-237357 sic@</w:t>
            </w:r>
          </w:p>
          <w:p w14:paraId="1667EC9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if(pc_reducedCP_Latency){</w:t>
            </w:r>
          </w:p>
          <w:p w14:paraId="2BEB8D9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14a5Aa1 - 14a5Aa2" siclog@</w:t>
            </w:r>
          </w:p>
          <w:p w14:paraId="06A3603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(10* 2 2^numerology +1+TDL) slots after step 14a5 to schedule PUSCH.</w:t>
            </w:r>
          </w:p>
          <w:p w14:paraId="44AF556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(6*2^numerology+1+TDL+K2) slots after successful completion of step 14a5?</w:t>
            </w:r>
          </w:p>
          <w:p w14:paraId="156C437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7563CC3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cs_38508_RRCResume(tsc_NR_RRC_TI_Def, v_EncodedSCG_Config, v_RadioBearerConfigResume)),//@sic R5s220683 sic@</w:t>
            </w:r>
          </w:p>
          <w:p w14:paraId="109D6FF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02DCE31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6, "Step 14a5Aa2" );</w:t>
            </w:r>
          </w:p>
          <w:p w14:paraId="6F00E8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 else {</w:t>
            </w:r>
          </w:p>
          <w:p w14:paraId="10E1C6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//@siclog "Step 14a5Ab1 - 14a5Ab2" siclog@</w:t>
            </w:r>
          </w:p>
          <w:p w14:paraId="408B63C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//The SS starts transmitting a periodic DCI from n slots after step 14a5 to schedule PUSCH.</w:t>
            </w:r>
          </w:p>
          <w:p w14:paraId="3E8048A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//Check: Does the UE transmit an RRCResumeComplete message within (10* 2 2^numerology +1+TDL+K2)slots after successful completion of step 14a5?</w:t>
            </w:r>
          </w:p>
          <w:p w14:paraId="5A6FE35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f_NR5GC_RRC_ProcedureDelayWithRACH( nr_Cell1,</w:t>
            </w:r>
          </w:p>
          <w:p w14:paraId="1171750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cas_NR_SRB1_RrcPdu_REQ(nr_Cell1, cs_TimingInfo_Now,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cs_38508_RRCResume(tsc_NR_RRC_TI_Def, v_EncodedSCG_Config, v_RadioBearerConfigResume)),//@sic R5s220683 sic@</w:t>
            </w:r>
          </w:p>
          <w:p w14:paraId="48A40B2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car_NR_SRB1_RrcPdu_IND(nr_Cell1, cr_38508_RRCResumeComplete),</w:t>
            </w:r>
          </w:p>
          <w:p w14:paraId="584D919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10, "Step 14a5Ab2" );</w:t>
            </w:r>
          </w:p>
          <w:p w14:paraId="32D647C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18DABC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v_NR_RachProcedureConfig := f_NR_InitialiseRachProcedure(nr_Cell1);</w:t>
            </w:r>
          </w:p>
          <w:p w14:paraId="1303305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f_NR_SS_RachProcedureConfig(nr_Cell1, v_NR_RachProcedureConfig);</w:t>
            </w:r>
          </w:p>
          <w:p w14:paraId="7C61F43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4E2927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//@siclog "Step 14a6-14a7" siclog@</w:t>
            </w:r>
          </w:p>
          <w:p w14:paraId="1319806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//Void</w:t>
            </w:r>
          </w:p>
          <w:p w14:paraId="54609AF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92670A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2BD0FA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14-21" siclog@</w:t>
            </w:r>
          </w:p>
          <w:p w14:paraId="5A0EA16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7E53ED7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74CA261A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22" siclog@</w:t>
            </w:r>
          </w:p>
          <w:p w14:paraId="0A24AA0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re-adjusts the SS levels according to row "T1" in table 8.1.5.8.1.3.2-1/2 in order that the radio link quality of NR Cell 1 is degraded, and NR Cell 2 is suitable for camping</w:t>
            </w:r>
          </w:p>
          <w:p w14:paraId="3B9CC99B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f_NR_SetCellPowerList(v_CellPowerList_AtT1);</w:t>
            </w:r>
          </w:p>
          <w:p w14:paraId="08EF161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72EBDC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23" siclog@</w:t>
            </w:r>
          </w:p>
          <w:p w14:paraId="3733643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//Wait 1s to let T310 expire</w:t>
            </w:r>
          </w:p>
          <w:p w14:paraId="4997910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t_Wait.start (1.0);//@sic R5s220683 sic@</w:t>
            </w:r>
          </w:p>
          <w:p w14:paraId="56A3A297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5EA16E0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24" siclog@</w:t>
            </w:r>
          </w:p>
          <w:p w14:paraId="7206969F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//The UE transmits an RRCReestablishmentRequest message on Cell 2</w:t>
            </w:r>
          </w:p>
          <w:p w14:paraId="01CD45A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v_RNTI_Value := f_NR_CellInfo_GetRNTI(nr_Cell1);</w:t>
            </w:r>
          </w:p>
          <w:p w14:paraId="3AF6D7B0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v_PhysCellId := f_NR_CellInfo_GetPhysicalCellId(nr_Cell1);</w:t>
            </w:r>
          </w:p>
          <w:p w14:paraId="2ABD4C9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v_NR_PhysicalParameters := f_NR_CellInfo_GetPhysicalParameters(nr_Cell2);</w:t>
            </w:r>
          </w:p>
          <w:p w14:paraId="3B30ED1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5F036A55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f_NR_CellInfo_SetRNTI(nr_Cell2, tsc_C_RNTI_Value4);</w:t>
            </w:r>
          </w:p>
          <w:p w14:paraId="211331D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f_NR_SS_C_RNTI_Config(nr_Cell2, tsc_C_RNTI_Value4, -, tsc_NoCnfReq, tsc_FollowOnFlag);</w:t>
            </w:r>
          </w:p>
          <w:p w14:paraId="786B1130" w14:textId="79F64E20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E7F5EB7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if (f_NR_CellInfo_GetIsFDD(nr_Cell2))</w:t>
            </w:r>
          </w:p>
          <w:p w14:paraId="37616B1F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{</w:t>
            </w:r>
          </w:p>
          <w:p w14:paraId="2F575988" w14:textId="77777777" w:rsidR="00826E70" w:rsidRPr="00EC425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p_RachProcedureConfig.RachProcedureList[0].ContentionResolution.Msg4_Based.SearchSpaceAndDci.DciInfo.Format.Format_1_0.PdschHarqTimingIndicator.Value := '010'B;</w:t>
            </w:r>
          </w:p>
          <w:p w14:paraId="45128502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EC42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}</w:t>
            </w:r>
          </w:p>
          <w:p w14:paraId="728565F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f_NR_SS_CommonCellConfig(nr_Cell2, cads_NR_RachProcedure_DcchDtchToCSS_Config_REQ(nr_Cell2, cs_TimingInfo_Now, tsc_CnfReq,</w:t>
            </w:r>
          </w:p>
          <w:p w14:paraId="02A545BE" w14:textId="79201191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</w:t>
            </w:r>
            <w:r w:rsidRPr="00DA06A6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/*cs_NR_RachProcedureConfig_RRCReestablishment(v_NR_PhysicalParameters, f_NR_CellInfo_GetRNTI(nr_Cell2), 256)*/p_RachProcedureConfig,  //@sic R5-225418, R5s230476 R5s230884 sic@ </w:t>
            </w: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>cs_NR_SearchSpaceDlDciAssignment_CSSType1(v_NR_PhysicalParameters),</w:t>
            </w:r>
          </w:p>
          <w:p w14:paraId="1971467E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cs_NR_SearchSpaceUlDciAssignmentCSS(v_NR_PhysicalParameters, cs_NR_DciFormat_0_0_Params)));</w:t>
            </w:r>
          </w:p>
          <w:p w14:paraId="29AA19A8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v_ShortMAC_I := f_NR_Calculate_ShortMAC(nr_Cell1, nr_Cell2);</w:t>
            </w:r>
          </w:p>
          <w:p w14:paraId="7DA71041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R5s220683 sic@</w:t>
            </w:r>
          </w:p>
          <w:p w14:paraId="0D277FB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alt{</w:t>
            </w:r>
          </w:p>
          <w:p w14:paraId="3F5BF4FC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[]SRB.receive(car_NR_SRB0_RrcPdu_IND(nr_Cell2, cr_38508_RRCReestablishmentRequest(cr_NR_ReestabUE_Identity (v_RNTI_Value, v_PhysCellId, v_ShortMAC_I), otherFailure)))</w:t>
            </w:r>
          </w:p>
          <w:p w14:paraId="45D24F6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303CCC74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t_Wait.stop;</w:t>
            </w:r>
          </w:p>
          <w:p w14:paraId="277C542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}</w:t>
            </w:r>
          </w:p>
          <w:p w14:paraId="67B57073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[]t_Wait.timeout</w:t>
            </w:r>
          </w:p>
          <w:p w14:paraId="36A7D786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{</w:t>
            </w:r>
          </w:p>
          <w:p w14:paraId="60041129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    SRB.receive(car_NR_SRB0_RrcPdu_IND(nr_Cell2, cr_38508_RRCReestablishmentRequest(cr_NR_ReestabUE_Identity (v_RNTI_Value, v_PhysCellId, v_ShortMAC_I), otherFailure)));</w:t>
            </w:r>
          </w:p>
          <w:p w14:paraId="171337CD" w14:textId="77777777" w:rsidR="00826E70" w:rsidRPr="00CA5618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1CCC97FF" w14:textId="77777777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A5618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7506825" w14:textId="6FEFE22F" w:rsidR="00913280" w:rsidRPr="00F212AA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033886C6" w14:textId="77777777" w:rsidR="00055727" w:rsidRDefault="00055727" w:rsidP="00055727">
      <w:pPr>
        <w:rPr>
          <w:lang w:eastAsia="en-GB"/>
        </w:rPr>
      </w:pPr>
      <w:bookmarkStart w:id="34" w:name="_Toc162534031"/>
      <w:bookmarkStart w:id="35" w:name="_Toc162960998"/>
      <w:bookmarkStart w:id="36" w:name="_Toc162961028"/>
    </w:p>
    <w:p w14:paraId="5A05CC11" w14:textId="077A8B24" w:rsidR="00055727" w:rsidRPr="00055727" w:rsidRDefault="00055727" w:rsidP="00055727">
      <w:pPr>
        <w:rPr>
          <w:b/>
          <w:bCs/>
          <w:lang w:eastAsia="en-GB"/>
        </w:rPr>
      </w:pPr>
      <w:r w:rsidRPr="00925598">
        <w:rPr>
          <w:b/>
          <w:bCs/>
          <w:highlight w:val="cyan"/>
          <w:lang w:eastAsia="en-GB"/>
        </w:rPr>
        <w:t xml:space="preserve">MCC160 proposed </w:t>
      </w:r>
      <w:proofErr w:type="gramStart"/>
      <w:r w:rsidRPr="00925598">
        <w:rPr>
          <w:b/>
          <w:bCs/>
          <w:highlight w:val="cyan"/>
          <w:lang w:eastAsia="en-GB"/>
        </w:rPr>
        <w:t>implementation</w:t>
      </w:r>
      <w:proofErr w:type="gramEnd"/>
    </w:p>
    <w:p w14:paraId="21450E6E" w14:textId="77777777" w:rsidR="002D2B31" w:rsidRPr="002D2B31" w:rsidRDefault="00055727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>  function f_TC_8_1_5_8_1_NR5GC_</w:t>
      </w:r>
      <w:proofErr w:type="gramStart"/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>TestBody(</w:t>
      </w:r>
      <w:proofErr w:type="gramEnd"/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="002D2B31" w:rsidRPr="002D2B31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="002D2B31" w:rsidRPr="002D2B31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="002D2B31"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NR5GC_PTC</w:t>
      </w:r>
    </w:p>
    <w:p w14:paraId="714751D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{</w:t>
      </w:r>
    </w:p>
    <w:p w14:paraId="581CD5E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RNTI_Value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v_RNTI_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Value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65466BA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PhysCellId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PhysCellId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99D187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ShortMAC_I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v_ShortMAC_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7ABFB66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NR_PhysicalParameters_Type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PhysicalParameters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f_NR_CellInfo_GetPhysicalParameters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(nr_Cell2)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27C4E02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NR_SecurityParams_Type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SecurityParams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6D869D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octetstring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EncodeCapRequestNR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776090D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DRB_CountMSB_InfoList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CountList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EA0F24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RadioBearerConfig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RadioBearerConfig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0F7C535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RadioBearerConfig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v_RadioBearerConfigResume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2F96ACA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CellGroupConfig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CellGroupConfig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26AD11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NR_RadioBearerList_Type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v_SS_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16E46FA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RRCReconfiguration_v1530_IEs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V1530Ext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49CC6D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NR_RRC_MSG_Request_Type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RrcMsg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1D8415A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NR_SRB_COMMON_IND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6F3F2CF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octetstring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v_EncodedSCG_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5ADBBC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NR_DRBInfoList_Type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ExistingDRBs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509A16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NR_RachProcedureConfig_Type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f_NR_InitialiseRachProcedure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6D82AE2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v_Max_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nPRB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f_NR_CellInfo_GetCarrierBandwidth_DL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960336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NR_ResourceAllocation_Type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ResourceAllocation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v_Max_nPRB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28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AA0246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DRB_CountInfoList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v_CountList_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UE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3CA02E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NG_NAS_MSG_RequestList_Type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ServerAcceptMsg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681DE98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NR_CellPowerList_Type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v_CellPowerList_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AtT0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E942BB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NR_CellPowerList_Type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v_CellPowerList_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AtT1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755EFA1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57ADAEB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DRB_ToAddModList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v_DRB_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ToAddModList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D151C5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6DEE133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SubcarrierSpacing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SCS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f_NR_CellInfo_GetSCS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616439B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template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(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value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) </w:t>
      </w:r>
      <w:proofErr w:type="spellStart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NR_RachProcedureConfig_Type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RachProcedureConfigReestablishment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cs_NR_RachProcedureConfig_RRCReestablishment(v_NR_PhysicalParameters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f_NR_CellInfo_GetRNTI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(nr_Cell2)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256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5D06EA6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D5AA7B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proofErr w:type="gramStart"/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timer</w:t>
      </w:r>
      <w:proofErr w:type="spellEnd"/>
      <w:proofErr w:type="gramEnd"/>
      <w:r w:rsidRPr="002D2B31">
        <w:rPr>
          <w:rFonts w:ascii="Consolas" w:hAnsi="Consolas"/>
          <w:color w:val="0000FF"/>
          <w:sz w:val="16"/>
          <w:szCs w:val="16"/>
          <w:lang w:val="fr-FR"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val="fr-FR" w:eastAsia="en-GB"/>
        </w:rPr>
        <w:t>t_Wait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val="fr-FR" w:eastAsia="en-GB"/>
        </w:rPr>
        <w:t>;</w:t>
      </w:r>
    </w:p>
    <w:p w14:paraId="49DFEEF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</w:p>
    <w:p w14:paraId="2EDF667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v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 xml:space="preserve">_CellPowerList_AtT0 </w:t>
      </w:r>
      <w:r w:rsidRPr="002D2B31">
        <w:rPr>
          <w:rFonts w:ascii="Consolas" w:hAnsi="Consolas"/>
          <w:color w:val="0000FF"/>
          <w:sz w:val="16"/>
          <w:szCs w:val="16"/>
          <w:lang w:val="fr-FR"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{</w:t>
      </w:r>
    </w:p>
    <w:p w14:paraId="4B6A391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CellPower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-96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tsc_NR_SuitableIntraFreqCellSSS_EPRE_FR2)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R5-237355 sic@</w:t>
      </w:r>
    </w:p>
    <w:p w14:paraId="451E30F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248E08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v_CellPowerList_AtT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{</w:t>
      </w:r>
    </w:p>
    <w:p w14:paraId="30DB47E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CellPower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tsc_NR_NonSuitableOffCellSSS_EPRE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tsc_NR_NonSuitableOffCellSSS_EPRE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R5-237355 sic@</w:t>
      </w:r>
    </w:p>
    <w:p w14:paraId="6761679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CellPower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tsc_NR_ServingCellSSS_EPRE_FR1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tsc_NR_ServingCellSSS_EPRE_FR2)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R5-237355 sic@</w:t>
      </w:r>
    </w:p>
    <w:p w14:paraId="1ECFF86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B7A4F0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f_NR_SetCellPowerList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(v_CellPowerList_AtT0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0E35B84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DEC1AC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25CBC54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v_NR_RachProcedureConfig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RachProcedureList[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0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ContentionResolution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Msg</w:t>
      </w:r>
      <w:proofErr w:type="gram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4_Based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SearchSpaceAndDci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DciInfo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Format_1_0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PdschHarqTimingIndicator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Value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f_NR_DciFormat_1_0_RRCDelayPdschHarqTimingIndicator(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v_SCS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 </w:t>
      </w:r>
    </w:p>
    <w:p w14:paraId="155BA96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f_NR_SS_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v_NR_RachProcedureConfig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787EBD3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12ED1C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6C32D2F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 Paging message including a matched ng-5G-S-TMSI.</w:t>
      </w:r>
    </w:p>
    <w:p w14:paraId="74D49B2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f_NR_Paging_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Def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RRC_IDLE)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B52365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BFA659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2"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10192DF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UE transmits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RRCSetupRequest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message.</w:t>
      </w:r>
    </w:p>
    <w:p w14:paraId="31057F8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f_NR_RRC_SetupRequest_Def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3AFB12C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D0B110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"Steps 3 - 4"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3C9881F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RRCSetup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message.</w:t>
      </w:r>
    </w:p>
    <w:p w14:paraId="41BE034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(10*2^numerology+1+TDL) slots after step 3 to schedule PUSCH.</w:t>
      </w:r>
    </w:p>
    <w:p w14:paraId="3191410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RRCSetupComplete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(10*2^numerology+1+TDL+K2) slots15 (FDD)/18 (TDD) subframes after successful completion of step 3?</w:t>
      </w:r>
    </w:p>
    <w:p w14:paraId="2C7912F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f_NR5GC_RRC_ProcedureDelay(nr_Cell1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BD8A07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cas_NR_SRB0_RrcPdu_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f_NR_38508_RRCSetup(nr_Cell1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091955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car_NR_SRB1_RrcNasPdu_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cr_38508_RRCSetupComplete(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?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-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*)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cr_NG_NAS_IndWithPiggybacking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tsc_SHT_IntegrityProtected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C1AA10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4</w:t>
      </w:r>
      <w:proofErr w:type="gramStart"/>
      <w:r w:rsidRPr="002D2B31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-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</w:p>
    <w:p w14:paraId="549FE6B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        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true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/@sic R5s240284 sic@</w:t>
      </w:r>
    </w:p>
    <w:p w14:paraId="15625B1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94D30B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5 - 6"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2152882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SecurityModeCommand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message.</w:t>
      </w:r>
    </w:p>
    <w:p w14:paraId="763E893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(5*2^numerology+1+TDL) slots after step 5 to schedule PUSCH.</w:t>
      </w:r>
    </w:p>
    <w:p w14:paraId="5822507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SecurityModeComplete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(5*2^numerology+1+TDL+K2) 10 (FDD)/13 (TDD) subframes slots after successful completion of step 5?</w:t>
      </w:r>
    </w:p>
    <w:p w14:paraId="3776485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SecurityParams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f_NR_Security_Get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FC1FA4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SecurityParams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f_NR_Authentication_InitAS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v_ReceivedNR_SRB_COMMON_IND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Signalling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Nas[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SecurityProtection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NasCount)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FABA3B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Ciphering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ActTimeList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f_NR_RRC_CipherActTime_GetInitial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6B3FA6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f_NR_SS_RRC_EnableIntProt_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CiphULandDL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19AC66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AS_Integrity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9B9DD4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</w:t>
      </w:r>
      <w:proofErr w:type="spellEnd"/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A6A6BF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FBCE30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ProcedureDelay(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C5D9C5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cas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>_NR_SRB1_RrcPdu_REQ(nr_Cell1</w:t>
      </w:r>
      <w:r w:rsidRPr="002D2B31">
        <w:rPr>
          <w:rFonts w:ascii="Consolas" w:hAnsi="Consolas"/>
          <w:color w:val="A31515"/>
          <w:sz w:val="16"/>
          <w:szCs w:val="16"/>
          <w:lang w:val="fr-FR" w:eastAsia="en-GB"/>
        </w:rPr>
        <w:t>,</w:t>
      </w:r>
    </w:p>
    <w:p w14:paraId="4E44976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                                              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871B27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cs_38508_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RRCSecurityModeCommand(</w:t>
      </w:r>
      <w:proofErr w:type="spellStart"/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7CD8942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                        cs_38508_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SecurityAlgorithmConfig(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Algorithm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BB9D32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                                                         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AS_Integrity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Algorithm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2E721D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car_NR_SRB1_RrcPdu_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cr_38508_RRCSecurityModeComplete(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80918C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6</w:t>
      </w:r>
      <w:proofErr w:type="gramStart"/>
      <w:r w:rsidRPr="002D2B31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proofErr w:type="gram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009746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5C4280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f_NR_Security_Set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proofErr w:type="spellEnd"/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1416C3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5E2411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7 - 8"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33E8F76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UECapabilityEnquiry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message.</w:t>
      </w:r>
    </w:p>
    <w:p w14:paraId="0B67627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(80*2^numerology+1+TDL) slots after step 7 to schedule PUSCH.</w:t>
      </w:r>
    </w:p>
    <w:p w14:paraId="183A20D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UECapabilityInformation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(80*2^numerology+1+TDL+K2) slots after successful completion of step 7?</w:t>
      </w:r>
    </w:p>
    <w:p w14:paraId="090B94C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EncodeCapRequestNR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bit2oct(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encvalue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 cs_38508_UECapabilityRequestFilterNR({ cs_NR_BandInformationNR(f_NR_CellInfo_GetBandIndicator(nr_Cell1)) }) 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C567B1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ProcedureDelay(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CBE00E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cas_NR_SRB1_RrcPdu_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cs_38508_UECapabilityEnquiry(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v_EncodeCapRequestNR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0361B1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car_NR_SRB1_RrcPdu_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cr_38508_UECapabilityInformationAny(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6BA853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80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8",</w:t>
      </w:r>
    </w:p>
    <w:p w14:paraId="0C9587D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FreqDomainSchedulExplicit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v_NR_ResourceAllocation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Lrbs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  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//DCI with the maximum grant allowed by the carrier bandwidth  @sic R5-217815 sic@</w:t>
      </w:r>
    </w:p>
    <w:p w14:paraId="5F891C6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A14227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17C0BA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9 - 10"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6ED7AAE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RRCReconfiguration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to establish SRB2 and DRB #n for the UE</w:t>
      </w:r>
    </w:p>
    <w:p w14:paraId="62C46AA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f_NR_BuildRRCReconfigExistingDRBs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v_RadioBearerConfig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v_CellGroupConfig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v_SS_Config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nr_Cell1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43DA4B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6BE43AC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SecurityParams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f_NR_Security_Get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DB080C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v_V1530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Ext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cs_NR_RRCReconfiguration_v1530_IEs(bit2oct(encvalue(v_CellGroupConfig)))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749E01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8276F6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//Reconfigure DRB in SS - existing DRBs are not reconfigured during release</w:t>
      </w:r>
    </w:p>
    <w:p w14:paraId="3BE8DAF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CommonRadioBearerConfig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v_SS_Config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F242F4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5A37C8C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 Configure PDCP security</w:t>
      </w:r>
    </w:p>
    <w:p w14:paraId="291E8DD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Ciphering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ActTimeList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f_NR_RRC_CipherActTime_GetCurrent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433CA7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f_NR_SS_RRC_EnableIntProt_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CiphULandDL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1EA356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                          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AS_Integrity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10EAC6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v_SecurityParams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AS_Ciphering</w:t>
      </w:r>
      <w:proofErr w:type="spellEnd"/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1AF8769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ServerAcceptMsg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cs_NG_NAS_Request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tsc_SHT_IntegrityProtected_Ciphered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f_Get_NG_ServiceAcceptMsg(v_ReceivedNR_SRB_COMMON_IND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Signalling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Nas[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Pdu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Msg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service_Request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pduSessionStatus))}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8EA0E7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RrcMsg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cs_NR_RRC_MSG_Request_DCCH(cs_38508_RRCReconfiguration(tsc_NR_RRC_TI_Def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v_RadioBearerConfig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v_V1530Ext))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638D67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ProcedureDelay(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D89B0F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cas_NR_RrcNasPduList_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REQ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tsc_NR_RbId_SRB1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v_RrcMsg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v_ServerAcceptMsg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cs_RlcBearerRouting_NR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6578E2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car_NR_SRB_RrcPdu_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tsc_NR_RbId_SRB1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cr_38508_RRCReconfigurationComplete)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7F49F5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10</w:t>
      </w:r>
      <w:proofErr w:type="gramStart"/>
      <w:r w:rsidRPr="002D2B31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proofErr w:type="gram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E91C98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9EC789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11 - 12"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6FD9FB3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CounterCheck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message.</w:t>
      </w:r>
    </w:p>
    <w:p w14:paraId="18872AB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(5*2^numerology+1+TDL) slots after step 11 to schedule PUSCH.</w:t>
      </w:r>
    </w:p>
    <w:p w14:paraId="147EC87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CounterCheckResponse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(5*2^numerology+1+TDL+K2)10 (FDD)/13 (TDD) subframes slots after successful completion of step 11?</w:t>
      </w:r>
    </w:p>
    <w:p w14:paraId="5EDD14C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>ExistingDRBs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f_NR5GC_MobileInfo_GetDRBInfoList()</w:t>
      </w: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627231A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CountList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{cs_38508_DRB_CountMSB_Info(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DRB_Id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1E822C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v_CountList_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UE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{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cr_DRB_CountInfo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[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DRB_Id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18ABB8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ProcedureDelay(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24818D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cas_NR_SRB1_RrcPdu_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cs_38508_CounterCheck(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v_CountList))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2ED7C7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car_NR_SRB1_RrcPdu_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cr_38508_CounterCheckResponse(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v_CountList_UE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BCCE04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12</w:t>
      </w:r>
      <w:proofErr w:type="gramStart"/>
      <w:r w:rsidRPr="002D2B31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proofErr w:type="gram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DC612E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2D14BA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13"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0250A7B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//Void</w:t>
      </w:r>
    </w:p>
    <w:p w14:paraId="6B3F64C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A0A412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14a1-14a7"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767310C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if 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(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pc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_inactiveState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){</w:t>
      </w:r>
    </w:p>
    <w:p w14:paraId="3757430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9B398A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14a1"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69F3CCC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RRCRelease message with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suspendConfig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.</w:t>
      </w:r>
    </w:p>
    <w:p w14:paraId="4902E7A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f_NR_RRC_InactiveDef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0F7D957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FDC892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14a2"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2A8614C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//Wait 1s to let UE enter RRC_INACTIVE state.</w:t>
      </w:r>
    </w:p>
    <w:p w14:paraId="74D7E2F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Delay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92A30C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029E64F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14a3"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1194185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 Paging message including a matched ng-5G-S-TMSI.</w:t>
      </w:r>
    </w:p>
    <w:p w14:paraId="7975CB4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f_NR_Paging_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Def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RRC_INACTIVE)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704F45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41F277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CellGroupConfig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f_NR_GetSCGConfigResume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A3ADDD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v_EncodedSCG_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bit2oct(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encvalue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v_CellGroupConfig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F5D95D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544A21E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for (</w:t>
      </w:r>
      <w:proofErr w:type="spellStart"/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&lt;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lengthof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i+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3B04BCF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v_DRB_ToAddModList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[</w:t>
      </w:r>
      <w:proofErr w:type="spellStart"/>
      <w:r w:rsidRPr="002D2B31">
        <w:rPr>
          <w:rFonts w:ascii="Consolas" w:hAnsi="Consolas"/>
          <w:color w:val="098658"/>
          <w:sz w:val="16"/>
          <w:szCs w:val="16"/>
          <w:lang w:eastAsia="en-GB"/>
        </w:rPr>
        <w:t>i</w:t>
      </w:r>
      <w:proofErr w:type="spellEnd"/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]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cs_NR_DRB_ToAddMod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[</w:t>
      </w:r>
      <w:proofErr w:type="spellStart"/>
      <w:r w:rsidRPr="002D2B31">
        <w:rPr>
          <w:rFonts w:ascii="Consolas" w:hAnsi="Consolas"/>
          <w:color w:val="098658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DRB_Id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true_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FD151B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5C382C4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RadioBearerConfigResume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cs_38508_RadioBearerConfigDef( {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cs_NR_SRB_ToAddMod_ReestablishPDCP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(tsc_SRB2)}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v_DRB_ToAddModList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2084B8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345834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14a4"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5CCA3EE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UE transmits an RRCResumeRequest message</w:t>
      </w:r>
    </w:p>
    <w:p w14:paraId="55DB939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SRB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receive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(car_NR_SRB0_RrcPdu_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cr_38508_RRCResumeRequest(tsc_NR_ShortI_RNTI_Value1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mt_Access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3B9A46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3E4E51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f_NR_BuildRRCReconfigExistingDRBs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v_RadioBearerConfig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v_CellGroupConfig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v_SS_Config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nr_Cell1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F36D11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CommonRadioBearerConfig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v_SS_Config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4FF6E3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//Activate security on newly configured DRB</w:t>
      </w:r>
    </w:p>
    <w:p w14:paraId="6634032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f_NR_SS_AS_ActivateSecurity_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NoRefresh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46AD5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186B44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14a5"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67BF13F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transmits an RRCResume message for the UE</w:t>
      </w:r>
    </w:p>
    <w:p w14:paraId="286E7E9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R5-237357 sic@</w:t>
      </w:r>
    </w:p>
    <w:p w14:paraId="31FC459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if(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pc_reducedCP_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Latency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){</w:t>
      </w:r>
      <w:proofErr w:type="gramEnd"/>
    </w:p>
    <w:p w14:paraId="3606BC0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14a5Aa1 - 14a5Aa2"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3B6809E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(10* 2 2^numerology +1+TDL) slots after step 14a5 to schedule PUSCH.</w:t>
      </w:r>
    </w:p>
    <w:p w14:paraId="2151711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RRCResumeComplete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(6*2^numerology+1+TDL+K2) slots after successful completion of step 14a5?</w:t>
      </w:r>
    </w:p>
    <w:p w14:paraId="4C6D18D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        f_NR5GC_RRC_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ProcedureDelayWithRACH( nr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05F9A0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cas_NR_SRB1_RrcPdu_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cs_38508_RRCResume(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v_EncodedSCG_Config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v_RadioBearerConfigResume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3EA4937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car_NR_SRB1_RrcPdu_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AB9704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14a5Aa2</w:t>
      </w:r>
      <w:proofErr w:type="gramStart"/>
      <w:r w:rsidRPr="002D2B31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proofErr w:type="gram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714406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 else {</w:t>
      </w:r>
    </w:p>
    <w:p w14:paraId="6EF7CAF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14a5Ab1 - 14a5Ab2"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3332693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starts transmitting a periodic DCI from n slots after step 14a5 to schedule PUSCH.</w:t>
      </w:r>
    </w:p>
    <w:p w14:paraId="2FFBCDE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RRCResumeComplete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(10* 2 2^numerology +1+TDL+</w:t>
      </w:r>
      <w:proofErr w:type="gram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K2)slots</w:t>
      </w:r>
      <w:proofErr w:type="gram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after successful completion of step 14a5?</w:t>
      </w:r>
    </w:p>
    <w:p w14:paraId="6A161B9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f_NR5GC_RRC_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ProcedureDelayWithRACH( nr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D2D241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cas_NR_SRB1_RrcPdu_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cs_38508_RRCResume(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v_EncodedSCG_Config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v_RadioBearerConfigResume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77CE044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car_NR_SRB1_RrcPdu_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5862E8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14a5Ab2</w:t>
      </w:r>
      <w:proofErr w:type="gramStart"/>
      <w:r w:rsidRPr="002D2B31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)</w:t>
      </w:r>
      <w:proofErr w:type="gram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B3765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3AD0A3A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RachProcedureConfig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f_NR_InitialiseRachProcedure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1231DC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RachProcedureConfig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v_NR_RachProcedureConfig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B3B1D0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5D5BAE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14a6-14a7"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037051F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//Void</w:t>
      </w:r>
    </w:p>
    <w:p w14:paraId="07062C7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12E52ECC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D40FFD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14-21"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41A453C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//Void</w:t>
      </w:r>
    </w:p>
    <w:p w14:paraId="582F677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DA210F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22"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3D716C1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//The SS re-adjusts the SS levels according to row "T1" in table 8.1.5.8.1.3.2-1/2 in order that the radio link quality of NR Cell 1 is degraded, and NR Cell 2 is suitable for camping</w:t>
      </w:r>
    </w:p>
    <w:p w14:paraId="434C3CB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f_NR_SetCellPowerList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(v_CellPowerList_AtT1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EC31A1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7DCBDE3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23"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1119786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//Wait 1s to let T310 expire</w:t>
      </w:r>
    </w:p>
    <w:p w14:paraId="192C7104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t_Wait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start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proofErr w:type="gramStart"/>
      <w:r w:rsidRPr="002D2B31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/@sic R5s220683 sic@</w:t>
      </w:r>
    </w:p>
    <w:p w14:paraId="58F8746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E95837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24"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58E1E225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UE transmits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RRCReestablishmentRequest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on Cell 2</w:t>
      </w:r>
    </w:p>
    <w:p w14:paraId="6CAD84D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v_RNTI_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Value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f_NR_CellInfo_GetRNTI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7CD754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PhysCellId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f_NR_CellInfo_GetPhysicalCellId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018405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f_NR_CellInfo_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SetRNTI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tsc_C_RNTI_Value4)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D68270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f_NR_SS_C_RNTI_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tsc_C_RNTI_Value4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tsc_NoCnfReq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tsc_FollowOnFlag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FAD71C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R5s240284 sic@</w:t>
      </w:r>
    </w:p>
    <w:p w14:paraId="1BF30F6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v_RachProcedureConfigReestablishment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RachProcedureList[</w:t>
      </w:r>
      <w:r w:rsidRPr="002D2B31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0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]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ContentionResolution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Msg</w:t>
      </w:r>
      <w:proofErr w:type="gram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4_Based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SearchSpaceAndDci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DciInfo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Format_1_0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PdschHarqTimingIndicator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Value </w:t>
      </w:r>
      <w:r w:rsidRPr="002D2B31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f_NR_DciFormat_1_0_RRCDelayPdschHarqTimingIndicator(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v_SCS</w:t>
      </w:r>
      <w:proofErr w:type="spellEnd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56A1AA2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CommonCellConfig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cads_NR_RachProcedure_DcchDtchToCSS_Config_REQ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tsc_CnfReq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30A1AB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                          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RachProcedureConfigReestablishment</w:t>
      </w:r>
      <w:proofErr w:type="spellEnd"/>
      <w:r w:rsidRPr="002D2B31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</w:t>
      </w:r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</w:t>
      </w:r>
      <w:proofErr w:type="gramEnd"/>
      <w:r w:rsidRPr="002D2B31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/@sic R5-225418, R5s230476 R5s230884 sic@</w:t>
      </w:r>
    </w:p>
    <w:p w14:paraId="05B002A7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                                        cs_NR_SearchSpaceDlDciAssignment_CSSType1(v_NR_PhysicalParameters)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C62732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                            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cs_NR_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SearchSpaceUlDciAssignmentCSS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v_NR_PhysicalParameters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cs_NR_DciFormat_0_0_Params)))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E922C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v_ShortMAC_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f_NR_Calculate_ShortMAC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nr_Cell2)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5E8AE59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R5s220683 sic@</w:t>
      </w:r>
    </w:p>
    <w:p w14:paraId="0A7555B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gram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alt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{</w:t>
      </w:r>
      <w:proofErr w:type="gramEnd"/>
    </w:p>
    <w:p w14:paraId="5265141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[]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SRB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receive</w:t>
      </w:r>
      <w:proofErr w:type="spellEnd"/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(car_NR_SRB0_RrcPdu_IND(nr_Cell2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cr_38508_RRCReestablishmentRequest(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cr_NR_ReestabUE_Identity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v_RNTI_Value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v_PhysCellId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v_ShortMAC_I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otherFailure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)))</w:t>
      </w:r>
    </w:p>
    <w:p w14:paraId="0AC1417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{</w:t>
      </w:r>
    </w:p>
    <w:p w14:paraId="32F9ADD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t_Wait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stop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F8F577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291A5C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[]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t_Wait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timeout</w:t>
      </w:r>
      <w:proofErr w:type="spellEnd"/>
    </w:p>
    <w:p w14:paraId="7354A08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{</w:t>
      </w:r>
    </w:p>
    <w:p w14:paraId="10A087F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SRB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receive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(car_NR_SRB0_RrcPdu_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cr_38508_RRCReestablishmentRequest(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cr_NR_ReestabUE_Identity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v_RNTI_Value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v_PhysCellId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v_ShortMAC_I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otherFailure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)))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98BAA9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7E1B9F91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04C579B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25 - 26 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26D9F9BB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RRCReestablishment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on slot #i in the radio </w:t>
      </w:r>
      <w:proofErr w:type="spellStart"/>
      <w:proofErr w:type="gram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frame,where</w:t>
      </w:r>
      <w:proofErr w:type="spellEnd"/>
      <w:proofErr w:type="gram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: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= 1 for micro=0,1  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i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= 21 for micro=3</w:t>
      </w:r>
    </w:p>
    <w:p w14:paraId="134E358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starts transmitting a periodic DCI from (10*2^numerology+1+TDL) slots after step 25 to schedule PUSCH. IF UE transmits a </w:t>
      </w:r>
      <w:proofErr w:type="gram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Random Access</w:t>
      </w:r>
      <w:proofErr w:type="gram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Preamble, then SS sends RAR. (Note 1, Note 2)</w:t>
      </w:r>
    </w:p>
    <w:p w14:paraId="3A685788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RRCReestablishmentComplete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(10*2^numerology+1+TDL+K2) slots after successful completion of step 25? (Note 1, Note 2, Note 3)</w:t>
      </w:r>
    </w:p>
    <w:p w14:paraId="4FF2CDE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//@sic R5-217815 R5-217830 sic@</w:t>
      </w:r>
    </w:p>
    <w:p w14:paraId="30D2EEE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f_NR_SS_AS_ActivateSecurity_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Current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true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7245D7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922DC5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ProcedureDelayWithRACH(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96B2F2D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cas_NR_SRB1_RrcPdu_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cs_38508_RRCReestablishment_Def(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FFD8EB6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car_NR_SRB1_RrcPdu_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gram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>nr_Cell2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cr_38508_RRCReestablishmentComplete)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D58D340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"Step 26"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03AD3743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272DC64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//@siclog "Step 26A - 26B"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221D6452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RRCReconfiguration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 to resume existing radio bearer.</w:t>
      </w:r>
    </w:p>
    <w:p w14:paraId="5C9E6A4A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//The UE transmit an </w:t>
      </w:r>
      <w:proofErr w:type="spellStart"/>
      <w:r w:rsidRPr="002D2B31">
        <w:rPr>
          <w:rFonts w:ascii="Consolas" w:hAnsi="Consolas"/>
          <w:color w:val="008000"/>
          <w:sz w:val="16"/>
          <w:szCs w:val="16"/>
          <w:lang w:eastAsia="en-GB"/>
        </w:rPr>
        <w:t>RRCReconfigurationComplete</w:t>
      </w:r>
      <w:proofErr w:type="spellEnd"/>
      <w:r w:rsidRPr="002D2B31">
        <w:rPr>
          <w:rFonts w:ascii="Consolas" w:hAnsi="Consolas"/>
          <w:color w:val="008000"/>
          <w:sz w:val="16"/>
          <w:szCs w:val="16"/>
          <w:lang w:eastAsia="en-GB"/>
        </w:rPr>
        <w:t xml:space="preserve"> message.</w:t>
      </w:r>
    </w:p>
    <w:p w14:paraId="4460842E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>    f_NR5GC_RRCReestablishment_Steps8To13(nr_Cell1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nr_Cell2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5BBB6BF" w14:textId="77777777" w:rsidR="002D2B31" w:rsidRPr="002D2B31" w:rsidRDefault="002D2B31" w:rsidP="002D2B31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C3C1921" w14:textId="467A49D7" w:rsidR="002D2B31" w:rsidRDefault="002D2B31" w:rsidP="00055727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} </w:t>
      </w:r>
      <w:r w:rsidRPr="002D2B31">
        <w:rPr>
          <w:rFonts w:ascii="Consolas" w:hAnsi="Consolas"/>
          <w:color w:val="008000"/>
          <w:sz w:val="16"/>
          <w:szCs w:val="16"/>
          <w:lang w:eastAsia="en-GB"/>
        </w:rPr>
        <w:t>//end of f_TC_8_1_5_8_1_NR5GC_TestBody</w:t>
      </w:r>
    </w:p>
    <w:p w14:paraId="3FA64698" w14:textId="77777777" w:rsidR="00055727" w:rsidRPr="00055727" w:rsidRDefault="00055727" w:rsidP="00055727">
      <w:pPr>
        <w:rPr>
          <w:lang w:eastAsia="en-GB"/>
        </w:rPr>
      </w:pPr>
    </w:p>
    <w:p w14:paraId="32AA66EB" w14:textId="469194C9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BD50F4">
        <w:rPr>
          <w:rFonts w:cs="Arial"/>
          <w:b/>
          <w:bCs/>
          <w:color w:val="000000"/>
          <w:lang w:val="en-US" w:eastAsia="en-GB"/>
        </w:rPr>
        <w:t>f_TC_8_1_5_8_2_x_NR5GC_TestBody</w:t>
      </w:r>
      <w:bookmarkEnd w:id="34"/>
      <w:bookmarkEnd w:id="35"/>
      <w:bookmarkEnd w:id="3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70F3E678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1997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95FD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7630DE">
              <w:t>f_TC_8_1_5_8_2_x_NR5GC_TestBody</w:t>
            </w:r>
          </w:p>
        </w:tc>
      </w:tr>
      <w:tr w:rsidR="00826E70" w14:paraId="6BC4C7E2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8872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86B2F" w14:textId="458BF0AD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</w:p>
        </w:tc>
      </w:tr>
      <w:tr w:rsidR="00826E70" w14:paraId="4AC159DD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12D3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0DE1" w14:textId="77777777" w:rsidR="00826E70" w:rsidRPr="007520C3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 w:rsidRPr="003A63AB">
              <w:rPr>
                <w:rFonts w:cs="Arial"/>
                <w:noProof/>
              </w:rPr>
              <w:t>Table 8.1.5.8.2.1.3.3-7: Physical layer parameters for DCI format 1_0</w:t>
            </w:r>
            <w:r>
              <w:rPr>
                <w:rFonts w:cs="Arial"/>
                <w:noProof/>
              </w:rPr>
              <w:t xml:space="preserve"> is implemented at </w:t>
            </w:r>
            <w:r w:rsidRPr="003A63AB">
              <w:rPr>
                <w:rFonts w:cs="Arial"/>
                <w:noProof/>
              </w:rPr>
              <w:t>Steps 6a5</w:t>
            </w:r>
            <w:r>
              <w:rPr>
                <w:rFonts w:cs="Arial"/>
                <w:noProof/>
              </w:rPr>
              <w:t xml:space="preserve"> of the function </w:t>
            </w:r>
            <w:r w:rsidRPr="00380B33">
              <w:rPr>
                <w:rFonts w:cs="Arial"/>
                <w:b/>
                <w:noProof/>
              </w:rPr>
              <w:t>f_TC_8_1_5_8_2_x_NR5GC_TestBody</w:t>
            </w:r>
          </w:p>
        </w:tc>
      </w:tr>
      <w:tr w:rsidR="00826E70" w14:paraId="570339EE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1470D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FC0C6" w14:textId="14E68BEE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780E4C">
              <w:rPr>
                <w:rFonts w:ascii="Arial" w:hAnsi="Arial" w:cs="Arial"/>
                <w:lang w:eastAsia="en-GB"/>
              </w:rPr>
              <w:t>RRC_Others_CA_NR5GC</w:t>
            </w:r>
          </w:p>
        </w:tc>
      </w:tr>
      <w:tr w:rsidR="00826E70" w14:paraId="4C050069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23CAC" w14:textId="77777777" w:rsidR="00826E70" w:rsidRPr="00277FB4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77FB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E6AD3" w14:textId="51F70FFA" w:rsidR="00826E70" w:rsidRPr="00277FB4" w:rsidRDefault="00561AEA" w:rsidP="00622767">
            <w:pPr>
              <w:rPr>
                <w:rFonts w:ascii="Arial" w:hAnsi="Arial"/>
                <w:highlight w:val="cyan"/>
                <w:lang w:eastAsia="zh-CN"/>
              </w:rPr>
            </w:pPr>
            <w:r w:rsidRPr="00277FB4">
              <w:rPr>
                <w:rFonts w:ascii="Arial" w:hAnsi="Arial"/>
                <w:highlight w:val="cyan"/>
                <w:lang w:eastAsia="zh-CN"/>
              </w:rPr>
              <w:t>Accepted, the values need to be changed for all SCS.</w:t>
            </w:r>
            <w:r w:rsidR="004D2B82" w:rsidRPr="00277FB4">
              <w:rPr>
                <w:rFonts w:ascii="Arial" w:hAnsi="Arial"/>
                <w:highlight w:val="cyan"/>
                <w:lang w:eastAsia="zh-CN"/>
              </w:rPr>
              <w:t xml:space="preserve"> See MCC160 proposed implementation below.</w:t>
            </w:r>
          </w:p>
        </w:tc>
      </w:tr>
    </w:tbl>
    <w:p w14:paraId="76ED9B3A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1468ED2B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3D0D3EAB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501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1B8FF7B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7D1F094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AB32AC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v_SCGConfigCA := f_NR_GetSCGConfig_SCellAdd(p_SCell, tsc_NR_SCellIndex_1);</w:t>
            </w:r>
          </w:p>
          <w:p w14:paraId="367BF8A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4CFF87B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02058DC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2A1C1A0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131E59A2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ExistingDRBs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f_NR5GC_MobileInfo_GetDRBInfoList();</w:t>
            </w:r>
          </w:p>
          <w:p w14:paraId="0E6147F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451367D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1484508C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 //@sic R5s210842 change 1 sic@</w:t>
            </w:r>
          </w:p>
          <w:p w14:paraId="3312B45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6F9E6C1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        //@sic R5s220835 sic@</w:t>
            </w:r>
          </w:p>
          <w:p w14:paraId="2BA678F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2C7A785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siclog@</w:t>
            </w:r>
          </w:p>
          <w:p w14:paraId="716668D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sCellToAddModList to add SCell(Cell 3)</w:t>
            </w:r>
          </w:p>
          <w:p w14:paraId="00D0901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5C33AA2D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within (16*2microsec+1+TDL+K2) slots after successful completion of step 1? (Note 1, Note 2, Note 3)</w:t>
            </w:r>
          </w:p>
          <w:p w14:paraId="45145D8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39561AC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v_TimingInfo := f_NR_GetNextSendOccasion_DL(p_PCell,500);</w:t>
            </w:r>
          </w:p>
          <w:p w14:paraId="374D35D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(f_NR_CellInfo_GetSCS(p_PCell) != kHz15) {   //@sic R5s230375 R5s230510 sic@</w:t>
            </w:r>
          </w:p>
          <w:p w14:paraId="2817E0EF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371D0A8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70292DB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76CA9A9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5598A09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B559AB1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f_NR_ConfigPCell_AddRelSCells(p_PCell, {p_SCell}, tsc_PCellIndex_0, cs_TimingInfo_NR(v_TimingInfo2), f_NR_CellInfo_GetRNTI(p_PCell));</w:t>
            </w:r>
          </w:p>
          <w:p w14:paraId="7E1C705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240E6CA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586A512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f_NR5GC_RRC_ProcedureDelay(p_PCell,</w:t>
            </w:r>
          </w:p>
          <w:p w14:paraId="01B817E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cas_NR_SRB1_RrcPdu_REQ(p_PCell, cs_TimingInfo_NR(v_TimingInfo), cs_38508_RRCReconfiguration(tsc_NR_RRC_TI_Def, -, -, -, v_V1530Ext), crs_MacBearerRouting(p_PCell)), //@sic R5s221132 sic@</w:t>
            </w:r>
          </w:p>
          <w:p w14:paraId="0E794DB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car_NR_SRB_RrcPdu_IND(p_PCell, tsc_NR_RbId_SRB1, cr_38508_RRCReconfigurationComplete, - , crs_MacBearerRouting(p_PCell)),</w:t>
            </w:r>
          </w:p>
          <w:p w14:paraId="5EA613D5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2453BA6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3B21F99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f_NR_ULGrantConfiguration_Start(p_PCell);   //@sic R5s220365 sic@</w:t>
            </w:r>
          </w:p>
          <w:p w14:paraId="21704A2E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6BDA8F04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3AAD712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release SCell(Cell 3)</w:t>
            </w:r>
          </w:p>
          <w:p w14:paraId="2ADAEA2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RRCReconfigurationComplete message</w:t>
            </w:r>
          </w:p>
          <w:p w14:paraId="2B5636E9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</w:t>
            </w:r>
          </w:p>
          <w:p w14:paraId="2585407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0406FB7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 {</w:t>
            </w:r>
          </w:p>
          <w:p w14:paraId="1AE8A1E0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996CBF7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"Step6a1" siclog@</w:t>
            </w:r>
          </w:p>
          <w:p w14:paraId="591BA86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pc_inactiveState THEN the SS transmits an RRCRelease message with suspendConfig.</w:t>
            </w:r>
          </w:p>
          <w:p w14:paraId="15188A4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f_NR_RRC_InactiveDef(p_PCell);</w:t>
            </w:r>
          </w:p>
          <w:p w14:paraId="697DA03B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1378DA7E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"Step6a2" siclog@</w:t>
            </w:r>
          </w:p>
          <w:p w14:paraId="1E62CC32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4F406B6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75648AE8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D31CD3C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"Step6a3" siclog@</w:t>
            </w:r>
          </w:p>
          <w:p w14:paraId="6A9B4073" w14:textId="77777777" w:rsidR="00826E70" w:rsidRPr="00FC54A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SS transmits a Paging message including a matched ng-5G-S-TMSI.</w:t>
            </w:r>
          </w:p>
          <w:p w14:paraId="3CBD0112" w14:textId="71019A89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f_NR_Paging_Def(p_PCell, RRC_INACTIVE);</w:t>
            </w:r>
          </w:p>
          <w:p w14:paraId="69EEB4FD" w14:textId="0F75D9F3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76872EA" w14:textId="37EE40B0" w:rsidR="00913280" w:rsidRPr="00850B74" w:rsidRDefault="00913280" w:rsidP="009132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402A00C9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266CF09E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55D9170C" w14:textId="77777777" w:rsidTr="0062276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AFD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function f_TC_8_1_5_8_2_x_NR5GC_TestBody(NR_CellId_Type     p_PCell,</w:t>
            </w:r>
          </w:p>
          <w:p w14:paraId="0B00DDA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NR_CellId_Type     p_SCell) runs on NR5GC_PTC</w:t>
            </w:r>
          </w:p>
          <w:p w14:paraId="3B438198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27CF73B8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v_SCGConfigCA := f_NR_GetSCGConfig_SCellAdd(p_SCell, tsc_NR_SCellIndex_1);</w:t>
            </w:r>
          </w:p>
          <w:p w14:paraId="5C9728F7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CellGroupConfig v_SCGConfig;</w:t>
            </w:r>
          </w:p>
          <w:p w14:paraId="2E0B84B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RRCReconfiguration_v1530_IEs v_V1530Ext := cs_NR_RRCReconfiguration_v1530_IEs(bit2oct(encvalue(v_SCGConfigCA)));</w:t>
            </w:r>
          </w:p>
          <w:p w14:paraId="0AF02DEA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RadioBearerConfig v_RadioBearerConfig;</w:t>
            </w:r>
          </w:p>
          <w:p w14:paraId="3B1E290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DRB_ToAddModList v_DRB_ToAddModList := omit;</w:t>
            </w:r>
          </w:p>
          <w:p w14:paraId="0F189BCE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NR_DRBInfoList_Type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v_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ExistingDRBs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= f_NR5GC_MobileInfo_GetDRBInfoList();</w:t>
            </w:r>
          </w:p>
          <w:p w14:paraId="3E1DF2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</w:t>
            </w: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var template (value) 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NR_RachProcedureConfig_Type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v_NR_</w:t>
            </w:r>
            <w:proofErr w:type="gram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f_NR_InitialiseRachProcedure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14:paraId="1DE8EE4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0C08D3C3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v_TimingInfo; //@sic R5s210842 change 1 sic@</w:t>
            </w:r>
          </w:p>
          <w:p w14:paraId="49B090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v_TimingInfo2; //@sic R5s210842 change 1 sic@</w:t>
            </w:r>
          </w:p>
          <w:p w14:paraId="15A0412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NR_RadioBearerList_Type v_SS_Config := f_NR5GC_GetRadioBearerList(v_ExistingDRBs);        //@sic R5s220835 sic@</w:t>
            </w:r>
          </w:p>
          <w:p w14:paraId="3FEFE2B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</w:t>
            </w:r>
          </w:p>
          <w:p w14:paraId="70DA2C4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1-3" siclog@</w:t>
            </w:r>
          </w:p>
          <w:p w14:paraId="7CE15B6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RRCReconfiguration message with sCellToAddModList to add SCell(Cell 3)</w:t>
            </w:r>
          </w:p>
          <w:p w14:paraId="6C7DA1A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14:paraId="2AAEF53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RRCReconfigurationComplete message within (16*2microsec+1+TDL+K2) slots after successful completion of step 1? (Note 1, Note 2, Note 3)</w:t>
            </w:r>
          </w:p>
          <w:p w14:paraId="1501C9F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14:paraId="00AF0A0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 := f_NR_GetNextSendOccasion_DL(p_PCell,500);</w:t>
            </w:r>
          </w:p>
          <w:p w14:paraId="561FEEC7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(f_NR_CellInfo_GetSCS(p_PCell) != kHz15) {   //@sic R5s230375 R5s230510 sic@</w:t>
            </w:r>
          </w:p>
          <w:p w14:paraId="22183265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5); // 5 ms later</w:t>
            </w:r>
          </w:p>
          <w:p w14:paraId="1552136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08C0020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//Allow more time for FDD/TDD SCS=15kHz - k1=7 - reconfigure SS after UL HARQ feedback is received by SS</w:t>
            </w:r>
          </w:p>
          <w:p w14:paraId="491BBB8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v_TimingInfo2 := f_SubFrameTiming_AddMilliSeconds(v_TimingInfo, 10); // 10 ms later</w:t>
            </w:r>
          </w:p>
          <w:p w14:paraId="47F6588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AFF4A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f_NR_ConfigPCell_AddRelSCells(p_PCell, {p_SCell}, tsc_PCellIndex_0, cs_TimingInfo_NR(v_TimingInfo2), f_NR_CellInfo_GetRNTI(p_PCell));</w:t>
            </w:r>
          </w:p>
          <w:p w14:paraId="0948DBC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f_NR_ConfigSCell(p_SCell,v_SCGConfigCA, cs_TimingInfo_NR(v_TimingInfo2));</w:t>
            </w:r>
          </w:p>
          <w:p w14:paraId="4B23E42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R5s220365 sic@</w:t>
            </w:r>
          </w:p>
          <w:p w14:paraId="3AF40F2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f_NR5GC_RRC_ProcedureDelay(p_PCell,</w:t>
            </w:r>
          </w:p>
          <w:p w14:paraId="3FF6D98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cas_NR_SRB1_RrcPdu_REQ(p_PCell, cs_TimingInfo_NR(v_TimingInfo), cs_38508_RRCReconfiguration(tsc_NR_RRC_TI_Def, -, -, -, v_V1530Ext), crs_MacBearerRouting(p_PCell)), //@sic R5s221132 sic@</w:t>
            </w:r>
          </w:p>
          <w:p w14:paraId="7C0337D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car_NR_SRB_RrcPdu_IND(p_PCell, tsc_NR_RbId_SRB1, cr_38508_RRCReconfigurationComplete, - , crs_MacBearerRouting(p_PCell)),</w:t>
            </w:r>
          </w:p>
          <w:p w14:paraId="2282880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16,   //converted in slots inside the function</w:t>
            </w:r>
          </w:p>
          <w:p w14:paraId="04AA3D4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14:paraId="11FCBAFC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f_NR_ULGrantConfiguration_Start(p_PCell);   //@sic R5s220365 sic@</w:t>
            </w:r>
          </w:p>
          <w:p w14:paraId="279E1D4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77D519E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 @siclog "Steps 4-5" siclog@</w:t>
            </w:r>
          </w:p>
          <w:p w14:paraId="4550BF1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RRCReconfiguration message to release SCell(Cell 3)</w:t>
            </w:r>
          </w:p>
          <w:p w14:paraId="45BEAF8A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RRCReconfigurationComplete message</w:t>
            </w:r>
          </w:p>
          <w:p w14:paraId="3F611C1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f_NR5GC_Rel_1SCell(p_PCell, p_SCell);</w:t>
            </w:r>
          </w:p>
          <w:p w14:paraId="0B7FB23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14:paraId="3CE3C3B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if ( pc_inactiveState ) {</w:t>
            </w:r>
          </w:p>
          <w:p w14:paraId="08D8FD82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7822186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"Step6a1" siclog@</w:t>
            </w:r>
          </w:p>
          <w:p w14:paraId="264CB51F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IF pc_inactiveState THEN the SS transmits an RRCRelease message with suspendConfig.</w:t>
            </w:r>
          </w:p>
          <w:p w14:paraId="67CD3CE0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f_NR_RRC_InactiveDef(p_PCell);</w:t>
            </w:r>
          </w:p>
          <w:p w14:paraId="47A55CA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2DE149F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"Step6a2" siclog@</w:t>
            </w:r>
          </w:p>
          <w:p w14:paraId="36E05364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//Wait 1s to let UE enter RRC_INACTIVE state.</w:t>
            </w:r>
          </w:p>
          <w:p w14:paraId="56EBED0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f_Delay(1.0);</w:t>
            </w:r>
          </w:p>
          <w:p w14:paraId="33F22819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6BF92424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v_NR_RachProcedureConfig := f_NR_InitialiseRachProcedure(nr_Cell1);</w:t>
            </w:r>
          </w:p>
          <w:p w14:paraId="4FEC69D8" w14:textId="5E4ECFE6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if (f_NR_CellInfo_GetIsFDD(nr_Cell1)){  </w:t>
            </w:r>
          </w:p>
          <w:p w14:paraId="3BA56B8B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lastRenderedPageBreak/>
              <w:t xml:space="preserve">             v_NR_RachProcedureConfig.RachProcedureList[0].ContentionResolution.Msg4_Based.SearchSpaceAndDci.DciInfo.Format.Format_1_0.PdschHarqTimingIndicator.Value := '010'B;    </w:t>
            </w:r>
          </w:p>
          <w:p w14:paraId="541B98CC" w14:textId="77777777" w:rsidR="00826E70" w:rsidRPr="00D6222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}</w:t>
            </w:r>
          </w:p>
          <w:p w14:paraId="41C1BA21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6222E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f_NR_SS_RachProcedureConfig(nr_Cell1, v_NR_RachProcedureConfig);</w:t>
            </w:r>
          </w:p>
          <w:p w14:paraId="400E4CAB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7FA01D4D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@siclog "Step6a3" siclog@</w:t>
            </w:r>
          </w:p>
          <w:p w14:paraId="3C91035E" w14:textId="77777777" w:rsidR="00826E70" w:rsidRPr="00F50AB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// The SS transmits a Paging message including a matched ng-5G-S-TMSI.</w:t>
            </w:r>
          </w:p>
          <w:p w14:paraId="2F0A8E94" w14:textId="65CFC0E6" w:rsidR="00826E70" w:rsidRPr="0091328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0AB9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f_NR_Paging_Def(p_PCell, RRC_INACTIVE);</w:t>
            </w:r>
          </w:p>
          <w:p w14:paraId="27DF4E6E" w14:textId="77777777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14:paraId="430C9C68" w14:textId="14683BDE" w:rsidR="00590211" w:rsidRPr="0059232D" w:rsidRDefault="00590211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FC54AE"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46315E80" w14:textId="77777777" w:rsidR="00C14A6C" w:rsidRDefault="00C14A6C" w:rsidP="00C14A6C">
      <w:pPr>
        <w:rPr>
          <w:lang w:eastAsia="en-GB"/>
        </w:rPr>
      </w:pPr>
      <w:bookmarkStart w:id="37" w:name="_Toc162534032"/>
      <w:bookmarkStart w:id="38" w:name="_Toc162960999"/>
      <w:bookmarkStart w:id="39" w:name="_Toc162961029"/>
    </w:p>
    <w:p w14:paraId="24043A4A" w14:textId="62631E87" w:rsidR="00C14A6C" w:rsidRPr="00C14A6C" w:rsidRDefault="00C14A6C" w:rsidP="00C14A6C">
      <w:pPr>
        <w:rPr>
          <w:b/>
          <w:bCs/>
          <w:lang w:eastAsia="en-GB"/>
        </w:rPr>
      </w:pPr>
      <w:r w:rsidRPr="00C14A6C">
        <w:rPr>
          <w:b/>
          <w:bCs/>
          <w:lang w:eastAsia="en-GB"/>
        </w:rPr>
        <w:t xml:space="preserve">MCC160 proposed </w:t>
      </w:r>
      <w:proofErr w:type="gramStart"/>
      <w:r w:rsidRPr="00C14A6C">
        <w:rPr>
          <w:b/>
          <w:bCs/>
          <w:lang w:eastAsia="en-GB"/>
        </w:rPr>
        <w:t>implementation</w:t>
      </w:r>
      <w:proofErr w:type="gramEnd"/>
    </w:p>
    <w:p w14:paraId="487BB583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Pr="00DC072F">
        <w:rPr>
          <w:rFonts w:ascii="Consolas" w:hAnsi="Consolas"/>
          <w:color w:val="008000"/>
          <w:sz w:val="16"/>
          <w:szCs w:val="16"/>
          <w:lang w:eastAsia="en-GB"/>
        </w:rPr>
        <w:t>/*</w:t>
      </w:r>
    </w:p>
    <w:p w14:paraId="4CEF37B5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8000"/>
          <w:sz w:val="16"/>
          <w:szCs w:val="16"/>
          <w:lang w:eastAsia="en-GB"/>
        </w:rPr>
        <w:t>   * @desc      Return PDSCH-to-</w:t>
      </w:r>
      <w:proofErr w:type="spellStart"/>
      <w:r w:rsidRPr="00DC072F">
        <w:rPr>
          <w:rFonts w:ascii="Consolas" w:hAnsi="Consolas"/>
          <w:color w:val="008000"/>
          <w:sz w:val="16"/>
          <w:szCs w:val="16"/>
          <w:lang w:eastAsia="en-GB"/>
        </w:rPr>
        <w:t>HARQ_feedback</w:t>
      </w:r>
      <w:proofErr w:type="spellEnd"/>
      <w:r w:rsidRPr="00DC072F">
        <w:rPr>
          <w:rFonts w:ascii="Consolas" w:hAnsi="Consolas"/>
          <w:color w:val="008000"/>
          <w:sz w:val="16"/>
          <w:szCs w:val="16"/>
          <w:lang w:eastAsia="en-GB"/>
        </w:rPr>
        <w:t xml:space="preserve"> timing indicator as according to 38.523-1 Table 8.1.5.8.2.1.3.3-7 and Table 8.1.5.8.1.3.3-11</w:t>
      </w:r>
    </w:p>
    <w:p w14:paraId="103901C9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8000"/>
          <w:sz w:val="16"/>
          <w:szCs w:val="16"/>
          <w:lang w:eastAsia="en-GB"/>
        </w:rPr>
        <w:t>   */</w:t>
      </w:r>
    </w:p>
    <w:p w14:paraId="76062620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function f_NR_DciFormat_1_0_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RRCDelayPdschHarqTimingIndicator(</w:t>
      </w:r>
      <w:proofErr w:type="gramEnd"/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SubcarrierSpacing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p_SCS</w:t>
      </w:r>
      <w:proofErr w:type="spell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)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return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B3_Type</w:t>
      </w:r>
    </w:p>
    <w:p w14:paraId="64F19CF9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{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</w:t>
      </w:r>
      <w:proofErr w:type="gramEnd"/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/@sic R5s240284 sic@</w:t>
      </w:r>
    </w:p>
    <w:p w14:paraId="241FE655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var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B3_Type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Value</w:t>
      </w:r>
      <w:proofErr w:type="spellEnd"/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proofErr w:type="gramEnd"/>
    </w:p>
    <w:p w14:paraId="76D4179A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</w:p>
    <w:p w14:paraId="419A6F26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select (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p_SCS</w:t>
      </w:r>
      <w:proofErr w:type="spell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 {</w:t>
      </w:r>
    </w:p>
    <w:p w14:paraId="5CA6D68D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  case(kHz15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  {</w:t>
      </w:r>
      <w:proofErr w:type="gram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v_Value</w:t>
      </w:r>
      <w:proofErr w:type="spell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'010'B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  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/* 3 slots */</w:t>
      </w:r>
    </w:p>
    <w:p w14:paraId="0781BF96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  case(kHz30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  {</w:t>
      </w:r>
      <w:proofErr w:type="gram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v_Value</w:t>
      </w:r>
      <w:proofErr w:type="spell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'110'B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  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/* 7 slots */</w:t>
      </w:r>
    </w:p>
    <w:p w14:paraId="179F813C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case(kHz120) 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{ 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</w:t>
      </w:r>
      <w:proofErr w:type="gram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_Value</w:t>
      </w:r>
      <w:proofErr w:type="spell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'010'B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   </w:t>
      </w:r>
      <w:r w:rsidRPr="00DC072F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/* 3 slots */</w:t>
      </w:r>
    </w:p>
    <w:p w14:paraId="5D2DA6EC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case else 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{</w:t>
      </w:r>
      <w:proofErr w:type="gram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FatalError</w:t>
      </w:r>
      <w:proofErr w:type="spellEnd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(__FILE__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__LINE__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 xml:space="preserve">"Invalid </w:t>
      </w:r>
      <w:proofErr w:type="spellStart"/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SubcarrierSpacing</w:t>
      </w:r>
      <w:proofErr w:type="spellEnd"/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"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}</w:t>
      </w:r>
    </w:p>
    <w:p w14:paraId="3B699A8E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}</w:t>
      </w:r>
    </w:p>
    <w:p w14:paraId="5D5B05DD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</w:t>
      </w:r>
      <w:r w:rsidRPr="00DC072F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return</w:t>
      </w: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</w:t>
      </w:r>
      <w:proofErr w:type="gramStart"/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Value</w:t>
      </w:r>
      <w:proofErr w:type="spellEnd"/>
      <w:r w:rsidRPr="00DC072F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proofErr w:type="gramEnd"/>
    </w:p>
    <w:p w14:paraId="07FCC5AE" w14:textId="77777777" w:rsidR="00DC072F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}</w:t>
      </w:r>
    </w:p>
    <w:p w14:paraId="2E09A2F0" w14:textId="5D22A127" w:rsidR="00C14A6C" w:rsidRPr="00DC072F" w:rsidRDefault="00DC072F" w:rsidP="0086444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sz w:val="16"/>
          <w:szCs w:val="16"/>
          <w:lang w:eastAsia="en-GB"/>
        </w:rPr>
      </w:pPr>
      <w:r w:rsidRPr="00DC072F">
        <w:rPr>
          <w:sz w:val="16"/>
          <w:szCs w:val="16"/>
          <w:lang w:eastAsia="en-GB"/>
        </w:rPr>
        <w:t xml:space="preserve"> </w:t>
      </w:r>
    </w:p>
    <w:p w14:paraId="3F5D52A2" w14:textId="77777777" w:rsidR="00442EC3" w:rsidRPr="00442EC3" w:rsidRDefault="00DC072F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DC072F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r w:rsidR="00442EC3" w:rsidRPr="00442EC3">
        <w:rPr>
          <w:rFonts w:ascii="Consolas" w:hAnsi="Consolas"/>
          <w:color w:val="000000"/>
          <w:sz w:val="16"/>
          <w:szCs w:val="16"/>
          <w:lang w:eastAsia="en-GB"/>
        </w:rPr>
        <w:t>  function f_TC_8_1_5_8_2_x_NR5GC_</w:t>
      </w:r>
      <w:proofErr w:type="gramStart"/>
      <w:r w:rsidR="00442EC3" w:rsidRPr="00442EC3">
        <w:rPr>
          <w:rFonts w:ascii="Consolas" w:hAnsi="Consolas"/>
          <w:color w:val="000000"/>
          <w:sz w:val="16"/>
          <w:szCs w:val="16"/>
          <w:lang w:eastAsia="en-GB"/>
        </w:rPr>
        <w:t>TestBody(</w:t>
      </w:r>
      <w:proofErr w:type="spellStart"/>
      <w:proofErr w:type="gramEnd"/>
      <w:r w:rsidR="00442EC3" w:rsidRPr="00442EC3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proofErr w:type="spellEnd"/>
      <w:r w:rsidR="00442EC3"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p_PCell</w:t>
      </w:r>
      <w:r w:rsidR="00442EC3"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7A37E09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runs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NR5GC_PTC</w:t>
      </w:r>
    </w:p>
    <w:p w14:paraId="4CAF4B6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{</w:t>
      </w:r>
    </w:p>
    <w:p w14:paraId="7BEDA7A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CellGroupConfig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SCGConfigCA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f_NR_GetSCGConfig_SCellAdd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tsc_NR_SCellIndex_1)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746AD8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CellGroupConfig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SCGConfig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1D7CF76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RRCReconfiguration_v1530_IEs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v_V1530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Ext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cs_NR_RRCReconfiguration_v1530_IEs(bit2oct(encvalue(v_SCGConfigCA)))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E2CFE7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RadioBearerConfig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RadioBearerConfig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7F2A19D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DRB_ToAddModList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v_DRB_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ToAddModList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D2DBF9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NR_DRBInfoList_Type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ExistingDRBs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f_NR5GC_MobileInfo_GetDRBInfoList()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F1CF5E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NR_RachProcedureConfig_Type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v_NR_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RachProcedureConfig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f_NR_InitialiseRachProcedure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51363A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3E306B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R5s210842 change 1 sic@</w:t>
      </w:r>
    </w:p>
    <w:p w14:paraId="4785566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v_TimingInfo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2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R5s210842 change 1 sic@</w:t>
      </w:r>
    </w:p>
    <w:p w14:paraId="6151530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NR_RadioBearerList_Type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v_SS_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f_NR5GC_GetRadioBearerList(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R5s220835 sic@</w:t>
      </w:r>
    </w:p>
    <w:p w14:paraId="07EC60E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var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SubcarrierSpacing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SCS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f_NR_CellInfo_GetSCS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R5s240283 sic@</w:t>
      </w:r>
    </w:p>
    <w:p w14:paraId="124D904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4A5976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"Steps 1-3"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1FAE954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The SS transmits an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RRCReconfiguration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message with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sCellToAddModList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to add </w:t>
      </w:r>
      <w:proofErr w:type="spellStart"/>
      <w:proofErr w:type="gram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SCell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(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Cell 3)</w:t>
      </w:r>
    </w:p>
    <w:p w14:paraId="07A086A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The SS starts transmitting a periodic DCI from (16*2microsec+1+TDL) slots after step 1 to schedule PUSCH.</w:t>
      </w:r>
    </w:p>
    <w:p w14:paraId="345981D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Check: Does the UE transmit an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RRCReconfigurationComplete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(16*2microsec+1+TDL+K2) slots after successful completion of step 1? (Note 1, Note 2, Note 3)</w:t>
      </w:r>
    </w:p>
    <w:p w14:paraId="68D5F2A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R5s210842 change 1 sic@</w:t>
      </w:r>
    </w:p>
    <w:p w14:paraId="72CB1F0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f_NR_GetNextSendOccasion_DL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500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5721D0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if (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SCS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!</w:t>
      </w:r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= kHz15) {                     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R5s230375 R5s230510 sic@</w:t>
      </w:r>
    </w:p>
    <w:p w14:paraId="35D01BC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v_TimingInfo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f_SubFrameTiming_AddMilliSeconds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v_TimingInfo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5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ms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later</w:t>
      </w:r>
    </w:p>
    <w:p w14:paraId="0BC5E4A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} else {</w:t>
      </w:r>
    </w:p>
    <w:p w14:paraId="41E29CB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//Allow more time for FDD/TDD SCS=15kHz - k1=7 - reconfigure SS after UL HARQ feedback is received by SS</w:t>
      </w:r>
    </w:p>
    <w:p w14:paraId="2DA2C01E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v_TimingInfo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f_SubFrameTiming_AddMilliSeconds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v_TimingInfo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10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ms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later</w:t>
      </w:r>
    </w:p>
    <w:p w14:paraId="57B11C1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4090368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f_NR_ConfigPCell_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AddRelSCells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{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}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tsc_PCellIndex_0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(v_TimingInfo2)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f_NR_CellInfo_GetRNTI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881F5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ConfigSCell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v_SCGConfigCA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(v_TimingInfo2))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C27786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R5s220365 sic@</w:t>
      </w:r>
    </w:p>
    <w:p w14:paraId="514367A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f_NR5GC_RRC_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ProcedureDelay(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1ED4AA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                           cas_NR_SRB1_RrcPdu_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v_TimingInfo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cs_38508_RRCReconfiguration(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v_V1530Ext)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crs_MacBearerRouting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R5s221132 sic@</w:t>
      </w:r>
    </w:p>
    <w:p w14:paraId="2755338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car_NR_SRB_RrcPdu_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tsc_NR_RbId_SRB1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cr_38508_RRCReconfigurationComplete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 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crs_MacBearerRouting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AA73DA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proofErr w:type="gramStart"/>
      <w:r w:rsidRPr="00442EC3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//converted in slots inside the function</w:t>
      </w:r>
    </w:p>
    <w:p w14:paraId="4CF5078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"Step 3"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6F2FD54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f_NR_ULGrantConfiguration_Start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R5s220365 sic@</w:t>
      </w:r>
    </w:p>
    <w:p w14:paraId="19153CC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5EC9D5F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"Steps 4-5"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0021601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RRCReconfiguration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message to release </w:t>
      </w:r>
      <w:proofErr w:type="spellStart"/>
      <w:proofErr w:type="gram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SCell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(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Cell 3)</w:t>
      </w:r>
    </w:p>
    <w:p w14:paraId="1B70D8A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//UE transmits an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RRCReconfigurationComplete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message</w:t>
      </w:r>
    </w:p>
    <w:p w14:paraId="5335622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f_NR5GC_Rel_1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SCell(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20268D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17C428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if 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(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pc</w:t>
      </w:r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_inactiveState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) {</w:t>
      </w:r>
    </w:p>
    <w:p w14:paraId="47108FF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16F60E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"Step6a1"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08E6436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IF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pc_inactiveState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THEN the SS transmits an RRCRelease message with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suspendConfig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.</w:t>
      </w:r>
    </w:p>
    <w:p w14:paraId="04B4C86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f_NR_RRC_InactiveDef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679905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</w:p>
    <w:p w14:paraId="20A2D01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"Step6a2"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2115D99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//Wait 1s to let UE enter RRC_INACTIVE state.</w:t>
      </w:r>
    </w:p>
    <w:p w14:paraId="5E48A05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Delay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gramEnd"/>
      <w:r w:rsidRPr="00442EC3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33CDFF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</w:p>
    <w:p w14:paraId="7168A17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@sic R5s240284 sic@</w:t>
      </w:r>
    </w:p>
    <w:p w14:paraId="5607BF9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Set PDSCH-to-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HARQ_feedback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timing indicator in DCI 1_0 as per Table 8.1.5.8.1.3.3-11</w:t>
      </w:r>
    </w:p>
    <w:p w14:paraId="1401E3B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    v_NR_RachProcedureConfig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RachProcedureList[</w:t>
      </w:r>
      <w:r w:rsidRPr="00442EC3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0</w:t>
      </w:r>
      <w:proofErr w:type="gram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]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ContentionResolution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Msg</w:t>
      </w:r>
      <w:proofErr w:type="gram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4_Based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SearchSpaceAndDci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DciInfo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Format_1_0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PdschHarqTimingIndicator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Value 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f_NR_DciFormat_1_0_RRCDelayPdschHarqTimingIndicator(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v_SCS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 </w:t>
      </w:r>
    </w:p>
    <w:p w14:paraId="278A073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f_NR_SS_</w:t>
      </w:r>
      <w:proofErr w:type="gram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</w:t>
      </w:r>
      <w:proofErr w:type="gram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nr_Cell1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v_NR_RachProcedureConfig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75431BF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A940CC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"Step6a3"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0CB9E2B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The SS transmits a Paging message including a matched ng-5G-S-TMSI.</w:t>
      </w:r>
    </w:p>
    <w:p w14:paraId="523B4C7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f_NR_Paging_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Def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RRC_INACTIVE)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7F13DB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0CDA1A3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"Step6a4"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262D2778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The UE transmits an RRCResumeRequest message.</w:t>
      </w:r>
    </w:p>
    <w:p w14:paraId="2D4FFED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f_NR_RRC_ResumeRequest_Def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70F116B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C01275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SCGConfig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f_NR_GetSCGConfigResume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 condition RESUME</w:t>
      </w:r>
    </w:p>
    <w:p w14:paraId="034E618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mac_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CellGroupConfig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v_SCGConfigCA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mac_CellGroupConfig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condition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SCell_add</w:t>
      </w:r>
      <w:proofErr w:type="spellEnd"/>
    </w:p>
    <w:p w14:paraId="70FFA7A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SCGConfig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sCellToAddModList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v_SCGConfigCA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sCellToAddModList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condition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SCell_add</w:t>
      </w:r>
      <w:proofErr w:type="spellEnd"/>
    </w:p>
    <w:p w14:paraId="1ACF429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for (</w:t>
      </w:r>
      <w:proofErr w:type="spellStart"/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proofErr w:type="gramEnd"/>
      <w:r w:rsidRPr="00442EC3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i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&lt;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lengthof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v_ExistingDRBs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i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i+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1C3B00D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v_DRB_ToAddModList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[</w:t>
      </w:r>
      <w:proofErr w:type="spellStart"/>
      <w:r w:rsidRPr="00442EC3">
        <w:rPr>
          <w:rFonts w:ascii="Consolas" w:hAnsi="Consolas"/>
          <w:color w:val="098658"/>
          <w:sz w:val="16"/>
          <w:szCs w:val="16"/>
          <w:lang w:eastAsia="en-GB"/>
        </w:rPr>
        <w:t>i</w:t>
      </w:r>
      <w:proofErr w:type="spellEnd"/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]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cs_NR_DRB_ToAddMod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FF"/>
          <w:sz w:val="16"/>
          <w:szCs w:val="16"/>
          <w:lang w:eastAsia="en-GB"/>
        </w:rPr>
        <w:t>v_ExistingDRBs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[</w:t>
      </w:r>
      <w:proofErr w:type="spellStart"/>
      <w:r w:rsidRPr="00442EC3">
        <w:rPr>
          <w:rFonts w:ascii="Consolas" w:hAnsi="Consolas"/>
          <w:color w:val="098658"/>
          <w:sz w:val="16"/>
          <w:szCs w:val="16"/>
          <w:lang w:eastAsia="en-GB"/>
        </w:rPr>
        <w:t>i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]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.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DRB_Id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true_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E9AF08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3909162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RadioBearerConfig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cs_38508_RadioBearerConfigDef({cs_NR_SRB_ToAddMod_ReestablishPDCP(tsc_SRB2)}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v_DRB_ToAddModList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CA46E4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f_NR_SS_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CommonRadioBearerConfig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v_SS_Config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cs_TimingInfo_Now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R5s220835 sic@</w:t>
      </w:r>
    </w:p>
    <w:p w14:paraId="3B26660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</w:t>
      </w:r>
    </w:p>
    <w:p w14:paraId="4B2570D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R5s210620 R5s210842 change 1 sic@</w:t>
      </w:r>
    </w:p>
    <w:p w14:paraId="7666AE7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f_NR_GetNextSendOccasion_DL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(p_PCell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500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C3FD43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if 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SCS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!</w:t>
      </w:r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= kHz15) {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R5s230510 sic@</w:t>
      </w:r>
    </w:p>
    <w:p w14:paraId="17BCF27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v_TimingInfo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f_SubFrameTiming_AddMilliSeconds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v_TimingInfo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5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ms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later</w:t>
      </w:r>
    </w:p>
    <w:p w14:paraId="46AE6059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} else {</w:t>
      </w:r>
    </w:p>
    <w:p w14:paraId="2AB31B1D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//Allow more time for FDD/TDD SCS=15kHz - k1=7 - reconfigure SS after UL HARQ feedback is received by SS</w:t>
      </w:r>
    </w:p>
    <w:p w14:paraId="3423E6C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v_TimingInfo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2 </w:t>
      </w:r>
      <w:r w:rsidRPr="00442EC3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f_SubFrameTiming_AddMilliSeconds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v_TimingInfo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10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ms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later</w:t>
      </w:r>
    </w:p>
    <w:p w14:paraId="60591F7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5618AA1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f_NR_ConfigPCell_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AddRelSCells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{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}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tsc_PCellIndex_0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(v_TimingInfo2)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f_NR_CellInfo_GetRNTI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B410A7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ConfigSCell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v_SCGConfigCA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(v_TimingInfo2))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93C661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</w:p>
    <w:p w14:paraId="7D24F31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"Steps 6a5 - 6a7"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0D8EB3C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//The SS transmits an RRCResume message with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sCellToAddModList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to add </w:t>
      </w:r>
      <w:proofErr w:type="spellStart"/>
      <w:proofErr w:type="gram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SCell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(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Cell 3)</w:t>
      </w:r>
    </w:p>
    <w:p w14:paraId="36941EBB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//The SS starts transmitting a periodic DCI from (16*2micros+1+TDL) slots after step 6a5 to schedule </w:t>
      </w:r>
      <w:proofErr w:type="gram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PUSCH.(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Note 1, Note 2)</w:t>
      </w:r>
    </w:p>
    <w:p w14:paraId="6B6BB74F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//Check: Does the UE transmit an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RRCResumeComplete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 message within (16*2micros+1+TDL+K2) slots after successful completion of step 6a5? (Note 1, Note 2, Note 3)</w:t>
      </w:r>
    </w:p>
    <w:p w14:paraId="1E644790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R5-235291 R5-237424 sic@</w:t>
      </w:r>
    </w:p>
    <w:p w14:paraId="081A2E8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f_NR5GC_RRC_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ProcedureDelayWithRACH(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F77313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cas_NR_SRB1_RrcPdu_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REQ(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v_TimingInfo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cs_38508_RRCResume(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tsc_NR_RRC_TI_Def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bit2oct(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encvalue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v_SCGConfig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v_RadioBearerConfig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crs_MacBearerRouting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AA77B0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car_NR_SRB1_RrcPdu_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IND(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cr_38508_RRCResumeComplete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crs_MacBearerRouting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62754A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</w:t>
      </w:r>
      <w:proofErr w:type="gramStart"/>
      <w:r w:rsidRPr="00442EC3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//converted in slots inside the function</w:t>
      </w:r>
    </w:p>
    <w:p w14:paraId="7DE7120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                                       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"Step 6a7"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4AACF4A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f_NR_ULGrantConfiguration_Start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proofErr w:type="gram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R5s220365 sic@</w:t>
      </w:r>
    </w:p>
    <w:p w14:paraId="47DF076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</w:t>
      </w:r>
    </w:p>
    <w:p w14:paraId="522BB2C3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//DRBs are not reconfigured in SS: that is ok as they are not used</w:t>
      </w:r>
    </w:p>
    <w:p w14:paraId="7175D374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v_NR_</w:t>
      </w:r>
      <w:proofErr w:type="gram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RachProcedureConfig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442EC3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f_NR_InitialiseRachProcedure</w:t>
      </w:r>
      <w:proofErr w:type="spellEnd"/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(nr_Cell1)</w:t>
      </w:r>
      <w:r w:rsidRPr="00442EC3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503E0991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f_NR_SS_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RachProcedureConfig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v_NR_RachProcedureConfig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701E666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</w:p>
    <w:p w14:paraId="1EF0D862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 xml:space="preserve">// @siclog "Steps 6a8 - 6a9" </w:t>
      </w:r>
      <w:proofErr w:type="spellStart"/>
      <w:r w:rsidRPr="00442EC3">
        <w:rPr>
          <w:rFonts w:ascii="Consolas" w:hAnsi="Consolas"/>
          <w:color w:val="008000"/>
          <w:sz w:val="16"/>
          <w:szCs w:val="16"/>
          <w:lang w:eastAsia="en-GB"/>
        </w:rPr>
        <w:t>siclog</w:t>
      </w:r>
      <w:proofErr w:type="spellEnd"/>
      <w:r w:rsidRPr="00442EC3">
        <w:rPr>
          <w:rFonts w:ascii="Consolas" w:hAnsi="Consolas"/>
          <w:color w:val="008000"/>
          <w:sz w:val="16"/>
          <w:szCs w:val="16"/>
          <w:lang w:eastAsia="en-GB"/>
        </w:rPr>
        <w:t>@</w:t>
      </w:r>
    </w:p>
    <w:p w14:paraId="18A9EED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//@sic R5-214618 sic@</w:t>
      </w:r>
    </w:p>
    <w:p w14:paraId="4A3D3DCC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    f_NR5GC_Rel_1</w:t>
      </w:r>
      <w:proofErr w:type="gram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SCell(</w:t>
      </w:r>
      <w:proofErr w:type="spellStart"/>
      <w:proofErr w:type="gram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p_PCell</w:t>
      </w:r>
      <w:proofErr w:type="spellEnd"/>
      <w:r w:rsidRPr="00442EC3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442EC3">
        <w:rPr>
          <w:rFonts w:ascii="Consolas" w:hAnsi="Consolas"/>
          <w:color w:val="000000"/>
          <w:sz w:val="16"/>
          <w:szCs w:val="16"/>
          <w:lang w:eastAsia="en-GB"/>
        </w:rPr>
        <w:t>p_SCell</w:t>
      </w:r>
      <w:proofErr w:type="spellEnd"/>
      <w:r w:rsidRPr="00442EC3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442EC3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442EC3">
        <w:rPr>
          <w:rFonts w:ascii="Consolas" w:hAnsi="Consolas"/>
          <w:color w:val="000000"/>
          <w:sz w:val="16"/>
          <w:szCs w:val="16"/>
          <w:lang w:eastAsia="en-GB"/>
        </w:rPr>
        <w:t xml:space="preserve">   </w:t>
      </w:r>
      <w:r w:rsidRPr="00442EC3">
        <w:rPr>
          <w:rFonts w:ascii="Consolas" w:hAnsi="Consolas"/>
          <w:color w:val="008000"/>
          <w:sz w:val="16"/>
          <w:szCs w:val="16"/>
          <w:lang w:eastAsia="en-GB"/>
        </w:rPr>
        <w:t>//Release CA so that MAC bearer routing is disabled</w:t>
      </w:r>
    </w:p>
    <w:p w14:paraId="2A7886B7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6CD4D885" w14:textId="77777777" w:rsidR="00442EC3" w:rsidRPr="00442EC3" w:rsidRDefault="00442EC3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442EC3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2D53910E" w14:textId="3C834F71" w:rsidR="00DC072F" w:rsidRPr="00DC072F" w:rsidRDefault="00DC072F" w:rsidP="00442EC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21"/>
          <w:szCs w:val="21"/>
          <w:lang w:eastAsia="en-GB"/>
        </w:rPr>
      </w:pPr>
    </w:p>
    <w:p w14:paraId="04561C54" w14:textId="55E8271D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50431B">
        <w:rPr>
          <w:rFonts w:cs="Arial"/>
          <w:b/>
          <w:bCs/>
          <w:color w:val="000000"/>
          <w:lang w:val="en-US" w:eastAsia="en-GB"/>
        </w:rPr>
        <w:t>f_NR5GC_RRC_ProcedureDelay</w:t>
      </w:r>
      <w:bookmarkEnd w:id="37"/>
      <w:bookmarkEnd w:id="38"/>
      <w:bookmarkEnd w:id="3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27BD8313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96461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CE157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104E00">
              <w:t>f_NR5GC_RRC_ProcedureDelay</w:t>
            </w:r>
          </w:p>
        </w:tc>
      </w:tr>
      <w:tr w:rsidR="00826E70" w14:paraId="4B559E58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A39C8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78B3F" w14:textId="66159C6E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  <w:r>
              <w:rPr>
                <w:rFonts w:cs="Arial"/>
                <w:noProof/>
              </w:rPr>
              <w:t>.</w:t>
            </w:r>
          </w:p>
        </w:tc>
      </w:tr>
      <w:tr w:rsidR="00826E70" w14:paraId="5B2816D4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86120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2C339" w14:textId="77777777" w:rsidR="00826E70" w:rsidRPr="00D84EF7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New parameter </w:t>
            </w:r>
            <w:r w:rsidRPr="00D84EF7">
              <w:rPr>
                <w:rFonts w:cs="Arial"/>
                <w:noProof/>
              </w:rPr>
              <w:t>InitialAccess</w:t>
            </w:r>
            <w:r>
              <w:rPr>
                <w:rFonts w:cs="Arial"/>
                <w:noProof/>
              </w:rPr>
              <w:t xml:space="preserve"> is added in the function </w:t>
            </w:r>
            <w:r w:rsidRPr="00D84EF7">
              <w:rPr>
                <w:rFonts w:cs="Arial"/>
                <w:b/>
                <w:noProof/>
              </w:rPr>
              <w:t>f_NR5GC_RRC_ProcedureDelay</w:t>
            </w:r>
            <w:r>
              <w:rPr>
                <w:rFonts w:cs="Arial"/>
                <w:b/>
                <w:noProof/>
              </w:rPr>
              <w:t xml:space="preserve"> </w:t>
            </w:r>
            <w:r>
              <w:rPr>
                <w:rFonts w:cs="Arial"/>
                <w:noProof/>
              </w:rPr>
              <w:t>to set the K1 value as “3” for FDD scenarios in procedure delay cases involving DCI_1_0 specific procedure</w:t>
            </w:r>
          </w:p>
        </w:tc>
      </w:tr>
      <w:tr w:rsidR="00826E70" w14:paraId="60CE41FA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BAE7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EFB5F" w14:textId="30A47526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083890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826E70" w14:paraId="2D26CD3C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052F" w14:textId="77777777" w:rsidR="00826E70" w:rsidRPr="00A15379" w:rsidRDefault="00826E70" w:rsidP="00622767">
            <w:pPr>
              <w:spacing w:before="40" w:after="40"/>
              <w:rPr>
                <w:rFonts w:ascii="Arial" w:hAnsi="Arial"/>
                <w:b/>
                <w:highlight w:val="magenta"/>
              </w:rPr>
            </w:pPr>
            <w:r w:rsidRPr="00A15379">
              <w:rPr>
                <w:rFonts w:ascii="Arial" w:hAnsi="Arial"/>
                <w:b/>
                <w:highlight w:val="magenta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D575" w14:textId="149B75D3" w:rsidR="00826E70" w:rsidRPr="00A15379" w:rsidRDefault="005343BF" w:rsidP="00622767">
            <w:pPr>
              <w:rPr>
                <w:rFonts w:ascii="Arial" w:hAnsi="Arial"/>
                <w:highlight w:val="magenta"/>
                <w:lang w:eastAsia="zh-CN"/>
              </w:rPr>
            </w:pPr>
            <w:r>
              <w:rPr>
                <w:rFonts w:ascii="Arial" w:hAnsi="Arial"/>
                <w:highlight w:val="magenta"/>
                <w:lang w:eastAsia="zh-CN"/>
              </w:rPr>
              <w:t>Postponed,</w:t>
            </w:r>
            <w:r w:rsidR="00181C77" w:rsidRPr="00A15379">
              <w:rPr>
                <w:rFonts w:ascii="Arial" w:hAnsi="Arial"/>
                <w:highlight w:val="magenta"/>
                <w:lang w:eastAsia="zh-CN"/>
              </w:rPr>
              <w:t xml:space="preserve"> conditional to prose CR agreement. K1 shall be set for all SCS values.</w:t>
            </w:r>
            <w:r w:rsidR="00096CBD" w:rsidRPr="00A15379">
              <w:rPr>
                <w:rFonts w:ascii="Arial" w:hAnsi="Arial"/>
                <w:highlight w:val="magenta"/>
                <w:lang w:eastAsia="zh-CN"/>
              </w:rPr>
              <w:t xml:space="preserve"> See MCC160 proposed implementation.</w:t>
            </w:r>
          </w:p>
        </w:tc>
      </w:tr>
    </w:tbl>
    <w:p w14:paraId="449C4792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3A727E89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7EE4557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D271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57813E3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143DED2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26BEB03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7C7B857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29BC5C1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3A25657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</w:t>
            </w:r>
          </w:p>
          <w:p w14:paraId="47B2B69D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2E146ED7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p_NRDC_PduSession for TC_8_2_6_2_2 sic@</w:t>
            </w:r>
          </w:p>
          <w:p w14:paraId="60ED04B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T1Slots;</w:t>
            </w:r>
            <w:proofErr w:type="gramEnd"/>
          </w:p>
          <w:p w14:paraId="7FDB0625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T2Slots;</w:t>
            </w:r>
            <w:proofErr w:type="gramEnd"/>
          </w:p>
          <w:p w14:paraId="1087AA96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T3Slots;</w:t>
            </w:r>
            <w:proofErr w:type="gramEnd"/>
          </w:p>
          <w:p w14:paraId="3FA7FAC2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T4Slots;</w:t>
            </w:r>
            <w:proofErr w:type="gramEnd"/>
          </w:p>
          <w:p w14:paraId="2A4BBC2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Msg</w:t>
            </w:r>
          </w:p>
          <w:p w14:paraId="367D9ED9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0C43C8A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1F75254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6C24E02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5DB70DB4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5295A9C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529E1226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152B2F1F" w14:textId="77777777" w:rsidR="00826E70" w:rsidRPr="007C60A2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34BB80A5" w14:textId="77777777" w:rsidR="00826E70" w:rsidRPr="007C60A2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lastRenderedPageBreak/>
              <w:t xml:space="preserve">    var integer v_Delta2;</w:t>
            </w:r>
          </w:p>
          <w:p w14:paraId="1842FF41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C60A2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v_GrantPeriodicity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5D4714C3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v_DL_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RetransmissionCnt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= 0;</w:t>
            </w:r>
          </w:p>
          <w:p w14:paraId="0AF466DE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v_SYS_IND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5D1B06F2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0E669D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27888CC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7524CC74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1FC46FE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4E0500C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30FAA2D0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1A44CFF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  //@sic R5s230158 sic@</w:t>
            </w:r>
          </w:p>
          <w:p w14:paraId="5CEB1EB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306CA4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768A86D7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B63D4C6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7FE694B4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4BE3C95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14:paraId="7CB08D95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14:paraId="1C34920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7D3DF8E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14:paraId="0634147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01F6D2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416684B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14FF5E8B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 and not(f_NR_CellInfo_GetHalfDuplexFDD(p_NR_CellId))){ //@sic R5-232191 sic@</w:t>
            </w:r>
          </w:p>
          <w:p w14:paraId="23DAB51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18620ED8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04E045FF" w14:textId="77777777" w:rsidR="00826E70" w:rsidRPr="00F07535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10A1110A" w14:textId="12BB42CE" w:rsid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07535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5498A44F" w14:textId="0E177026" w:rsidR="00913280" w:rsidRPr="00850B74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8AFD694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2CC7BA84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1E7B82B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3020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f_NR5GC_RRC_ProcedureDelay(NR_CellId_Type                        p_NR_CellId,</w:t>
            </w:r>
          </w:p>
          <w:p w14:paraId="3081EAC2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NR_SRB_COMMON_REQ    p_SRB_COMMON_REQ,</w:t>
            </w:r>
          </w:p>
          <w:p w14:paraId="0317D19F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(present) NR_SRB_COMMON_IND  p_SRB_COMMON_IND,</w:t>
            </w:r>
          </w:p>
          <w:p w14:paraId="43D17CA1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integer                               p_Nms,</w:t>
            </w:r>
          </w:p>
          <w:p w14:paraId="56A70B59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charstring                            p_TestcaseStep,</w:t>
            </w:r>
          </w:p>
          <w:p w14:paraId="616B448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template (value) NR_FreqDomainSchedulExplicit_Type p_FreqDomainSchedul := cs_NR_FreqDomainSchedulExplicitUL_Def,</w:t>
            </w:r>
          </w:p>
          <w:p w14:paraId="6B30B7CC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boolean p_NRDC_PduSession := false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,</w:t>
            </w:r>
          </w:p>
          <w:p w14:paraId="4707F542" w14:textId="30D73C65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boolean InitialAccess := false</w:t>
            </w:r>
          </w:p>
          <w:p w14:paraId="1758D16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) runs on NR5GC_PTC return NR_SRB_COMMON_IND</w:t>
            </w:r>
          </w:p>
          <w:p w14:paraId="4566098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{ //@sic R5s230158: added p_NRDC_PduSession for TC_8_2_6_2_2 sic@</w:t>
            </w:r>
          </w:p>
          <w:p w14:paraId="768840DA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T1Slots;</w:t>
            </w:r>
            <w:proofErr w:type="gramEnd"/>
          </w:p>
          <w:p w14:paraId="642CEFF7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T2Slots;</w:t>
            </w:r>
            <w:proofErr w:type="gramEnd"/>
          </w:p>
          <w:p w14:paraId="2AFED1D7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T3Slots;</w:t>
            </w:r>
            <w:proofErr w:type="gramEnd"/>
          </w:p>
          <w:p w14:paraId="0CC4E94B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T4Slots;</w:t>
            </w:r>
            <w:proofErr w:type="gramEnd"/>
          </w:p>
          <w:p w14:paraId="7936A0F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Msg</w:t>
            </w:r>
          </w:p>
          <w:p w14:paraId="3FC9D8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3D82BBBA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SubFrameTiming_Type v_T3; // Start UL Grant start</w:t>
            </w:r>
          </w:p>
          <w:p w14:paraId="5B68AEA1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5A002B1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5381A13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2F138E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C4DDF0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7272AB72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34281752" w14:textId="77777777" w:rsidR="00826E70" w:rsidRPr="00AA3639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011375A4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AA3639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v_GrantPeriodicity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6294C7AD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v_DL_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RetransmissionCnt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= 0;</w:t>
            </w:r>
          </w:p>
          <w:p w14:paraId="00BD336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v_SYS_IND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7569EFE0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7C244F12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17FA6419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7BDEBE9D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2B437B5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56DF2DB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4AEA9EE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25DEC555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(omit) GSM_MobilityInfo_Type v_GSM_MobilityInfo := f_Get_PDUSessionForDNNType(f_NR5GC_MobileInfo_GetSessionInfoList(), Internet_DNN);  //@sic R5s230158 sic@</w:t>
            </w:r>
          </w:p>
          <w:p w14:paraId="6E45174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6B9C0BD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C7EFE5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EF105B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sic@</w:t>
            </w:r>
          </w:p>
          <w:p w14:paraId="4F75CFD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75B457E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f_NR_GetNextSendOccasion_DL(p_NR_CellId);</w:t>
            </w:r>
          </w:p>
          <w:p w14:paraId="229E2EF6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v_SRB_COMMON_REQ.Common.TimingInfo.SubFrame := v_T1;</w:t>
            </w:r>
          </w:p>
          <w:p w14:paraId="297C639E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 else {</w:t>
            </w:r>
          </w:p>
          <w:p w14:paraId="24066C7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v_T1 := valueof(v_SRB_COMMON_REQ.Common.TimingInfo.SubFrame);</w:t>
            </w:r>
          </w:p>
          <w:p w14:paraId="257C7A7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373ABAF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778E1AB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21A4870C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 and not(f_NR_CellInfo_GetHalfDuplexFDD(p_NR_CellId))){ //@sic R5-232191 sic@</w:t>
            </w:r>
          </w:p>
          <w:p w14:paraId="3FDDAEC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3687C75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v_Delta1 := 0;</w:t>
            </w:r>
          </w:p>
          <w:p w14:paraId="11F7186B" w14:textId="4C34B400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if(not InitialAccess) </w:t>
            </w:r>
          </w:p>
          <w:p w14:paraId="4F70831B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2A629287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v_K1 := 7;</w:t>
            </w:r>
          </w:p>
          <w:p w14:paraId="229C1837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}</w:t>
            </w:r>
          </w:p>
          <w:p w14:paraId="5959C148" w14:textId="1CEA3E84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else </w:t>
            </w:r>
          </w:p>
          <w:p w14:paraId="6358D60C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{</w:t>
            </w:r>
          </w:p>
          <w:p w14:paraId="621883F7" w14:textId="77777777" w:rsidR="00826E70" w:rsidRPr="00112DCC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v_K1 := 3;</w:t>
            </w:r>
          </w:p>
          <w:p w14:paraId="618B935D" w14:textId="77777777" w:rsidR="00826E70" w:rsidRPr="00C81B0F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112DCC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}</w:t>
            </w:r>
          </w:p>
          <w:p w14:paraId="6E16C1D7" w14:textId="25BE1AB3" w:rsidR="00913280" w:rsidRPr="0059021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C81B0F">
              <w:rPr>
                <w:rFonts w:ascii="Courier New" w:hAnsi="Courier New" w:cs="Courier New"/>
                <w:color w:val="000000"/>
                <w:lang w:eastAsia="de-DE"/>
              </w:rPr>
              <w:t xml:space="preserve">    } else { // TDD</w:t>
            </w:r>
          </w:p>
          <w:p w14:paraId="0E8EFC8E" w14:textId="555B6885" w:rsidR="00913280" w:rsidRPr="0059232D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15F8A3AA" w14:textId="77777777" w:rsidR="00A15379" w:rsidRDefault="00A15379" w:rsidP="00A15379">
      <w:pPr>
        <w:rPr>
          <w:b/>
          <w:bCs/>
          <w:lang w:eastAsia="en-GB"/>
        </w:rPr>
      </w:pPr>
      <w:bookmarkStart w:id="40" w:name="_Toc162534033"/>
      <w:bookmarkStart w:id="41" w:name="_Toc162961000"/>
      <w:bookmarkStart w:id="42" w:name="_Toc162961030"/>
    </w:p>
    <w:p w14:paraId="6A639871" w14:textId="4CCAAA6B" w:rsidR="00096CBD" w:rsidRPr="00A15379" w:rsidRDefault="00096CBD" w:rsidP="00A15379">
      <w:pPr>
        <w:rPr>
          <w:b/>
          <w:bCs/>
          <w:lang w:eastAsia="en-GB"/>
        </w:rPr>
      </w:pPr>
      <w:r w:rsidRPr="00A15379">
        <w:rPr>
          <w:b/>
          <w:bCs/>
          <w:highlight w:val="cyan"/>
          <w:lang w:eastAsia="en-GB"/>
        </w:rPr>
        <w:t xml:space="preserve">MCC160 proposed </w:t>
      </w:r>
      <w:proofErr w:type="gramStart"/>
      <w:r w:rsidRPr="00A15379">
        <w:rPr>
          <w:b/>
          <w:bCs/>
          <w:highlight w:val="cyan"/>
          <w:lang w:eastAsia="en-GB"/>
        </w:rPr>
        <w:t>implementation</w:t>
      </w:r>
      <w:proofErr w:type="gramEnd"/>
    </w:p>
    <w:p w14:paraId="3E47954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function f_NR5GC_RRC_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ProcedureDelay(</w:t>
      </w:r>
      <w:proofErr w:type="spellStart"/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B36C7C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template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p_SRB_COMMON_REQ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5F9A978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template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present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NR_SRB_COMMON_</w:t>
      </w:r>
      <w:proofErr w:type="gram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IND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_SRB_COMMON_IND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48B3CA0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45AE41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charstring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p_TestcaseStep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1DECDC8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template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NR_FreqDomainSchedulExplicit_Type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FreqDomainSchedul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cs_NR_FreqDomainSchedulExplicitUL_Def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22D5449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p_NRDC_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PduSession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6AB63AD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                                  </w:t>
      </w:r>
      <w:proofErr w:type="spellStart"/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boolean</w:t>
      </w:r>
      <w:proofErr w:type="spellEnd"/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p_</w:t>
      </w:r>
      <w:proofErr w:type="gramStart"/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InitialAccess </w:t>
      </w:r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false</w:t>
      </w:r>
    </w:p>
    <w:p w14:paraId="6BFD057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) </w:t>
      </w:r>
      <w:proofErr w:type="gram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runs</w:t>
      </w:r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NR5GC_PTC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NR_SRB_COMMON_IND</w:t>
      </w:r>
    </w:p>
    <w:p w14:paraId="64C8075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/@sic R5s230158: added 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p_NRDC_PduSession</w:t>
      </w:r>
      <w:proofErr w:type="spellEnd"/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 for TC_8_2_6_2_2 R5s250284: added 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p_InitialAccess</w:t>
      </w:r>
      <w:proofErr w:type="spellEnd"/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 sic@</w:t>
      </w:r>
    </w:p>
    <w:p w14:paraId="68CD7AC7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T1Slots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DEC01A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T2Slots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20849F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T3Slots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2309A06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T4Slots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35C7BC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// Send DL 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Msg</w:t>
      </w:r>
      <w:proofErr w:type="spellEnd"/>
    </w:p>
    <w:p w14:paraId="4E0600C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// HARQ ACK </w:t>
      </w:r>
      <w:proofErr w:type="gram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receive</w:t>
      </w:r>
      <w:proofErr w:type="gramEnd"/>
    </w:p>
    <w:p w14:paraId="57597B1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v_T3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// Start UL Grant </w:t>
      </w:r>
      <w:proofErr w:type="gram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start</w:t>
      </w:r>
      <w:proofErr w:type="gramEnd"/>
    </w:p>
    <w:p w14:paraId="1ED3C0D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// UL RRC PDU </w:t>
      </w:r>
      <w:proofErr w:type="gram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received</w:t>
      </w:r>
      <w:proofErr w:type="gramEnd"/>
    </w:p>
    <w:p w14:paraId="3C99439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Tnow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5EC2784E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SlotsNumberPerSubframe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f_NR_CellInfo_GetSlotsNumberPerSubframe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58E259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SubcarrierSpacing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SCS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f_NR_CellInfo_GetSCS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9462413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Nslots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*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v_SlotsNumberPerSubframe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+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R5s210842 change 2.1 sic@</w:t>
      </w:r>
    </w:p>
    <w:p w14:paraId="32E2A22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v_Delta1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3B7477C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v_Delta2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7E25036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v_GrantPeriodicity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6D00AA5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v_DL_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RetransmissionCnt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val="de-DE" w:eastAsia="en-GB"/>
        </w:rPr>
        <w:t>0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4D9475B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NR_SYSTEM_IND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v_SYS_IND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5375F0A2" w14:textId="77777777" w:rsidR="00096CBD" w:rsidRPr="002D2B31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E9D654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743E46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096CBD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v_K1</w:t>
      </w:r>
      <w:r w:rsidRPr="00096CBD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729E54DA" w14:textId="77777777" w:rsidR="00096CBD" w:rsidRPr="002D2B31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K2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F2A1EB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NR_SRB_COMMON_IND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DE82A91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MaxNumberSlots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1024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*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*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v_SlotsNumberPerSubframe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Maximum number per SFN complete cycle</w:t>
      </w:r>
    </w:p>
    <w:p w14:paraId="5EB5D457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v_SRB_COMMON_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REQ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p_SRB_COMMON_REQ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09FFB61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omit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GSM_MobilityInfo_Type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v_GSM_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MobilityInfo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f_Get_PDUSessionForDNNType(f_NR5GC_MobileInfo_GetSessionInfoList()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Internet_DNN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R5s230158 sic@</w:t>
      </w:r>
    </w:p>
    <w:p w14:paraId="147B6FB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5E78764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timer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t_</w:t>
      </w:r>
      <w:proofErr w:type="gramStart"/>
      <w:r w:rsidRPr="00096CBD">
        <w:rPr>
          <w:rFonts w:ascii="Consolas" w:hAnsi="Consolas"/>
          <w:color w:val="0000FF"/>
          <w:sz w:val="16"/>
          <w:szCs w:val="16"/>
          <w:lang w:eastAsia="en-GB"/>
        </w:rPr>
        <w:t>Watchdog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E5F3243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518250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R5s210842 sic@</w:t>
      </w:r>
    </w:p>
    <w:p w14:paraId="7A5184E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if 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f_TimingInfo_IsNow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v_SRB_COMMON_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proofErr w:type="spellEnd"/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)) {</w:t>
      </w:r>
    </w:p>
    <w:p w14:paraId="2465CDA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v_T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f_NR_GetNextSendOccasion_DL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08F007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v_SRB_COMMON_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proofErr w:type="spellEnd"/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912BB8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} else {</w:t>
      </w:r>
    </w:p>
    <w:p w14:paraId="1EB167F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v_T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valueof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v_SRB_COMMON_REQ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6EF19F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6DC5113E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v_T1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Slots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f_NR_ConvertTiming_To_TimingInSlots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(v_T1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v_SlotsNumberPerSubframe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C336DE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// Initialise 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GrantPeriodicity</w:t>
      </w:r>
      <w:proofErr w:type="spellEnd"/>
      <w:r w:rsidRPr="00096CBD">
        <w:rPr>
          <w:rFonts w:ascii="Consolas" w:hAnsi="Consolas"/>
          <w:color w:val="008000"/>
          <w:sz w:val="16"/>
          <w:szCs w:val="16"/>
          <w:lang w:eastAsia="en-GB"/>
        </w:rPr>
        <w:t>, Delta1, K1</w:t>
      </w:r>
    </w:p>
    <w:p w14:paraId="1C0C5D3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if 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f_NR_CellInfo_GetIsFDD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 and not(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f_NR_CellInfo_GetHalfDuplexFDD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)){</w:t>
      </w:r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R5-232191 sic@</w:t>
      </w:r>
    </w:p>
    <w:p w14:paraId="215FB03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 Grant repeated in every slot</w:t>
      </w:r>
    </w:p>
    <w:p w14:paraId="6EF8D7A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v_Delta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B76AE3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v_K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7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306277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} else 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096CBD">
        <w:rPr>
          <w:rFonts w:ascii="Consolas" w:hAnsi="Consolas"/>
          <w:color w:val="008000"/>
          <w:sz w:val="16"/>
          <w:szCs w:val="16"/>
          <w:lang w:eastAsia="en-GB"/>
        </w:rPr>
        <w:t>/ TDD</w:t>
      </w:r>
    </w:p>
    <w:p w14:paraId="4E24852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select(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v_SCS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6A15E8E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case(kHz15) {</w:t>
      </w:r>
    </w:p>
    <w:p w14:paraId="659428A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7FE76BF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v_Delta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v_Nslots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C2708B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v_K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7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086A16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37EB0AE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case(kHz30) {</w:t>
      </w:r>
    </w:p>
    <w:p w14:paraId="4F0DAD2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//Grant repeated every 10 slots</w:t>
      </w:r>
    </w:p>
    <w:p w14:paraId="5AB9D48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v_Delta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v_Nslots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61BA4A0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v_K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D875696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1C115E6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case(kHz120) {</w:t>
      </w:r>
    </w:p>
    <w:p w14:paraId="615F922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2A778C6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v_Delta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- (v_T1Slots +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v_Nslots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75162BE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    v_K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845F66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4F09BB8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case else 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FatalError</w:t>
      </w:r>
      <w:proofErr w:type="spellEnd"/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(__FILE__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"Invalid SCS"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436C378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299A4DA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1FA271F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if (</w:t>
      </w:r>
      <w:proofErr w:type="spellStart"/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p_InitialAccess</w:t>
      </w:r>
      <w:proofErr w:type="spellEnd"/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) </w:t>
      </w:r>
      <w:proofErr w:type="gramStart"/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{ </w:t>
      </w:r>
      <w:r w:rsidRPr="00096CBD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</w:t>
      </w:r>
      <w:proofErr w:type="gramEnd"/>
      <w:r w:rsidRPr="00096CBD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 xml:space="preserve">/For </w:t>
      </w:r>
      <w:proofErr w:type="spellStart"/>
      <w:r w:rsidRPr="00096CBD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RRCSetup</w:t>
      </w:r>
      <w:proofErr w:type="spellEnd"/>
      <w:r w:rsidRPr="00096CBD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 xml:space="preserve"> DCI 1_0 is used - Set K1 as per Table 8.1.5.8.1.3.3-11</w:t>
      </w:r>
    </w:p>
    <w:p w14:paraId="35FBBAB9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   v_K</w:t>
      </w:r>
      <w:proofErr w:type="gramStart"/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1 </w:t>
      </w:r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bit2int(f_NR_DciFormat_1_0_RRCDelayPdschHarqTimingIndicator(v_SCS)) + </w:t>
      </w:r>
      <w:r w:rsidRPr="00096CBD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1</w:t>
      </w:r>
      <w:r w:rsidRPr="00096CBD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15370D7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096CBD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highlight w:val="cyan"/>
          <w:lang w:val="fr-FR" w:eastAsia="en-GB"/>
        </w:rPr>
        <w:t>}</w:t>
      </w:r>
    </w:p>
    <w:p w14:paraId="7C0B97C4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val="fr-FR" w:eastAsia="en-GB"/>
        </w:rPr>
        <w:t>//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val="fr-FR" w:eastAsia="en-GB"/>
        </w:rPr>
        <w:t>Calculate</w:t>
      </w:r>
      <w:proofErr w:type="spellEnd"/>
      <w:r w:rsidRPr="00096CBD">
        <w:rPr>
          <w:rFonts w:ascii="Consolas" w:hAnsi="Consolas"/>
          <w:color w:val="008000"/>
          <w:sz w:val="16"/>
          <w:szCs w:val="16"/>
          <w:lang w:val="fr-FR" w:eastAsia="en-GB"/>
        </w:rPr>
        <w:t xml:space="preserve"> T3</w:t>
      </w:r>
    </w:p>
    <w:p w14:paraId="63CA33B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val="fr-FR"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>v</w:t>
      </w:r>
      <w:proofErr w:type="gramEnd"/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_T3Slots </w:t>
      </w:r>
      <w:r w:rsidRPr="00096CBD">
        <w:rPr>
          <w:rFonts w:ascii="Consolas" w:hAnsi="Consolas"/>
          <w:color w:val="0000FF"/>
          <w:sz w:val="16"/>
          <w:szCs w:val="16"/>
          <w:lang w:val="fr-FR" w:eastAsia="en-GB"/>
        </w:rPr>
        <w:t>:=</w:t>
      </w: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 v_T1Slots +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>v_Nslots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 + v_Delta1</w:t>
      </w:r>
      <w:r w:rsidRPr="00096CBD">
        <w:rPr>
          <w:rFonts w:ascii="Consolas" w:hAnsi="Consolas"/>
          <w:color w:val="A31515"/>
          <w:sz w:val="16"/>
          <w:szCs w:val="16"/>
          <w:lang w:val="fr-FR"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val="fr-FR" w:eastAsia="en-GB"/>
        </w:rPr>
        <w:t>//@sic R5s210842 change 2 sic@</w:t>
      </w:r>
    </w:p>
    <w:p w14:paraId="5F2FA51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val="fr-FR" w:eastAsia="en-GB"/>
        </w:rPr>
        <w:t xml:space="preserve">    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v_T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3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f_NR_ConvertTimingInSlots_To_Timing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(v_T3Slots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v_SCS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v_SlotsNumberPerSubframe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1DE2001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017E915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//T1: send DL 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Msg</w:t>
      </w:r>
      <w:proofErr w:type="spellEnd"/>
    </w:p>
    <w:p w14:paraId="6F9B962B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SRB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send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v_SRB_COMMON_REQ</w:t>
      </w:r>
      <w:proofErr w:type="spellEnd"/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3EDCD35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38A5001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//Enable HARQ ack/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nack</w:t>
      </w:r>
      <w:proofErr w:type="spellEnd"/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 reporting</w:t>
      </w:r>
    </w:p>
    <w:p w14:paraId="2D00FE0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f_NR_SS_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SystemIndCtrlConfig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cds_NR_SystemIndCtrl_UL_HARQ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(enable)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(v_T1))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R5s210842 change 2.4 sic@</w:t>
      </w:r>
    </w:p>
    <w:p w14:paraId="1A1ED2B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2B86DE2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//T3 configure SS with periodic UL Grant at T3</w:t>
      </w:r>
    </w:p>
    <w:p w14:paraId="70060517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//@sic R5s240229 sic@</w:t>
      </w:r>
    </w:p>
    <w:p w14:paraId="31FE2BA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f_NR_ULGrantConfiguration_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Start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cs_TimingInfo_NR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(v_T3)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28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p_FreqDomainSchedul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-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cs_UL_GrantConfig_ContPeriodic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v_GrantPeriodicity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EDD9FDF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174B3808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// Start </w:t>
      </w:r>
      <w:proofErr w:type="spellStart"/>
      <w:r w:rsidRPr="00096CBD">
        <w:rPr>
          <w:rFonts w:ascii="Consolas" w:hAnsi="Consolas"/>
          <w:color w:val="008000"/>
          <w:sz w:val="16"/>
          <w:szCs w:val="16"/>
          <w:lang w:eastAsia="en-GB"/>
        </w:rPr>
        <w:t>WatchDog</w:t>
      </w:r>
      <w:proofErr w:type="spellEnd"/>
      <w:r w:rsidRPr="00096CBD">
        <w:rPr>
          <w:rFonts w:ascii="Consolas" w:hAnsi="Consolas"/>
          <w:color w:val="008000"/>
          <w:sz w:val="16"/>
          <w:szCs w:val="16"/>
          <w:lang w:eastAsia="en-GB"/>
        </w:rPr>
        <w:t xml:space="preserve"> timer</w:t>
      </w:r>
    </w:p>
    <w:p w14:paraId="3BB154DC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Tnow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096CBD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f_NR_GetCurrentTiming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D11607A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t_Watchdog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start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(int2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float(</w:t>
      </w:r>
      <w:proofErr w:type="spellStart"/>
      <w:proofErr w:type="gram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f_SubFrameTiming_Duration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v_Tnow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v_T1) +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+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50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) / 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1000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096CBD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096CBD">
        <w:rPr>
          <w:rFonts w:ascii="Consolas" w:hAnsi="Consolas"/>
          <w:color w:val="008000"/>
          <w:sz w:val="16"/>
          <w:szCs w:val="16"/>
          <w:lang w:eastAsia="en-GB"/>
        </w:rPr>
        <w:t>/* 50ms added to be at the safe side */</w:t>
      </w:r>
    </w:p>
    <w:p w14:paraId="3EAEF905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4E6458BD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</w:p>
    <w:p w14:paraId="6A93AB8A" w14:textId="2CC64E9C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>
        <w:rPr>
          <w:rFonts w:ascii="Consolas" w:hAnsi="Consolas"/>
          <w:color w:val="000000"/>
          <w:sz w:val="16"/>
          <w:szCs w:val="16"/>
          <w:lang w:eastAsia="en-GB"/>
        </w:rPr>
        <w:t>…</w:t>
      </w:r>
    </w:p>
    <w:p w14:paraId="3E28B1C3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 </w:t>
      </w:r>
      <w:r w:rsidRPr="00096CBD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096CBD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096CBD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096CBD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3A385D82" w14:textId="77777777" w:rsidR="00096CBD" w:rsidRPr="00096CBD" w:rsidRDefault="00096CBD" w:rsidP="00096CB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rPr>
          <w:rFonts w:ascii="Consolas" w:hAnsi="Consolas"/>
          <w:color w:val="000000"/>
          <w:sz w:val="16"/>
          <w:szCs w:val="16"/>
          <w:lang w:eastAsia="en-GB"/>
        </w:rPr>
      </w:pPr>
      <w:r w:rsidRPr="00096CBD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5367D8D8" w14:textId="77777777" w:rsidR="00096CBD" w:rsidRPr="00096CBD" w:rsidRDefault="00096CBD" w:rsidP="00096CBD">
      <w:pPr>
        <w:rPr>
          <w:lang w:eastAsia="en-GB"/>
        </w:rPr>
      </w:pPr>
    </w:p>
    <w:p w14:paraId="035289FD" w14:textId="435D3914" w:rsidR="00826E70" w:rsidRPr="003D65E8" w:rsidRDefault="00826E70" w:rsidP="00826E70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r>
        <w:rPr>
          <w:rFonts w:cs="Arial"/>
          <w:b/>
          <w:bCs/>
          <w:color w:val="000000"/>
          <w:lang w:val="en-US" w:eastAsia="en-GB"/>
        </w:rPr>
        <w:t xml:space="preserve">Change to </w:t>
      </w:r>
      <w:r w:rsidR="00590211">
        <w:rPr>
          <w:rFonts w:cs="Arial"/>
          <w:b/>
          <w:bCs/>
          <w:color w:val="000000"/>
          <w:lang w:val="en-US" w:eastAsia="en-GB"/>
        </w:rPr>
        <w:t>f</w:t>
      </w:r>
      <w:r>
        <w:rPr>
          <w:rFonts w:cs="Arial"/>
          <w:b/>
          <w:bCs/>
          <w:color w:val="000000"/>
          <w:lang w:val="en-US" w:eastAsia="en-GB"/>
        </w:rPr>
        <w:t>unction</w:t>
      </w:r>
      <w:r w:rsidRPr="00DE3DE9">
        <w:rPr>
          <w:rFonts w:cs="Arial"/>
          <w:b/>
          <w:bCs/>
          <w:color w:val="000000"/>
          <w:lang w:val="en-US" w:eastAsia="en-GB"/>
        </w:rPr>
        <w:t xml:space="preserve"> </w:t>
      </w:r>
      <w:r w:rsidRPr="00242584">
        <w:rPr>
          <w:rFonts w:cs="Arial"/>
          <w:b/>
          <w:bCs/>
          <w:color w:val="000000"/>
          <w:lang w:val="en-US" w:eastAsia="en-GB"/>
        </w:rPr>
        <w:t>f_NR5GC_RRC_ProcedureDelayWithRACH</w:t>
      </w:r>
      <w:bookmarkEnd w:id="40"/>
      <w:bookmarkEnd w:id="41"/>
      <w:bookmarkEnd w:id="4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826E70" w14:paraId="20144E5D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846AC8" w14:textId="77777777" w:rsidR="00826E70" w:rsidRDefault="00826E70" w:rsidP="0062276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Function </w:t>
            </w:r>
            <w:r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3328" w14:textId="77777777" w:rsidR="00826E70" w:rsidRPr="00E13853" w:rsidRDefault="00826E70" w:rsidP="00622767">
            <w:pPr>
              <w:pStyle w:val="CRCoverPage"/>
              <w:spacing w:after="0"/>
              <w:rPr>
                <w:noProof/>
              </w:rPr>
            </w:pPr>
            <w:r w:rsidRPr="00A267FE">
              <w:t>f_NR5GC_RRC_ProcedureDelayWithRACH</w:t>
            </w:r>
          </w:p>
        </w:tc>
      </w:tr>
      <w:tr w:rsidR="00826E70" w14:paraId="03B7326E" w14:textId="77777777" w:rsidTr="0062276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F0E8A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AC48" w14:textId="5559D9E0" w:rsidR="00826E70" w:rsidRPr="00803546" w:rsidRDefault="00826E70" w:rsidP="0062276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 w:rsidRPr="00826E70">
              <w:rPr>
                <w:rFonts w:cs="Arial"/>
                <w:noProof/>
              </w:rPr>
              <w:t>In the current TTCN implementation of the function f_TC_8_1_5_8_2_x_NR5GC_TestBody , Table 8.1.5.8.2.1.3.3-7: Physical layer parameters for DCI format 1_0 (Steps 6a5, Table 8.1.5.8.2.1.3.3-5) is not implemented</w:t>
            </w:r>
            <w:r>
              <w:rPr>
                <w:rFonts w:cs="Arial"/>
                <w:noProof/>
              </w:rPr>
              <w:t>.</w:t>
            </w:r>
          </w:p>
        </w:tc>
      </w:tr>
      <w:tr w:rsidR="00826E70" w14:paraId="78422575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66B7F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B031" w14:textId="1AC49F5E" w:rsidR="00826E70" w:rsidRPr="00D84EF7" w:rsidRDefault="00826E70" w:rsidP="00622767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K1 is set as 3 as per the tables </w:t>
            </w:r>
            <w:r w:rsidRPr="00D67E23">
              <w:rPr>
                <w:rFonts w:cs="Arial"/>
                <w:noProof/>
              </w:rPr>
              <w:t xml:space="preserve">8.1.5.8.1.3.3-11: Physical layer parameters for DCI format 1_0 </w:t>
            </w:r>
            <w:r>
              <w:rPr>
                <w:rFonts w:cs="Arial"/>
                <w:noProof/>
              </w:rPr>
              <w:t xml:space="preserve">and </w:t>
            </w:r>
            <w:r w:rsidRPr="003A63AB">
              <w:rPr>
                <w:rFonts w:cs="Arial"/>
                <w:noProof/>
              </w:rPr>
              <w:t xml:space="preserve">Table 8.1.5.8.2.1.3.3-7: Physical layer parameters for DCI format 1_0 </w:t>
            </w:r>
            <w:r w:rsidR="00913280">
              <w:rPr>
                <w:rFonts w:cs="Arial"/>
                <w:noProof/>
              </w:rPr>
              <w:t>.</w:t>
            </w:r>
          </w:p>
        </w:tc>
      </w:tr>
      <w:tr w:rsidR="00826E70" w14:paraId="6C22DE03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3FBA8" w14:textId="77777777" w:rsidR="00826E70" w:rsidRDefault="00826E70" w:rsidP="0062276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A2323" w14:textId="657D309D" w:rsidR="00826E70" w:rsidRPr="00CC39F9" w:rsidRDefault="00826E70" w:rsidP="00622767">
            <w:pPr>
              <w:spacing w:after="0"/>
              <w:rPr>
                <w:rFonts w:ascii="Arial" w:hAnsi="Arial" w:cs="Arial"/>
                <w:lang w:eastAsia="en-GB"/>
              </w:rPr>
            </w:pPr>
            <w:r w:rsidRPr="00083890">
              <w:rPr>
                <w:rFonts w:ascii="Arial" w:hAnsi="Arial" w:cs="Arial"/>
                <w:lang w:eastAsia="en-GB"/>
              </w:rPr>
              <w:t>NR5GC_RRCSteps</w:t>
            </w:r>
          </w:p>
        </w:tc>
      </w:tr>
      <w:tr w:rsidR="00826E70" w14:paraId="5B979060" w14:textId="77777777" w:rsidTr="0062276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134D" w14:textId="77777777" w:rsidR="00826E70" w:rsidRPr="00277FB4" w:rsidRDefault="00826E70" w:rsidP="00622767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77FB4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D2E57" w14:textId="4162E800" w:rsidR="00826E70" w:rsidRPr="00277FB4" w:rsidRDefault="004D2B82" w:rsidP="00622767">
            <w:pPr>
              <w:rPr>
                <w:rFonts w:ascii="Arial" w:hAnsi="Arial"/>
                <w:highlight w:val="cyan"/>
                <w:lang w:eastAsia="zh-CN"/>
              </w:rPr>
            </w:pPr>
            <w:r w:rsidRPr="00277FB4">
              <w:rPr>
                <w:rFonts w:ascii="Arial" w:hAnsi="Arial"/>
                <w:highlight w:val="cyan"/>
                <w:lang w:eastAsia="zh-CN"/>
              </w:rPr>
              <w:t>Accepted, implemented for all SCS. See MCC160 proposed implementation.</w:t>
            </w:r>
          </w:p>
        </w:tc>
      </w:tr>
    </w:tbl>
    <w:p w14:paraId="608AABBC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</w:p>
    <w:p w14:paraId="42EB249D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1D29EFAB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8624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DE308C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5B0FA71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028B1BD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2DB8D1B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2651361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1493EE9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0A34C41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25545B4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T1Slots;</w:t>
            </w:r>
            <w:proofErr w:type="gramEnd"/>
          </w:p>
          <w:p w14:paraId="303ED5B0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T2Slots;</w:t>
            </w:r>
            <w:proofErr w:type="gramEnd"/>
          </w:p>
          <w:p w14:paraId="7598966E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T3Slots;</w:t>
            </w:r>
            <w:proofErr w:type="gramEnd"/>
          </w:p>
          <w:p w14:paraId="79CFDD76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T4Slots;</w:t>
            </w:r>
            <w:proofErr w:type="gramEnd"/>
          </w:p>
          <w:p w14:paraId="3670007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Msg</w:t>
            </w:r>
          </w:p>
          <w:p w14:paraId="01CE8DC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6C22D0A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0EAAA48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4377B3E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623E6AD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0F9632A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1021AAA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var integer v_Nslots := p_Nms*v_SlotsNumberPerSubframe + 1;  //@sic R5s210842 change 2.1 sic@</w:t>
            </w:r>
          </w:p>
          <w:p w14:paraId="769D744E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1183BCCA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05EE4CF4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v_GrantPeriodicity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220AEFA1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v_DL_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RetransmissionCnt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= 0;</w:t>
            </w:r>
          </w:p>
          <w:p w14:paraId="1897B5CD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v_SYS_IND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F2649CD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AE9E62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0A2F7E93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B179269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3258AB2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0EAAA4F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4386D77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2703E9B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5C2AA96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6BB2125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9773ED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EB3B6C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F77818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16B0E95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1BF48B8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0F9929C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R5s240042 sic@</w:t>
            </w:r>
          </w:p>
          <w:p w14:paraId="01E4CDE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41BBCE2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f_NR_GetNextSendOccasion_DL(p_NR_CellId);</w:t>
            </w:r>
          </w:p>
          <w:p w14:paraId="5CE00FE6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v_T1.SFN.Number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(v_T1.SFN.Number + 1)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mod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1024;</w:t>
            </w:r>
          </w:p>
          <w:p w14:paraId="1ACECCB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0A903A03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valueof(v_SRB_COMMON_REQ.Common.TimingInfo.SubFrame);</w:t>
            </w:r>
          </w:p>
          <w:p w14:paraId="5A0E3B0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6EFBC01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04AA1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(v_SCS) {</w:t>
            </w:r>
          </w:p>
          <w:p w14:paraId="0CFEF547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2C1456F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35A42F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58C6C3E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5C56898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7EE5D4C1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521FE77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CFFF46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72511A3E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2C68A72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45E1229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8F7CC45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05646AB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785F3E7A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78ECD783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114ACE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013A24EA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2EA6D65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5178827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17321EE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78D87C4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4239884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049EBDC6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58E302C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7EEB928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3C41E8B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78A266C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19F0EAEF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Initialise GrantPeriodicity, Delta1, K1</w:t>
            </w:r>
          </w:p>
          <w:p w14:paraId="4A71834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7FC70ED0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12904CB5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44DB7B11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v_K1 := 7;</w:t>
            </w:r>
          </w:p>
          <w:p w14:paraId="330D27AC" w14:textId="77777777" w:rsidR="00826E70" w:rsidRPr="005C495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v_DeltaTDLmax := 7;</w:t>
            </w:r>
          </w:p>
          <w:p w14:paraId="1AB7CBED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C495D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1816FFC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R5s240042 sic@</w:t>
            </w:r>
          </w:p>
          <w:p w14:paraId="455FC72B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(10, 16) {v_DeltaTDLmax := 2;}</w:t>
            </w:r>
          </w:p>
          <w:p w14:paraId="06688DD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74166D6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1B703C19" w14:textId="77777777" w:rsidR="00826E70" w:rsidRPr="007F64DD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ABD6E7B" w14:textId="01AB4D77" w:rsidR="00826E70" w:rsidRPr="00071A13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7F64DD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35DDE86A" w14:textId="50444FC1" w:rsidR="00913280" w:rsidRPr="005C495D" w:rsidRDefault="0091328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CDC3FB2" w14:textId="77777777" w:rsidR="00826E70" w:rsidRPr="00CD057D" w:rsidRDefault="00826E70" w:rsidP="00826E70">
      <w:pPr>
        <w:spacing w:after="0"/>
        <w:rPr>
          <w:rFonts w:ascii="Arial" w:hAnsi="Arial"/>
          <w:b/>
          <w:color w:val="000000"/>
          <w:lang w:eastAsia="en-GB"/>
        </w:rPr>
      </w:pPr>
    </w:p>
    <w:p w14:paraId="588481EE" w14:textId="77777777" w:rsidR="00826E70" w:rsidRDefault="00826E70" w:rsidP="00826E7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26E70" w:rsidRPr="00504291" w14:paraId="430D50A8" w14:textId="77777777" w:rsidTr="00622767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617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function f_NR5GC_RRC_ProcedureDelayWithRACH(NR_CellId_Type                        p_NR_CellId,</w:t>
            </w:r>
          </w:p>
          <w:p w14:paraId="419C586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(value) NR_SRB_COMMON_REQ    p_SRB_COMMON_REQ,</w:t>
            </w:r>
          </w:p>
          <w:p w14:paraId="25F79F1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template (present) NR_SRB_COMMON_IND  p_SRB_COMMON_IND,</w:t>
            </w:r>
          </w:p>
          <w:p w14:paraId="279FEA8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integer                               p_Nms,</w:t>
            </w:r>
          </w:p>
          <w:p w14:paraId="3CF4684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charstring                            p_TestcaseStep</w:t>
            </w:r>
          </w:p>
          <w:p w14:paraId="07521B1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) runs on NR_BASE_PTC return NR_SRB_COMMON_IND</w:t>
            </w:r>
          </w:p>
          <w:p w14:paraId="73E6991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{  //@sic R5-237419 renamed function to f_NR5GC_RRC_ProcedureDelayWithRACH sic@</w:t>
            </w:r>
          </w:p>
          <w:p w14:paraId="708B4591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T1Slots;</w:t>
            </w:r>
            <w:proofErr w:type="gramEnd"/>
          </w:p>
          <w:p w14:paraId="29F8B999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T2Slots;</w:t>
            </w:r>
            <w:proofErr w:type="gramEnd"/>
          </w:p>
          <w:p w14:paraId="45F4E80A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T3Slots;</w:t>
            </w:r>
            <w:proofErr w:type="gramEnd"/>
          </w:p>
          <w:p w14:paraId="5F76B015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>T4Slots;</w:t>
            </w:r>
            <w:proofErr w:type="gramEnd"/>
          </w:p>
          <w:p w14:paraId="674DF76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SubFrameTiming_Type</w:t>
            </w:r>
            <w:proofErr w:type="spellEnd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v_T1; // Send DL Msg</w:t>
            </w:r>
          </w:p>
          <w:p w14:paraId="3519528F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v_T2; // HARQ ACK receive</w:t>
            </w:r>
          </w:p>
          <w:p w14:paraId="2781028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v_T3; // Start UL Grant start</w:t>
            </w:r>
          </w:p>
          <w:p w14:paraId="1B49DE7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v_T4; // UL RRC PDU received</w:t>
            </w:r>
          </w:p>
          <w:p w14:paraId="7BE744C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SubFrameTiming_Type v_Tnow;</w:t>
            </w:r>
          </w:p>
          <w:p w14:paraId="72467B2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v_SlotsNumberPerSubframe := f_NR_CellInfo_GetSlotsNumberPerSubframe(p_NR_CellId);</w:t>
            </w:r>
          </w:p>
          <w:p w14:paraId="14F07B5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SubcarrierSpacing v_SCS := f_NR_CellInfo_GetSCS(p_NR_CellId);</w:t>
            </w:r>
          </w:p>
          <w:p w14:paraId="68B8742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v_Nslots := p_Nms*v_SlotsNumberPerSubframe + 1;  //@sic R5s210842 change 2.1 sic@</w:t>
            </w:r>
          </w:p>
          <w:p w14:paraId="074DA55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>var integer v_Delta1;</w:t>
            </w:r>
          </w:p>
          <w:p w14:paraId="48CC968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v_Delta2;</w:t>
            </w:r>
          </w:p>
          <w:p w14:paraId="6BB895E8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v_GrantPeriodicity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235BDAB2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integer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v_DL_</w:t>
            </w:r>
            <w:proofErr w:type="gram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RetransmissionCnt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:</w:t>
            </w:r>
            <w:proofErr w:type="gram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= 0;</w:t>
            </w:r>
          </w:p>
          <w:p w14:paraId="15E1AA6B" w14:textId="77777777" w:rsidR="00826E70" w:rsidRPr="00561AEA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var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NR_SYSTEM_IND </w:t>
            </w:r>
            <w:proofErr w:type="spellStart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v_SYS_IND</w:t>
            </w:r>
            <w:proofErr w:type="spellEnd"/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>;</w:t>
            </w:r>
          </w:p>
          <w:p w14:paraId="0D5396DA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561AEA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v_T2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5ACEE3B7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var </w:t>
            </w:r>
            <w:proofErr w:type="spellStart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boolean</w:t>
            </w:r>
            <w:proofErr w:type="spellEnd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v_T4</w:t>
            </w:r>
            <w:proofErr w:type="gramStart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Flag :</w:t>
            </w:r>
            <w:proofErr w:type="gramEnd"/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= false;</w:t>
            </w:r>
          </w:p>
          <w:p w14:paraId="4E02B800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>var integer v_K1;</w:t>
            </w:r>
          </w:p>
          <w:p w14:paraId="5959ADA4" w14:textId="77777777" w:rsidR="00826E70" w:rsidRPr="00826E70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var integer v_K2 := 4;</w:t>
            </w:r>
          </w:p>
          <w:p w14:paraId="60675E0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26E70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var NR_SRB_COMMON_IND v_ReceivedNR_SRB_COMMON_IND;</w:t>
            </w:r>
          </w:p>
          <w:p w14:paraId="788EBFC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v_MaxNumberSlots := 1024 * 10 * v_SlotsNumberPerSubframe;     // Maximum number per SFN complete cycle</w:t>
            </w:r>
          </w:p>
          <w:p w14:paraId="1761217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boolean v_RACH_ProcedureStarted := false;</w:t>
            </w:r>
          </w:p>
          <w:p w14:paraId="044CE39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v_DeltaTDLmax := 0;</w:t>
            </w:r>
          </w:p>
          <w:p w14:paraId="14C2DA4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NR_SRB_COMMON_REQ v_SRB_COMMON_REQ := p_SRB_COMMON_REQ;</w:t>
            </w:r>
          </w:p>
          <w:p w14:paraId="123D0D9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4B3F495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timer t_Watchdog;</w:t>
            </w:r>
          </w:p>
          <w:p w14:paraId="55EDBFF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1CEA180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RRCReestablishment/RRCResume message on slot #i in the radio frame,where:</w:t>
            </w:r>
          </w:p>
          <w:p w14:paraId="5BA8D8A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 = 1 for micro=0,1</w:t>
            </w:r>
          </w:p>
          <w:p w14:paraId="778D42A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 = 21 for micro=3</w:t>
            </w:r>
          </w:p>
          <w:p w14:paraId="014310C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R5s240042 sic@</w:t>
            </w:r>
          </w:p>
          <w:p w14:paraId="04E6A15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if (f_TimingInfo_IsNow(v_SRB_COMMON_REQ.Common.TimingInfo)) {</w:t>
            </w:r>
          </w:p>
          <w:p w14:paraId="1EC86FA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f_NR_GetNextSendOccasion_DL(p_NR_CellId);</w:t>
            </w:r>
          </w:p>
          <w:p w14:paraId="0A705855" w14:textId="77777777" w:rsidR="00826E70" w:rsidRPr="002D2B31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proofErr w:type="gram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v_T1.SFN.Number :</w:t>
            </w:r>
            <w:proofErr w:type="gram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= (v_T1.SFN.Number + 1) </w:t>
            </w:r>
            <w:proofErr w:type="spellStart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>mod</w:t>
            </w:r>
            <w:proofErr w:type="spellEnd"/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1024;</w:t>
            </w:r>
          </w:p>
          <w:p w14:paraId="12F9765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2D2B31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} else {</w:t>
            </w:r>
          </w:p>
          <w:p w14:paraId="073D549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v_T1 := valueof(v_SRB_COMMON_REQ.Common.TimingInfo.SubFrame);</w:t>
            </w:r>
          </w:p>
          <w:p w14:paraId="56E3CFE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7CACCB3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0BFC045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select (v_SCS) {</w:t>
            </w:r>
          </w:p>
          <w:p w14:paraId="5E3F936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(kHz15) {</w:t>
            </w:r>
          </w:p>
          <w:p w14:paraId="48061AA0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1;</w:t>
            </w:r>
          </w:p>
          <w:p w14:paraId="2D3847E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v_T1.Slot.SlotOffset.Numerology0 := true;</w:t>
            </w:r>
          </w:p>
          <w:p w14:paraId="632BA30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(f_NR_CellInfo_GetIsFDD(p_NR_CellId)) {</w:t>
            </w:r>
          </w:p>
          <w:p w14:paraId="1C1A97F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if (p_Nms == 6) { //pc_reducedCP_Latency @sic R5-237357 sic@</w:t>
            </w:r>
          </w:p>
          <w:p w14:paraId="4344B6B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1;</w:t>
            </w:r>
          </w:p>
          <w:p w14:paraId="3E21ADF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 else {</w:t>
            </w:r>
          </w:p>
          <w:p w14:paraId="2D1AEA3E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v_T1.Subframe.Number := 5;</w:t>
            </w:r>
          </w:p>
          <w:p w14:paraId="7C99116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}</w:t>
            </w:r>
          </w:p>
          <w:p w14:paraId="173CB3A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0EC583A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A58AA62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(kHz30) {</w:t>
            </w:r>
          </w:p>
          <w:p w14:paraId="468D5016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0;</w:t>
            </w:r>
          </w:p>
          <w:p w14:paraId="364637B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v_T1.Slot.SlotOffset.Numerology1 := 1;</w:t>
            </w:r>
          </w:p>
          <w:p w14:paraId="3ED3DAD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607E696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(kHz120) {</w:t>
            </w:r>
          </w:p>
          <w:p w14:paraId="6C9D85D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v_T1.Subframe.Number := 2;</w:t>
            </w:r>
          </w:p>
          <w:p w14:paraId="7223FCD1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v_T1.Slot.SlotOffset.Numerology3 := 5;</w:t>
            </w:r>
          </w:p>
          <w:p w14:paraId="69A6BFD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if (p_Nms == 6) { //pc_reducedCP_Latency @sic R5-237357 sic@</w:t>
            </w:r>
          </w:p>
          <w:p w14:paraId="3D1B1DF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v_T1.Subframe.Number := 5;</w:t>
            </w:r>
          </w:p>
          <w:p w14:paraId="545A15D3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1F043238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7F075DC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case else { FatalError(__FILE__, __LINE__, "Invalid SCS");}</w:t>
            </w:r>
          </w:p>
          <w:p w14:paraId="58A516B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50658E0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v_SRB_COMMON_REQ.Common.TimingInfo.SubFrame := v_T1;</w:t>
            </w:r>
          </w:p>
          <w:p w14:paraId="6307503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2A9CBFA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v_T1Slots := f_NR_ConvertTiming_To_TimingInSlots(v_T1, v_SlotsNumberPerSubframe);</w:t>
            </w:r>
          </w:p>
          <w:p w14:paraId="5A71E8B9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// Initialise GrantPeriodicity, Delta1, K1</w:t>
            </w:r>
          </w:p>
          <w:p w14:paraId="5EF9E6B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if (f_NR_CellInfo_GetIsFDD(p_NR_CellId)){</w:t>
            </w:r>
          </w:p>
          <w:p w14:paraId="341598DC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v_GrantPeriodicity := 1; // Grant repeated in every slot</w:t>
            </w:r>
          </w:p>
          <w:p w14:paraId="3B95EC3D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>v_Delta1 := 0;</w:t>
            </w:r>
          </w:p>
          <w:p w14:paraId="0194C278" w14:textId="616D119D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D07124">
              <w:rPr>
                <w:rFonts w:ascii="Courier New" w:hAnsi="Courier New" w:cs="Courier New"/>
                <w:color w:val="000000"/>
                <w:highlight w:val="yellow"/>
                <w:lang w:val="de-DE" w:eastAsia="de-DE"/>
              </w:rPr>
              <w:t xml:space="preserve">v_K1 := 3; </w:t>
            </w:r>
          </w:p>
          <w:p w14:paraId="42F5350F" w14:textId="77777777" w:rsidR="00826E70" w:rsidRPr="00BD527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val="de-DE"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BD527E">
              <w:rPr>
                <w:rFonts w:ascii="Courier New" w:hAnsi="Courier New" w:cs="Courier New"/>
                <w:color w:val="000000"/>
                <w:lang w:val="de-DE" w:eastAsia="de-DE"/>
              </w:rPr>
              <w:t>v_DeltaTDLmax := 7;</w:t>
            </w:r>
          </w:p>
          <w:p w14:paraId="54015485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BD527E">
              <w:rPr>
                <w:rFonts w:ascii="Courier New" w:hAnsi="Courier New" w:cs="Courier New"/>
                <w:color w:val="000000"/>
                <w:lang w:val="de-DE" w:eastAsia="de-DE"/>
              </w:rPr>
              <w:t xml:space="preserve">        </w:t>
            </w: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>if (f_NR_CellInfo_GetHalfDuplexFDD(p_NR_CellId)) {</w:t>
            </w:r>
          </w:p>
          <w:p w14:paraId="52144FF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select (p_Nms) { //@sic R5-232191 R5-237429 R5s240042 sic@</w:t>
            </w:r>
          </w:p>
          <w:p w14:paraId="704D059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(10, 16) {v_DeltaTDLmax := 2;}</w:t>
            </w:r>
          </w:p>
          <w:p w14:paraId="55DCF8B4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(6)  {v_DeltaTDLmax := 6;}</w:t>
            </w:r>
          </w:p>
          <w:p w14:paraId="193DF2BA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case else { FatalError(__FILE__, __LINE__, "Invalid Nsf"); }</w:t>
            </w:r>
          </w:p>
          <w:p w14:paraId="78957B2B" w14:textId="77777777" w:rsidR="00826E70" w:rsidRPr="008B21EE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2399401B" w14:textId="0DB676D4" w:rsidR="00826E70" w:rsidRPr="00071A13" w:rsidRDefault="00826E70" w:rsidP="0062276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B21EE">
              <w:rPr>
                <w:rFonts w:ascii="Courier New" w:hAnsi="Courier New" w:cs="Courier New"/>
                <w:color w:val="000000"/>
                <w:lang w:eastAsia="de-DE"/>
              </w:rPr>
              <w:t xml:space="preserve">        }</w:t>
            </w:r>
          </w:p>
          <w:p w14:paraId="47C09B29" w14:textId="7135C2E8" w:rsidR="00826E70" w:rsidRPr="0059232D" w:rsidRDefault="00913280" w:rsidP="0091328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>&lt;&lt; SKIPPED CODE &gt;&gt;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371E7DD" w14:textId="355963E4" w:rsidR="00C14A6C" w:rsidRPr="00C14A6C" w:rsidRDefault="00C14A6C">
      <w:pPr>
        <w:rPr>
          <w:b/>
          <w:bCs/>
          <w:noProof/>
        </w:rPr>
      </w:pPr>
      <w:r w:rsidRPr="00277FB4">
        <w:rPr>
          <w:b/>
          <w:bCs/>
          <w:noProof/>
          <w:highlight w:val="cyan"/>
        </w:rPr>
        <w:t>MCC160 proposed implementation</w:t>
      </w:r>
    </w:p>
    <w:p w14:paraId="10CD6D8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function f_NR5GC_RRC_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ProcedureDelayWithRACH(</w:t>
      </w:r>
      <w:proofErr w:type="spellStart"/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NR_CellId_Type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3EFA65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template (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p_SRB_COMMON_REQ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0BCC35D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                          template (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present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NR_SRB_COMMON_</w:t>
      </w:r>
      <w:proofErr w:type="gram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IND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_SRB_COMMON_IND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43A265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lastRenderedPageBreak/>
        <w:t xml:space="preserve">                                             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</w:p>
    <w:p w14:paraId="35DE8C8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charstring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                       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p_TestcaseStep</w:t>
      </w:r>
      <w:proofErr w:type="spellEnd"/>
    </w:p>
    <w:p w14:paraId="35C239F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                          ) </w:t>
      </w:r>
      <w:proofErr w:type="gram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runs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on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NR_BASE_PTC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NR_SRB_COMMON_IND</w:t>
      </w:r>
    </w:p>
    <w:p w14:paraId="773581A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{  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/@sic R5-237419 renamed function to f_NR5GC_RRC_ProcedureDelayWithRACH sic@</w:t>
      </w:r>
    </w:p>
    <w:p w14:paraId="5ABCD3B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T1Slots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1912F5B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T2Slots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076925F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T3Slots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67E2C00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T4Slots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00ED04E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Send DL </w:t>
      </w:r>
      <w:proofErr w:type="spell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Msg</w:t>
      </w:r>
      <w:proofErr w:type="spellEnd"/>
    </w:p>
    <w:p w14:paraId="1FE245F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HARQ ACK </w:t>
      </w:r>
      <w:proofErr w:type="gram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receive</w:t>
      </w:r>
      <w:proofErr w:type="gramEnd"/>
    </w:p>
    <w:p w14:paraId="46A3277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v_T3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Start UL Grant </w:t>
      </w:r>
      <w:proofErr w:type="gram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start</w:t>
      </w:r>
      <w:proofErr w:type="gramEnd"/>
    </w:p>
    <w:p w14:paraId="7C2CF20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UL RRC PDU </w:t>
      </w:r>
      <w:proofErr w:type="gram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received</w:t>
      </w:r>
      <w:proofErr w:type="gramEnd"/>
    </w:p>
    <w:p w14:paraId="634ED6B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SubFrameTiming_Type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Tnow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628FAC8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SlotsNumberPerSubframe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f_NR_CellInfo_GetSlotsNumberPerSubframe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CD9A70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SubcarrierSpacing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SCS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f_NR_CellInfo_GetSCS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4E9B36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Nslots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*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v_SlotsNumberPerSubframe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+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R5s210842 change 2.1 sic@</w:t>
      </w:r>
    </w:p>
    <w:p w14:paraId="1494339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v_Delta1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148AD72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v_Delta2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2D6DDE9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v_GrantPeriodicity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6B005F3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v_DL_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RetransmissionCnt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val="de-DE" w:eastAsia="en-GB"/>
        </w:rPr>
        <w:t>0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08522C4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NR_SYSTEM_IND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v_SYS_IND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5378A0F0" w14:textId="77777777" w:rsidR="00277FB4" w:rsidRPr="002D2B31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D2B31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v_T2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5C3038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v_T4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Flag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56B6B46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>var</w:t>
      </w:r>
      <w:proofErr w:type="spellEnd"/>
      <w:r w:rsidRPr="00277FB4">
        <w:rPr>
          <w:rFonts w:ascii="Consolas" w:hAnsi="Consolas"/>
          <w:color w:val="0000FF"/>
          <w:sz w:val="16"/>
          <w:szCs w:val="16"/>
          <w:lang w:val="de-DE"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v_K1</w:t>
      </w:r>
      <w:r w:rsidRPr="00277FB4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74FF215C" w14:textId="77777777" w:rsidR="00277FB4" w:rsidRPr="002D2B31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K2 </w:t>
      </w:r>
      <w:r w:rsidRPr="002D2B31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2D2B31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AAFCAD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NR_SRB_COMMON_IND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504B2A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MaxNumberSlots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1024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*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*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v_SlotsNumberPerSubframe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Maximum number per SFN complete cycle</w:t>
      </w:r>
    </w:p>
    <w:p w14:paraId="6045AA5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boolean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v_RACH_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ProcedureStarted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false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6BA3F1D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integer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B81AE1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var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template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value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NR_SRB_COMMON_REQ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v_SRB_COMMON_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REQ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p_SRB_COMMON_REQ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0900218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651370A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timer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t_</w:t>
      </w:r>
      <w:proofErr w:type="gramStart"/>
      <w:r w:rsidRPr="00277FB4">
        <w:rPr>
          <w:rFonts w:ascii="Consolas" w:hAnsi="Consolas"/>
          <w:color w:val="0000FF"/>
          <w:sz w:val="16"/>
          <w:szCs w:val="16"/>
          <w:lang w:eastAsia="en-GB"/>
        </w:rPr>
        <w:t>Watchdog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35D6192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7190B10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The SS transmits an </w:t>
      </w:r>
      <w:proofErr w:type="spell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RRCReestablishment</w:t>
      </w:r>
      <w:proofErr w:type="spell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/RRCResume message on slot #i in the radio </w:t>
      </w:r>
      <w:proofErr w:type="spellStart"/>
      <w:proofErr w:type="gram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frame,where</w:t>
      </w:r>
      <w:proofErr w:type="spellEnd"/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:</w:t>
      </w:r>
    </w:p>
    <w:p w14:paraId="56E3758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</w:t>
      </w:r>
      <w:proofErr w:type="spell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i</w:t>
      </w:r>
      <w:proofErr w:type="spell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 = 1 for micro=0,1</w:t>
      </w:r>
    </w:p>
    <w:p w14:paraId="6F20100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</w:t>
      </w:r>
      <w:proofErr w:type="spell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i</w:t>
      </w:r>
      <w:proofErr w:type="spell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 = 21 for micro=3</w:t>
      </w:r>
    </w:p>
    <w:p w14:paraId="3C14F7C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//@sic R5s240042 sic@</w:t>
      </w:r>
    </w:p>
    <w:p w14:paraId="0B71549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if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f_TimingInfo_IsNow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v_SRB_COMMON_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)) {</w:t>
      </w:r>
    </w:p>
    <w:p w14:paraId="15C72EE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f_NR_GetNextSendOccasion_DL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55E112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SFN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Number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SFN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Number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+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1024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4C5E85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 else {</w:t>
      </w:r>
    </w:p>
    <w:p w14:paraId="476EB77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valueof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v_SRB_COMMON_REQ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D80CE4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517684A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4ACB2B0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select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v_SCS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6F3E356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case (kHz15) {</w:t>
      </w:r>
    </w:p>
    <w:p w14:paraId="4094BC4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Number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507478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SlotOffset</w:t>
      </w:r>
      <w:proofErr w:type="gram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Numerology0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true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350FE0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if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f_NR_CellInfo_GetIsFDD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)) {</w:t>
      </w:r>
    </w:p>
    <w:p w14:paraId="752E64E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if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==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spell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pc_reducedCP_Latency</w:t>
      </w:r>
      <w:proofErr w:type="spell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 @sic R5-237357 sic@</w:t>
      </w:r>
    </w:p>
    <w:p w14:paraId="0FE0DBC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Number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405BA16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 else {</w:t>
      </w:r>
    </w:p>
    <w:p w14:paraId="164AE26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Number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51DC4CE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0B80133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4B6CF24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2D975F7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case (kHz30) {</w:t>
      </w:r>
    </w:p>
    <w:p w14:paraId="2336319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Number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711A6EF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SlotOffset</w:t>
      </w:r>
      <w:proofErr w:type="gram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Numerology1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E20ABA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666664C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case (kHz120) {</w:t>
      </w:r>
    </w:p>
    <w:p w14:paraId="0136410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Number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96A602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SlotOffset</w:t>
      </w:r>
      <w:proofErr w:type="gram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Numerology3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0F65B4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if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==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spell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pc_reducedCP_Latency</w:t>
      </w:r>
      <w:proofErr w:type="spell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 @sic R5-237357 sic@</w:t>
      </w:r>
    </w:p>
    <w:p w14:paraId="2618AC3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v_T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Number</w:t>
      </w:r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B938E0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06BBEAF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7232983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case else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FatalError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SCS"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1A06E6F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15D8482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v_SRB_COMMON_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REQ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Common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TimingInfo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.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SubFrame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55514F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4C128A9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highlight w:val="cyan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highlight w:val="cyan"/>
          <w:lang w:eastAsia="en-GB"/>
        </w:rPr>
        <w:t>//@sic R5s240284 sic@</w:t>
      </w:r>
    </w:p>
    <w:p w14:paraId="7E5CBA6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>    v_K</w:t>
      </w:r>
      <w:proofErr w:type="gramStart"/>
      <w:r w:rsidRPr="00277FB4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1 </w:t>
      </w:r>
      <w:r w:rsidRPr="00277FB4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highlight w:val="cyan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highlight w:val="cyan"/>
          <w:lang w:eastAsia="en-GB"/>
        </w:rPr>
        <w:t xml:space="preserve"> bit2int(f_NR_DciFormat_1_0_RRCDelayPdschHarqTimingIndicator(v_SCS)) + </w:t>
      </w:r>
      <w:r w:rsidRPr="00277FB4">
        <w:rPr>
          <w:rFonts w:ascii="Consolas" w:hAnsi="Consolas"/>
          <w:color w:val="098658"/>
          <w:sz w:val="16"/>
          <w:szCs w:val="16"/>
          <w:highlight w:val="cyan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46679D3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v_T1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Slots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f_NR_ConvertTiming_To_TimingInSlots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(v_T1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v_SlotsNumberPerSubframe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10072FC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 xml:space="preserve">// Initialise </w:t>
      </w:r>
      <w:proofErr w:type="spellStart"/>
      <w:r w:rsidRPr="00277FB4">
        <w:rPr>
          <w:rFonts w:ascii="Consolas" w:hAnsi="Consolas"/>
          <w:color w:val="008000"/>
          <w:sz w:val="16"/>
          <w:szCs w:val="16"/>
          <w:lang w:eastAsia="en-GB"/>
        </w:rPr>
        <w:t>GrantPeriodicity</w:t>
      </w:r>
      <w:proofErr w:type="spell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, Delta1, K1</w:t>
      </w:r>
    </w:p>
    <w:p w14:paraId="7EC1D01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lastRenderedPageBreak/>
        <w:t>    if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f_NR_CellInfo_GetIsFDD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)){</w:t>
      </w:r>
      <w:proofErr w:type="gramEnd"/>
    </w:p>
    <w:p w14:paraId="6C5915E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 Grant repeated in every slot</w:t>
      </w:r>
    </w:p>
    <w:p w14:paraId="01462BDD" w14:textId="77777777" w:rsidR="007960C0" w:rsidRPr="002D2B31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val="de-DE"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>v_Delta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1 </w:t>
      </w:r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val="de-DE" w:eastAsia="en-GB"/>
        </w:rPr>
        <w:t>0</w:t>
      </w: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30A99855" w14:textId="0508A364" w:rsidR="00277FB4" w:rsidRPr="002D2B31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 xml:space="preserve">       </w:t>
      </w:r>
      <w:r w:rsidRPr="002D2B31">
        <w:rPr>
          <w:rFonts w:ascii="Consolas" w:hAnsi="Consolas"/>
          <w:color w:val="A31515"/>
          <w:sz w:val="16"/>
          <w:szCs w:val="16"/>
          <w:highlight w:val="cyan"/>
          <w:lang w:val="de-DE" w:eastAsia="en-GB"/>
        </w:rPr>
        <w:t>// v_K</w:t>
      </w:r>
      <w:proofErr w:type="gramStart"/>
      <w:r w:rsidRPr="002D2B31">
        <w:rPr>
          <w:rFonts w:ascii="Consolas" w:hAnsi="Consolas"/>
          <w:color w:val="A31515"/>
          <w:sz w:val="16"/>
          <w:szCs w:val="16"/>
          <w:highlight w:val="cyan"/>
          <w:lang w:val="de-DE" w:eastAsia="en-GB"/>
        </w:rPr>
        <w:t>1 :</w:t>
      </w:r>
      <w:proofErr w:type="gramEnd"/>
      <w:r w:rsidRPr="002D2B31">
        <w:rPr>
          <w:rFonts w:ascii="Consolas" w:hAnsi="Consolas"/>
          <w:color w:val="A31515"/>
          <w:sz w:val="16"/>
          <w:szCs w:val="16"/>
          <w:highlight w:val="cyan"/>
          <w:lang w:val="de-DE" w:eastAsia="en-GB"/>
        </w:rPr>
        <w:t>= 7;</w:t>
      </w:r>
    </w:p>
    <w:p w14:paraId="7545B9E3" w14:textId="77777777" w:rsidR="00277FB4" w:rsidRPr="002D2B31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val="de-DE"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    </w:t>
      </w:r>
      <w:proofErr w:type="spellStart"/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>v_</w:t>
      </w:r>
      <w:proofErr w:type="gramStart"/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>DeltaTDLmax</w:t>
      </w:r>
      <w:proofErr w:type="spellEnd"/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:</w:t>
      </w:r>
      <w:proofErr w:type="gramEnd"/>
      <w:r w:rsidRPr="002D2B31">
        <w:rPr>
          <w:rFonts w:ascii="Consolas" w:hAnsi="Consolas"/>
          <w:color w:val="0000FF"/>
          <w:sz w:val="16"/>
          <w:szCs w:val="16"/>
          <w:lang w:val="de-DE" w:eastAsia="en-GB"/>
        </w:rPr>
        <w:t>=</w:t>
      </w: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 </w:t>
      </w:r>
      <w:r w:rsidRPr="002D2B31">
        <w:rPr>
          <w:rFonts w:ascii="Consolas" w:hAnsi="Consolas"/>
          <w:color w:val="098658"/>
          <w:sz w:val="16"/>
          <w:szCs w:val="16"/>
          <w:lang w:val="de-DE" w:eastAsia="en-GB"/>
        </w:rPr>
        <w:t>7</w:t>
      </w:r>
      <w:r w:rsidRPr="002D2B31">
        <w:rPr>
          <w:rFonts w:ascii="Consolas" w:hAnsi="Consolas"/>
          <w:color w:val="A31515"/>
          <w:sz w:val="16"/>
          <w:szCs w:val="16"/>
          <w:lang w:val="de-DE" w:eastAsia="en-GB"/>
        </w:rPr>
        <w:t>;</w:t>
      </w:r>
    </w:p>
    <w:p w14:paraId="0EF91E7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D2B31">
        <w:rPr>
          <w:rFonts w:ascii="Consolas" w:hAnsi="Consolas"/>
          <w:color w:val="000000"/>
          <w:sz w:val="16"/>
          <w:szCs w:val="16"/>
          <w:lang w:val="de-DE" w:eastAsia="en-GB"/>
        </w:rPr>
        <w:t xml:space="preserve">        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if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f_NR_CellInfo_GetHalfDuplexFDD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p_NR_CellId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)) {</w:t>
      </w:r>
    </w:p>
    <w:p w14:paraId="0612B5B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select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/@sic R5-232191 R5-237429 R5s240042 sic@</w:t>
      </w:r>
    </w:p>
    <w:p w14:paraId="16D2ECD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 {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34D43A56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)  {</w:t>
      </w:r>
      <w:proofErr w:type="spellStart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4CCECD5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case else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FatalError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 xml:space="preserve">"Invalid </w:t>
      </w:r>
      <w:proofErr w:type="spellStart"/>
      <w:r w:rsidRPr="00277FB4">
        <w:rPr>
          <w:rFonts w:ascii="Consolas" w:hAnsi="Consolas"/>
          <w:color w:val="A31515"/>
          <w:sz w:val="16"/>
          <w:szCs w:val="16"/>
          <w:lang w:eastAsia="en-GB"/>
        </w:rPr>
        <w:t>Nsf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34A90D4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546F21E0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46737A5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} else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 TDD</w:t>
      </w:r>
    </w:p>
    <w:p w14:paraId="5729785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select(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v_SCS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) {</w:t>
      </w:r>
    </w:p>
    <w:p w14:paraId="6CFB149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case(kHz15) {</w:t>
      </w:r>
    </w:p>
    <w:p w14:paraId="77520DB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21E61C0D" w14:textId="77777777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v_Delta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v_Nslots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30C272D" w14:textId="5AF7D184" w:rsidR="007960C0" w:rsidRPr="00277FB4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7960C0">
        <w:rPr>
          <w:rFonts w:ascii="Consolas" w:hAnsi="Consolas"/>
          <w:color w:val="A31515"/>
          <w:sz w:val="16"/>
          <w:szCs w:val="16"/>
          <w:lang w:eastAsia="en-GB"/>
        </w:rPr>
        <w:t xml:space="preserve">       </w:t>
      </w:r>
      <w:r>
        <w:rPr>
          <w:rFonts w:ascii="Consolas" w:hAnsi="Consolas"/>
          <w:color w:val="A31515"/>
          <w:sz w:val="16"/>
          <w:szCs w:val="16"/>
          <w:lang w:eastAsia="en-GB"/>
        </w:rPr>
        <w:t xml:space="preserve">         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// v_K</w:t>
      </w:r>
      <w:proofErr w:type="gramStart"/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1 :</w:t>
      </w:r>
      <w:proofErr w:type="gramEnd"/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= 7;</w:t>
      </w:r>
    </w:p>
    <w:p w14:paraId="13CED31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select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/@sic R5-237429 R5s240042 sic@</w:t>
      </w:r>
    </w:p>
    <w:p w14:paraId="00853EA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 {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7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12C1349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)  {</w:t>
      </w:r>
      <w:proofErr w:type="spellStart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11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190BF10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case else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FatalError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 xml:space="preserve">"Invalid </w:t>
      </w:r>
      <w:proofErr w:type="spellStart"/>
      <w:r w:rsidRPr="00277FB4">
        <w:rPr>
          <w:rFonts w:ascii="Consolas" w:hAnsi="Consolas"/>
          <w:color w:val="A31515"/>
          <w:sz w:val="16"/>
          <w:szCs w:val="16"/>
          <w:lang w:eastAsia="en-GB"/>
        </w:rPr>
        <w:t>Nsf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7A2A934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4E60613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627F7F5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case(kHz30) {</w:t>
      </w:r>
    </w:p>
    <w:p w14:paraId="5044CABA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//Grant repeated every 10 slots</w:t>
      </w:r>
    </w:p>
    <w:p w14:paraId="7A221C28" w14:textId="77777777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v_Delta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4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- (v_T1Slots +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v_Nslots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3802EC42" w14:textId="70155435" w:rsidR="007960C0" w:rsidRPr="00277FB4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7960C0">
        <w:rPr>
          <w:rFonts w:ascii="Consolas" w:hAnsi="Consolas"/>
          <w:color w:val="A31515"/>
          <w:sz w:val="16"/>
          <w:szCs w:val="16"/>
          <w:lang w:eastAsia="en-GB"/>
        </w:rPr>
        <w:t xml:space="preserve">       </w:t>
      </w:r>
      <w:r>
        <w:rPr>
          <w:rFonts w:ascii="Consolas" w:hAnsi="Consolas"/>
          <w:color w:val="A31515"/>
          <w:sz w:val="16"/>
          <w:szCs w:val="16"/>
          <w:lang w:eastAsia="en-GB"/>
        </w:rPr>
        <w:t xml:space="preserve">         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// v_K</w:t>
      </w:r>
      <w:proofErr w:type="gramStart"/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1 :</w:t>
      </w:r>
      <w:proofErr w:type="gramEnd"/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 xml:space="preserve">= </w:t>
      </w:r>
      <w:r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5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099F1B8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select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/@sic R5-237429 R5s240042 sic@</w:t>
      </w:r>
    </w:p>
    <w:p w14:paraId="37EFBA3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 {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17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02C7EEAF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)  {</w:t>
      </w:r>
      <w:proofErr w:type="spellStart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4B1C581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case else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FatalError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 xml:space="preserve">"Invalid </w:t>
      </w:r>
      <w:proofErr w:type="spellStart"/>
      <w:r w:rsidRPr="00277FB4">
        <w:rPr>
          <w:rFonts w:ascii="Consolas" w:hAnsi="Consolas"/>
          <w:color w:val="A31515"/>
          <w:sz w:val="16"/>
          <w:szCs w:val="16"/>
          <w:lang w:eastAsia="en-GB"/>
        </w:rPr>
        <w:t>Nsf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196D0E4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07C99E0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5CC10D8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case(kHz120) {</w:t>
      </w:r>
    </w:p>
    <w:p w14:paraId="75318FDE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GrantPeriodicity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//Grant repeated every 5 slots</w:t>
      </w:r>
    </w:p>
    <w:p w14:paraId="096939F4" w14:textId="77777777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A31515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v_Delta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1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- (v_T1Slots +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v_Nslots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mod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5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</w:p>
    <w:p w14:paraId="27DEA9C8" w14:textId="07A50038" w:rsidR="007960C0" w:rsidRPr="00277FB4" w:rsidRDefault="007960C0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7960C0">
        <w:rPr>
          <w:rFonts w:ascii="Consolas" w:hAnsi="Consolas"/>
          <w:color w:val="A31515"/>
          <w:sz w:val="16"/>
          <w:szCs w:val="16"/>
          <w:lang w:eastAsia="en-GB"/>
        </w:rPr>
        <w:t xml:space="preserve">       </w:t>
      </w:r>
      <w:r>
        <w:rPr>
          <w:rFonts w:ascii="Consolas" w:hAnsi="Consolas"/>
          <w:color w:val="A31515"/>
          <w:sz w:val="16"/>
          <w:szCs w:val="16"/>
          <w:lang w:eastAsia="en-GB"/>
        </w:rPr>
        <w:t xml:space="preserve">         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// v_K</w:t>
      </w:r>
      <w:proofErr w:type="gramStart"/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1 :</w:t>
      </w:r>
      <w:proofErr w:type="gramEnd"/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 xml:space="preserve">= </w:t>
      </w:r>
      <w:r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5</w:t>
      </w:r>
      <w:r w:rsidRPr="007960C0">
        <w:rPr>
          <w:rFonts w:ascii="Consolas" w:hAnsi="Consolas"/>
          <w:color w:val="A31515"/>
          <w:sz w:val="16"/>
          <w:szCs w:val="16"/>
          <w:highlight w:val="cyan"/>
          <w:lang w:eastAsia="en-GB"/>
        </w:rPr>
        <w:t>;</w:t>
      </w:r>
    </w:p>
    <w:p w14:paraId="24E0F453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select (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p_Nms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)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r w:rsidRPr="00277FB4">
        <w:rPr>
          <w:rFonts w:ascii="Consolas" w:hAnsi="Consolas"/>
          <w:color w:val="008000"/>
          <w:sz w:val="16"/>
          <w:szCs w:val="16"/>
          <w:lang w:eastAsia="en-GB"/>
        </w:rPr>
        <w:t>/</w:t>
      </w:r>
      <w:proofErr w:type="gramEnd"/>
      <w:r w:rsidRPr="00277FB4">
        <w:rPr>
          <w:rFonts w:ascii="Consolas" w:hAnsi="Consolas"/>
          <w:color w:val="008000"/>
          <w:sz w:val="16"/>
          <w:szCs w:val="16"/>
          <w:lang w:eastAsia="en-GB"/>
        </w:rPr>
        <w:t>/@sic R5-237429 R5s240042 sic@</w:t>
      </w:r>
    </w:p>
    <w:p w14:paraId="6509CDD8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10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16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 {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</w:t>
      </w:r>
      <w:proofErr w:type="gramEnd"/>
      <w:r w:rsidRPr="00277FB4">
        <w:rPr>
          <w:rFonts w:ascii="Consolas" w:hAnsi="Consolas"/>
          <w:color w:val="0000FF"/>
          <w:sz w:val="16"/>
          <w:szCs w:val="16"/>
          <w:lang w:eastAsia="en-GB"/>
        </w:rPr>
        <w:t>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32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442AD26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    case (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6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)  {</w:t>
      </w:r>
      <w:proofErr w:type="spellStart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v_DeltaTDLmax</w:t>
      </w:r>
      <w:proofErr w:type="spell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:=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098658"/>
          <w:sz w:val="16"/>
          <w:szCs w:val="16"/>
          <w:lang w:eastAsia="en-GB"/>
        </w:rPr>
        <w:t>24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}</w:t>
      </w:r>
    </w:p>
    <w:p w14:paraId="39D77C36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        case else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FatalError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 xml:space="preserve">"Invalid </w:t>
      </w:r>
      <w:proofErr w:type="spellStart"/>
      <w:r w:rsidRPr="00277FB4">
        <w:rPr>
          <w:rFonts w:ascii="Consolas" w:hAnsi="Consolas"/>
          <w:color w:val="A31515"/>
          <w:sz w:val="16"/>
          <w:szCs w:val="16"/>
          <w:lang w:eastAsia="en-GB"/>
        </w:rPr>
        <w:t>Nsf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1AC4EA94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    }</w:t>
      </w:r>
    </w:p>
    <w:p w14:paraId="0F67E3C5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    }</w:t>
      </w:r>
    </w:p>
    <w:p w14:paraId="1F99B24B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            case else 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{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FatalError</w:t>
      </w:r>
      <w:proofErr w:type="spellEnd"/>
      <w:proofErr w:type="gramEnd"/>
      <w:r w:rsidRPr="00277FB4">
        <w:rPr>
          <w:rFonts w:ascii="Consolas" w:hAnsi="Consolas"/>
          <w:color w:val="000000"/>
          <w:sz w:val="16"/>
          <w:szCs w:val="16"/>
          <w:lang w:eastAsia="en-GB"/>
        </w:rPr>
        <w:t>(__FILE__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__LINE__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,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"Invalid SCS"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>)</w:t>
      </w:r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}</w:t>
      </w:r>
    </w:p>
    <w:p w14:paraId="6659A3C9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    }</w:t>
      </w:r>
    </w:p>
    <w:p w14:paraId="17ED4D3C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 }</w:t>
      </w:r>
    </w:p>
    <w:p w14:paraId="05B8A9E7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2AB0302F" w14:textId="371F62FA" w:rsid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>
        <w:rPr>
          <w:rFonts w:ascii="Consolas" w:hAnsi="Consolas"/>
          <w:color w:val="000000"/>
          <w:sz w:val="16"/>
          <w:szCs w:val="16"/>
          <w:lang w:eastAsia="en-GB"/>
        </w:rPr>
        <w:t>……</w:t>
      </w:r>
    </w:p>
    <w:p w14:paraId="052E685D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</w:p>
    <w:p w14:paraId="44355271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 </w:t>
      </w:r>
      <w:r w:rsidRPr="00277FB4">
        <w:rPr>
          <w:rFonts w:ascii="Consolas" w:hAnsi="Consolas"/>
          <w:color w:val="0000FF"/>
          <w:sz w:val="16"/>
          <w:szCs w:val="16"/>
          <w:lang w:eastAsia="en-GB"/>
        </w:rPr>
        <w:t>return</w:t>
      </w:r>
      <w:r w:rsidRPr="00277FB4">
        <w:rPr>
          <w:rFonts w:ascii="Consolas" w:hAnsi="Consolas"/>
          <w:color w:val="000000"/>
          <w:sz w:val="16"/>
          <w:szCs w:val="16"/>
          <w:lang w:eastAsia="en-GB"/>
        </w:rPr>
        <w:t xml:space="preserve"> </w:t>
      </w:r>
      <w:proofErr w:type="spell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v_ReceivedNR_SRB_COMMON_</w:t>
      </w:r>
      <w:proofErr w:type="gramStart"/>
      <w:r w:rsidRPr="00277FB4">
        <w:rPr>
          <w:rFonts w:ascii="Consolas" w:hAnsi="Consolas"/>
          <w:color w:val="000000"/>
          <w:sz w:val="16"/>
          <w:szCs w:val="16"/>
          <w:lang w:eastAsia="en-GB"/>
        </w:rPr>
        <w:t>IND</w:t>
      </w:r>
      <w:proofErr w:type="spellEnd"/>
      <w:r w:rsidRPr="00277FB4">
        <w:rPr>
          <w:rFonts w:ascii="Consolas" w:hAnsi="Consolas"/>
          <w:color w:val="A31515"/>
          <w:sz w:val="16"/>
          <w:szCs w:val="16"/>
          <w:lang w:eastAsia="en-GB"/>
        </w:rPr>
        <w:t>;</w:t>
      </w:r>
      <w:proofErr w:type="gramEnd"/>
    </w:p>
    <w:p w14:paraId="4CA88AF2" w14:textId="77777777" w:rsidR="00277FB4" w:rsidRPr="00277FB4" w:rsidRDefault="00277FB4" w:rsidP="00277FB4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hd w:val="clear" w:color="auto" w:fill="FFFFFF"/>
        <w:spacing w:after="0"/>
        <w:contextualSpacing/>
        <w:rPr>
          <w:rFonts w:ascii="Consolas" w:hAnsi="Consolas"/>
          <w:color w:val="000000"/>
          <w:sz w:val="16"/>
          <w:szCs w:val="16"/>
          <w:lang w:eastAsia="en-GB"/>
        </w:rPr>
      </w:pPr>
      <w:r w:rsidRPr="00277FB4">
        <w:rPr>
          <w:rFonts w:ascii="Consolas" w:hAnsi="Consolas"/>
          <w:color w:val="000000"/>
          <w:sz w:val="16"/>
          <w:szCs w:val="16"/>
          <w:lang w:eastAsia="en-GB"/>
        </w:rPr>
        <w:t>  }</w:t>
      </w:r>
    </w:p>
    <w:p w14:paraId="3512B58B" w14:textId="77777777" w:rsidR="00C14A6C" w:rsidRDefault="00C14A6C">
      <w:pPr>
        <w:rPr>
          <w:noProof/>
        </w:rPr>
      </w:pPr>
    </w:p>
    <w:sectPr w:rsidR="00C14A6C" w:rsidSect="000C4B1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5A657F" w14:textId="77777777" w:rsidR="000C4B16" w:rsidRDefault="000C4B16">
      <w:r>
        <w:separator/>
      </w:r>
    </w:p>
  </w:endnote>
  <w:endnote w:type="continuationSeparator" w:id="0">
    <w:p w14:paraId="059C432A" w14:textId="77777777" w:rsidR="000C4B16" w:rsidRDefault="000C4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D99640" w14:textId="77777777" w:rsidR="000C4B16" w:rsidRDefault="000C4B16">
      <w:r>
        <w:separator/>
      </w:r>
    </w:p>
  </w:footnote>
  <w:footnote w:type="continuationSeparator" w:id="0">
    <w:p w14:paraId="1827E753" w14:textId="77777777" w:rsidR="000C4B16" w:rsidRDefault="000C4B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138BB7B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BB3622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2139D6D" wp14:editId="758B56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9269822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922599609"/>
                          </w:sdtPr>
                          <w:sdtContent>
                            <w:p w14:paraId="23E869FB" w14:textId="0541FC72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139D6D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922599609"/>
                    </w:sdtPr>
                    <w:sdtContent>
                      <w:p w14:paraId="23E869FB" w14:textId="0541FC72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B247C6" w14:textId="417D323F" w:rsidR="006C1AF7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7AFD65BD" wp14:editId="6634EF1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8101924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205754164"/>
                          </w:sdtPr>
                          <w:sdtContent>
                            <w:p w14:paraId="364FE01E" w14:textId="0F6DE4D6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FD65BD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205754164"/>
                    </w:sdtPr>
                    <w:sdtContent>
                      <w:p w14:paraId="364FE01E" w14:textId="0F6DE4D6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229EC11B" w:rsidR="00695808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F62F995" wp14:editId="530D9BA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0990749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1579938548"/>
                          </w:sdtPr>
                          <w:sdtContent>
                            <w:p w14:paraId="78C5ECA7" w14:textId="3C748189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F62F995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1579938548"/>
                    </w:sdtPr>
                    <w:sdtContent>
                      <w:p w14:paraId="78C5ECA7" w14:textId="3C748189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4B281390" w:rsidR="00695808" w:rsidRDefault="00695808">
    <w:pPr>
      <w:pStyle w:val="Header"/>
      <w:tabs>
        <w:tab w:val="right" w:pos="9639"/>
      </w:tabs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57CFB5F" w:rsidR="00695808" w:rsidRDefault="00BB3622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56C471B5" wp14:editId="494B12E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91727415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tag w:val="RS_Classification_Standard"/>
                            <w:id w:val="-1393579832"/>
                          </w:sdtPr>
                          <w:sdtContent>
                            <w:p w14:paraId="2815FB1D" w14:textId="790218B9" w:rsidR="00BB3622" w:rsidRPr="00A11327" w:rsidRDefault="00F4730C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C471B5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tag w:val="RS_Classification_Standard"/>
                      <w:id w:val="-1393579832"/>
                    </w:sdtPr>
                    <w:sdtContent>
                      <w:p w14:paraId="2815FB1D" w14:textId="790218B9" w:rsidR="00BB3622" w:rsidRPr="00A11327" w:rsidRDefault="00F4730C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B13FA"/>
    <w:multiLevelType w:val="hybridMultilevel"/>
    <w:tmpl w:val="E124B2C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260CFA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F242E5"/>
    <w:multiLevelType w:val="hybridMultilevel"/>
    <w:tmpl w:val="6694A80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3808B9"/>
    <w:multiLevelType w:val="hybridMultilevel"/>
    <w:tmpl w:val="33C2F9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E70CDC"/>
    <w:multiLevelType w:val="hybridMultilevel"/>
    <w:tmpl w:val="E124B2C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34270B4C"/>
    <w:multiLevelType w:val="multilevel"/>
    <w:tmpl w:val="9B88493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78328AD"/>
    <w:multiLevelType w:val="hybridMultilevel"/>
    <w:tmpl w:val="3BB62550"/>
    <w:lvl w:ilvl="0" w:tplc="C0283484">
      <w:start w:val="1"/>
      <w:numFmt w:val="decimal"/>
      <w:lvlText w:val="(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C47144F"/>
    <w:multiLevelType w:val="hybridMultilevel"/>
    <w:tmpl w:val="F63267B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9709E2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5E4B4F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42E0296"/>
    <w:multiLevelType w:val="hybridMultilevel"/>
    <w:tmpl w:val="6694A806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1" w15:restartNumberingAfterBreak="0">
    <w:nsid w:val="65FE1834"/>
    <w:multiLevelType w:val="hybridMultilevel"/>
    <w:tmpl w:val="EEB05B68"/>
    <w:lvl w:ilvl="0" w:tplc="73F4D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773974"/>
    <w:multiLevelType w:val="hybridMultilevel"/>
    <w:tmpl w:val="EEB05B68"/>
    <w:lvl w:ilvl="0" w:tplc="73F4DB7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E1006A"/>
    <w:multiLevelType w:val="hybridMultilevel"/>
    <w:tmpl w:val="468A81A2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F83569D"/>
    <w:multiLevelType w:val="hybridMultilevel"/>
    <w:tmpl w:val="C11830E0"/>
    <w:lvl w:ilvl="0" w:tplc="7876A5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DE333E6"/>
    <w:multiLevelType w:val="hybridMultilevel"/>
    <w:tmpl w:val="9158838E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7534323">
    <w:abstractNumId w:val="10"/>
  </w:num>
  <w:num w:numId="2" w16cid:durableId="28071041">
    <w:abstractNumId w:val="24"/>
  </w:num>
  <w:num w:numId="3" w16cid:durableId="143859196">
    <w:abstractNumId w:val="25"/>
  </w:num>
  <w:num w:numId="4" w16cid:durableId="310137142">
    <w:abstractNumId w:val="25"/>
  </w:num>
  <w:num w:numId="5" w16cid:durableId="799762231">
    <w:abstractNumId w:val="11"/>
  </w:num>
  <w:num w:numId="6" w16cid:durableId="1006206303">
    <w:abstractNumId w:val="49"/>
  </w:num>
  <w:num w:numId="7" w16cid:durableId="142814549">
    <w:abstractNumId w:val="35"/>
  </w:num>
  <w:num w:numId="8" w16cid:durableId="907805566">
    <w:abstractNumId w:val="44"/>
  </w:num>
  <w:num w:numId="9" w16cid:durableId="776102466">
    <w:abstractNumId w:val="14"/>
  </w:num>
  <w:num w:numId="10" w16cid:durableId="2065519602">
    <w:abstractNumId w:val="47"/>
  </w:num>
  <w:num w:numId="11" w16cid:durableId="817306218">
    <w:abstractNumId w:val="22"/>
  </w:num>
  <w:num w:numId="12" w16cid:durableId="601644075">
    <w:abstractNumId w:val="29"/>
  </w:num>
  <w:num w:numId="13" w16cid:durableId="377821805">
    <w:abstractNumId w:val="0"/>
  </w:num>
  <w:num w:numId="14" w16cid:durableId="1820226913">
    <w:abstractNumId w:val="13"/>
  </w:num>
  <w:num w:numId="15" w16cid:durableId="131676686">
    <w:abstractNumId w:val="52"/>
  </w:num>
  <w:num w:numId="16" w16cid:durableId="1307126271">
    <w:abstractNumId w:val="5"/>
  </w:num>
  <w:num w:numId="17" w16cid:durableId="2023628390">
    <w:abstractNumId w:val="33"/>
  </w:num>
  <w:num w:numId="18" w16cid:durableId="1313754904">
    <w:abstractNumId w:val="28"/>
  </w:num>
  <w:num w:numId="19" w16cid:durableId="1708145436">
    <w:abstractNumId w:val="31"/>
  </w:num>
  <w:num w:numId="20" w16cid:durableId="806437073">
    <w:abstractNumId w:val="18"/>
  </w:num>
  <w:num w:numId="21" w16cid:durableId="312832387">
    <w:abstractNumId w:val="48"/>
  </w:num>
  <w:num w:numId="22" w16cid:durableId="979190494">
    <w:abstractNumId w:val="38"/>
  </w:num>
  <w:num w:numId="23" w16cid:durableId="590816745">
    <w:abstractNumId w:val="50"/>
  </w:num>
  <w:num w:numId="24" w16cid:durableId="1522233943">
    <w:abstractNumId w:val="34"/>
  </w:num>
  <w:num w:numId="25" w16cid:durableId="1032027087">
    <w:abstractNumId w:val="19"/>
  </w:num>
  <w:num w:numId="26" w16cid:durableId="277445562">
    <w:abstractNumId w:val="26"/>
  </w:num>
  <w:num w:numId="27" w16cid:durableId="870604019">
    <w:abstractNumId w:val="7"/>
  </w:num>
  <w:num w:numId="28" w16cid:durableId="1652246077">
    <w:abstractNumId w:val="16"/>
  </w:num>
  <w:num w:numId="29" w16cid:durableId="159933063">
    <w:abstractNumId w:val="21"/>
  </w:num>
  <w:num w:numId="30" w16cid:durableId="2086339461">
    <w:abstractNumId w:val="1"/>
  </w:num>
  <w:num w:numId="31" w16cid:durableId="227768680">
    <w:abstractNumId w:val="2"/>
  </w:num>
  <w:num w:numId="32" w16cid:durableId="447893428">
    <w:abstractNumId w:val="20"/>
  </w:num>
  <w:num w:numId="33" w16cid:durableId="1434976630">
    <w:abstractNumId w:val="43"/>
  </w:num>
  <w:num w:numId="34" w16cid:durableId="454445519">
    <w:abstractNumId w:val="4"/>
  </w:num>
  <w:num w:numId="35" w16cid:durableId="805587999">
    <w:abstractNumId w:val="12"/>
  </w:num>
  <w:num w:numId="36" w16cid:durableId="1520239569">
    <w:abstractNumId w:val="9"/>
  </w:num>
  <w:num w:numId="37" w16cid:durableId="247886842">
    <w:abstractNumId w:val="3"/>
  </w:num>
  <w:num w:numId="38" w16cid:durableId="746652123">
    <w:abstractNumId w:val="37"/>
  </w:num>
  <w:num w:numId="39" w16cid:durableId="1637947435">
    <w:abstractNumId w:val="15"/>
  </w:num>
  <w:num w:numId="40" w16cid:durableId="742265035">
    <w:abstractNumId w:val="27"/>
  </w:num>
  <w:num w:numId="41" w16cid:durableId="1808627602">
    <w:abstractNumId w:val="17"/>
  </w:num>
  <w:num w:numId="42" w16cid:durableId="1579635998">
    <w:abstractNumId w:val="32"/>
  </w:num>
  <w:num w:numId="43" w16cid:durableId="2138864562">
    <w:abstractNumId w:val="8"/>
  </w:num>
  <w:num w:numId="44" w16cid:durableId="2008748565">
    <w:abstractNumId w:val="36"/>
  </w:num>
  <w:num w:numId="45" w16cid:durableId="1582566277">
    <w:abstractNumId w:val="41"/>
  </w:num>
  <w:num w:numId="46" w16cid:durableId="1300112230">
    <w:abstractNumId w:val="46"/>
  </w:num>
  <w:num w:numId="47" w16cid:durableId="1408575129">
    <w:abstractNumId w:val="42"/>
  </w:num>
  <w:num w:numId="48" w16cid:durableId="1585451979">
    <w:abstractNumId w:val="30"/>
  </w:num>
  <w:num w:numId="49" w16cid:durableId="1261451478">
    <w:abstractNumId w:val="39"/>
  </w:num>
  <w:num w:numId="50" w16cid:durableId="415522133">
    <w:abstractNumId w:val="6"/>
  </w:num>
  <w:num w:numId="51" w16cid:durableId="2090035489">
    <w:abstractNumId w:val="45"/>
  </w:num>
  <w:num w:numId="52" w16cid:durableId="595017328">
    <w:abstractNumId w:val="51"/>
  </w:num>
  <w:num w:numId="53" w16cid:durableId="1880975192">
    <w:abstractNumId w:val="40"/>
  </w:num>
  <w:num w:numId="54" w16cid:durableId="19177442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2ED8"/>
    <w:rsid w:val="00032FE8"/>
    <w:rsid w:val="00055727"/>
    <w:rsid w:val="000665F4"/>
    <w:rsid w:val="00070E09"/>
    <w:rsid w:val="00071A13"/>
    <w:rsid w:val="00096CBD"/>
    <w:rsid w:val="000A6394"/>
    <w:rsid w:val="000B7FED"/>
    <w:rsid w:val="000C038A"/>
    <w:rsid w:val="000C4B16"/>
    <w:rsid w:val="000C6598"/>
    <w:rsid w:val="000D44B3"/>
    <w:rsid w:val="00145D43"/>
    <w:rsid w:val="00181C77"/>
    <w:rsid w:val="00192C46"/>
    <w:rsid w:val="001A08B3"/>
    <w:rsid w:val="001A3250"/>
    <w:rsid w:val="001A53B3"/>
    <w:rsid w:val="001A7B60"/>
    <w:rsid w:val="001B52F0"/>
    <w:rsid w:val="001B7A65"/>
    <w:rsid w:val="001D4A0A"/>
    <w:rsid w:val="001E41F3"/>
    <w:rsid w:val="0026004D"/>
    <w:rsid w:val="002640DD"/>
    <w:rsid w:val="00275D12"/>
    <w:rsid w:val="00277FB4"/>
    <w:rsid w:val="00284FEB"/>
    <w:rsid w:val="002860C4"/>
    <w:rsid w:val="002B5741"/>
    <w:rsid w:val="002D2B31"/>
    <w:rsid w:val="002E472E"/>
    <w:rsid w:val="00305409"/>
    <w:rsid w:val="003609EF"/>
    <w:rsid w:val="0036231A"/>
    <w:rsid w:val="00374DD4"/>
    <w:rsid w:val="00393589"/>
    <w:rsid w:val="003E1A36"/>
    <w:rsid w:val="00410371"/>
    <w:rsid w:val="004242F1"/>
    <w:rsid w:val="00437538"/>
    <w:rsid w:val="00442EC3"/>
    <w:rsid w:val="004456CB"/>
    <w:rsid w:val="00491FA9"/>
    <w:rsid w:val="004B75B7"/>
    <w:rsid w:val="004D2B82"/>
    <w:rsid w:val="005141D9"/>
    <w:rsid w:val="0051580D"/>
    <w:rsid w:val="005343BF"/>
    <w:rsid w:val="00547111"/>
    <w:rsid w:val="00561AEA"/>
    <w:rsid w:val="00590211"/>
    <w:rsid w:val="00592D74"/>
    <w:rsid w:val="005E2C44"/>
    <w:rsid w:val="00621188"/>
    <w:rsid w:val="006257ED"/>
    <w:rsid w:val="006271B3"/>
    <w:rsid w:val="00653DE4"/>
    <w:rsid w:val="00665C47"/>
    <w:rsid w:val="0068441B"/>
    <w:rsid w:val="00695808"/>
    <w:rsid w:val="006B46FB"/>
    <w:rsid w:val="006C1AF7"/>
    <w:rsid w:val="006E21FB"/>
    <w:rsid w:val="007326C9"/>
    <w:rsid w:val="00792342"/>
    <w:rsid w:val="007960C0"/>
    <w:rsid w:val="007977A8"/>
    <w:rsid w:val="007A2EA0"/>
    <w:rsid w:val="007B512A"/>
    <w:rsid w:val="007C2097"/>
    <w:rsid w:val="007D6A07"/>
    <w:rsid w:val="007F7259"/>
    <w:rsid w:val="008040A8"/>
    <w:rsid w:val="00826E70"/>
    <w:rsid w:val="008279FA"/>
    <w:rsid w:val="00840F17"/>
    <w:rsid w:val="008626E7"/>
    <w:rsid w:val="00864445"/>
    <w:rsid w:val="00870EE7"/>
    <w:rsid w:val="008863B9"/>
    <w:rsid w:val="008A45A6"/>
    <w:rsid w:val="008D3CCC"/>
    <w:rsid w:val="008F3789"/>
    <w:rsid w:val="008F686C"/>
    <w:rsid w:val="00913280"/>
    <w:rsid w:val="009148DE"/>
    <w:rsid w:val="00925598"/>
    <w:rsid w:val="00941E30"/>
    <w:rsid w:val="009531B0"/>
    <w:rsid w:val="009741B3"/>
    <w:rsid w:val="009777D9"/>
    <w:rsid w:val="00991B88"/>
    <w:rsid w:val="009A5753"/>
    <w:rsid w:val="009A579D"/>
    <w:rsid w:val="009E3297"/>
    <w:rsid w:val="009E7F11"/>
    <w:rsid w:val="009F734F"/>
    <w:rsid w:val="00A15379"/>
    <w:rsid w:val="00A246B6"/>
    <w:rsid w:val="00A47E70"/>
    <w:rsid w:val="00A50CF0"/>
    <w:rsid w:val="00A7671C"/>
    <w:rsid w:val="00AA2CBC"/>
    <w:rsid w:val="00AC5820"/>
    <w:rsid w:val="00AD1CD8"/>
    <w:rsid w:val="00AF4789"/>
    <w:rsid w:val="00B258BB"/>
    <w:rsid w:val="00B67B97"/>
    <w:rsid w:val="00B76093"/>
    <w:rsid w:val="00B968C8"/>
    <w:rsid w:val="00BA3EC5"/>
    <w:rsid w:val="00BA51D9"/>
    <w:rsid w:val="00BB3622"/>
    <w:rsid w:val="00BB5DFC"/>
    <w:rsid w:val="00BD279D"/>
    <w:rsid w:val="00BD527E"/>
    <w:rsid w:val="00BD6BB8"/>
    <w:rsid w:val="00C14A6C"/>
    <w:rsid w:val="00C424FD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072F"/>
    <w:rsid w:val="00DE34CF"/>
    <w:rsid w:val="00DE77B5"/>
    <w:rsid w:val="00E13F3D"/>
    <w:rsid w:val="00E34898"/>
    <w:rsid w:val="00E97C43"/>
    <w:rsid w:val="00EB09B7"/>
    <w:rsid w:val="00EE7D7C"/>
    <w:rsid w:val="00F25D98"/>
    <w:rsid w:val="00F300FB"/>
    <w:rsid w:val="00F4730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393589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26E7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26E7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826E7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6E7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26E7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26E7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26E7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26E7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26E7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826E7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826E7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26E7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26E70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826E70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26E7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826E70"/>
    <w:rPr>
      <w:rFonts w:ascii="Tahoma" w:hAnsi="Tahoma" w:cs="Tahoma"/>
      <w:shd w:val="clear" w:color="auto" w:fill="000080"/>
      <w:lang w:val="en-GB" w:eastAsia="en-US"/>
    </w:rPr>
  </w:style>
  <w:style w:type="character" w:styleId="Emphasis">
    <w:name w:val="Emphasis"/>
    <w:qFormat/>
    <w:rsid w:val="00826E70"/>
    <w:rPr>
      <w:i/>
      <w:iCs/>
    </w:rPr>
  </w:style>
  <w:style w:type="paragraph" w:styleId="Title">
    <w:name w:val="Title"/>
    <w:basedOn w:val="Normal"/>
    <w:next w:val="Normal"/>
    <w:link w:val="TitleChar"/>
    <w:qFormat/>
    <w:rsid w:val="00826E70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26E70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826E70"/>
    <w:rPr>
      <w:rFonts w:ascii="Arial" w:hAnsi="Arial"/>
      <w:lang w:val="en-GB" w:eastAsia="en-US"/>
    </w:rPr>
  </w:style>
  <w:style w:type="character" w:customStyle="1" w:styleId="NOChar">
    <w:name w:val="NO Char"/>
    <w:link w:val="NO"/>
    <w:locked/>
    <w:rsid w:val="00826E7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826E7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826E70"/>
    <w:rPr>
      <w:rFonts w:ascii="Times New Roman" w:hAnsi="Times New Roman"/>
      <w:lang w:val="en-GB" w:eastAsia="en-US"/>
    </w:rPr>
  </w:style>
  <w:style w:type="character" w:styleId="Strong">
    <w:name w:val="Strong"/>
    <w:uiPriority w:val="22"/>
    <w:qFormat/>
    <w:rsid w:val="00826E70"/>
    <w:rPr>
      <w:b/>
      <w:bCs/>
    </w:rPr>
  </w:style>
  <w:style w:type="table" w:styleId="TableGrid">
    <w:name w:val="Table Grid"/>
    <w:basedOn w:val="TableNormal"/>
    <w:rsid w:val="00826E70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826E70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826E70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826E70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826E70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826E70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826E70"/>
  </w:style>
  <w:style w:type="paragraph" w:customStyle="1" w:styleId="msonormal0">
    <w:name w:val="msonormal"/>
    <w:basedOn w:val="Normal"/>
    <w:rsid w:val="00826E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826E70"/>
  </w:style>
  <w:style w:type="character" w:customStyle="1" w:styleId="k">
    <w:name w:val="k"/>
    <w:basedOn w:val="DefaultParagraphFont"/>
    <w:rsid w:val="00826E70"/>
  </w:style>
  <w:style w:type="character" w:customStyle="1" w:styleId="p">
    <w:name w:val="p"/>
    <w:basedOn w:val="DefaultParagraphFont"/>
    <w:rsid w:val="00826E70"/>
  </w:style>
  <w:style w:type="character" w:customStyle="1" w:styleId="add-diff-note">
    <w:name w:val="add-diff-note"/>
    <w:basedOn w:val="DefaultParagraphFont"/>
    <w:rsid w:val="00826E70"/>
  </w:style>
  <w:style w:type="character" w:customStyle="1" w:styleId="c1">
    <w:name w:val="c1"/>
    <w:basedOn w:val="DefaultParagraphFont"/>
    <w:rsid w:val="00826E70"/>
  </w:style>
  <w:style w:type="character" w:customStyle="1" w:styleId="kr">
    <w:name w:val="kr"/>
    <w:basedOn w:val="DefaultParagraphFont"/>
    <w:rsid w:val="00826E70"/>
  </w:style>
  <w:style w:type="character" w:customStyle="1" w:styleId="kt">
    <w:name w:val="kt"/>
    <w:basedOn w:val="DefaultParagraphFont"/>
    <w:rsid w:val="00826E70"/>
  </w:style>
  <w:style w:type="character" w:customStyle="1" w:styleId="o">
    <w:name w:val="o"/>
    <w:basedOn w:val="DefaultParagraphFont"/>
    <w:rsid w:val="00826E70"/>
  </w:style>
  <w:style w:type="character" w:customStyle="1" w:styleId="s">
    <w:name w:val="s"/>
    <w:basedOn w:val="DefaultParagraphFont"/>
    <w:rsid w:val="00826E70"/>
  </w:style>
  <w:style w:type="character" w:customStyle="1" w:styleId="mi">
    <w:name w:val="mi"/>
    <w:basedOn w:val="DefaultParagraphFont"/>
    <w:rsid w:val="00826E70"/>
  </w:style>
  <w:style w:type="character" w:customStyle="1" w:styleId="cm">
    <w:name w:val="cm"/>
    <w:basedOn w:val="DefaultParagraphFont"/>
    <w:rsid w:val="00826E70"/>
  </w:style>
  <w:style w:type="paragraph" w:customStyle="1" w:styleId="b10">
    <w:name w:val="b1"/>
    <w:basedOn w:val="Normal"/>
    <w:rsid w:val="00826E70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THChar">
    <w:name w:val="TH Char"/>
    <w:link w:val="TH"/>
    <w:qFormat/>
    <w:rsid w:val="00826E70"/>
    <w:rPr>
      <w:rFonts w:ascii="Arial" w:hAnsi="Arial"/>
      <w:b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F4730C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582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9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7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2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0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04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08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39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42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0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91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0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9416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8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12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1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7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23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61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77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2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88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52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93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1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1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4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50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4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5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90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05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66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47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40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4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6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029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1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3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8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9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073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55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47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13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2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8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27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1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01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1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4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1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4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1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87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859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32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7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0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68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0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20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87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0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5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720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31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72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94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7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13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475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47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0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4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2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9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72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21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0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5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1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0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39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04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753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10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27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78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4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4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93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2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5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65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99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785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44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14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6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6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4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24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38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0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2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28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99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23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13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22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0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2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61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31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152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10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96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4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93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4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04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2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89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29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98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95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0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4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76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664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801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63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76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84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72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801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9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9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57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885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6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51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269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37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6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5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24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4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08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9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4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25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2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3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7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55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6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0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62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30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2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42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16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1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3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25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9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67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00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4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3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7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9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74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7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4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9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3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79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96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46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2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67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87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94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76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054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96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50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4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4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80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2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77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7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160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584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20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77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15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1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7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2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642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7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382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7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66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22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1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45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5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0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99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58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51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90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3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90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04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06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7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9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4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12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2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26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7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8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5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2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63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765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19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0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3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6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81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971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6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05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0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4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82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9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2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0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96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63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88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37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36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0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24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13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39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25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23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105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21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8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3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53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49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57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21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1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12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69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2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264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8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43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39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8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93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8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49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37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04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57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9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7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443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0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52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3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44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5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772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59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32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86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851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596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83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291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131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7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5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85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5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56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064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9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4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5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4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34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1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200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39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5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44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7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56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1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6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22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92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0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889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4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02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8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70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67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422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08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701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4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72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28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0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9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4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88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61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92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75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4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86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0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832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21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6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93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676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48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5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7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85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806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8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45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39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3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3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910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4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121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4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93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02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09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8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6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4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56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67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393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8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301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6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25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4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7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7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1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5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20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3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05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38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72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89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77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8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33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9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59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24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06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7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62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64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466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70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45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8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93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949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93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13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2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1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420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5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24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17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43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732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6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03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01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95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95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9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239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95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42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01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90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0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311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1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8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22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77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584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29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1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9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95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2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58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0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05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8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51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49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1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05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829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416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0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0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84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24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41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1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1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3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90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92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95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6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063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0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2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9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322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5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471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5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88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0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7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39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2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2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82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1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5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834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00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7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8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45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49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87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0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9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4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90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7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97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59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04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77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8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5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361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39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632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016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46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902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92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97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515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29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3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205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1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4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5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07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48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04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5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75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63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1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29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2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885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2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89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2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83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8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7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82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097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36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6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9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0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9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7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1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9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83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2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2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48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8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00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49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42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76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1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88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7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36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78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1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52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3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2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57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47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3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58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0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0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475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9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4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0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592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9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45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5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2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46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53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63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79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21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57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7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29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67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27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08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65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1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871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32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062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9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0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9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605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466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20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340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36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91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05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43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95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9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362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8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72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9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83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15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3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95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19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7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35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80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7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11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3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7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7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44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0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35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3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46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9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8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9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1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5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526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86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5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7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9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25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6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1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0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6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3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65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651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0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9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88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81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45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81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57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22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1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69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91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02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1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3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1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14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44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88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872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264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39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9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7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13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79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86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20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336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70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56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90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6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589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4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67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92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1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0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5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05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6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93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4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98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983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7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1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97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695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4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77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0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9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6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9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6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9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35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363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32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48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02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84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41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49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7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683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05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9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95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50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289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2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39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57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90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68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7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83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0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85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6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705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060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8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8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364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3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3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8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161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1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92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1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134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8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3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1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75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649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23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35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2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39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88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0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9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7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0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1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8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2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2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59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88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5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4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14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6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31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41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rg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32</Pages>
  <Words>13920</Words>
  <Characters>79350</Characters>
  <Application>Microsoft Office Word</Application>
  <DocSecurity>0</DocSecurity>
  <Lines>661</Lines>
  <Paragraphs>186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22</cp:revision>
  <cp:lastPrinted>1899-12-31T23:00:00Z</cp:lastPrinted>
  <dcterms:created xsi:type="dcterms:W3CDTF">2024-04-09T09:16:00Z</dcterms:created>
  <dcterms:modified xsi:type="dcterms:W3CDTF">2024-04-15T07:45:00Z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2024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Dec 2023</vt:lpwstr>
  </property>
  <property fmtid="{D5CDD505-2E9C-101B-9397-08002B2CF9AE}" pid="8" name="EndDate">
    <vt:lpwstr>31st Dec 2024</vt:lpwstr>
  </property>
  <property fmtid="{D5CDD505-2E9C-101B-9397-08002B2CF9AE}" pid="9" name="Tdoc#">
    <vt:lpwstr>R5s240284</vt:lpwstr>
  </property>
  <property fmtid="{D5CDD505-2E9C-101B-9397-08002B2CF9AE}" pid="10" name="Spec#">
    <vt:lpwstr>38.523-3</vt:lpwstr>
  </property>
  <property fmtid="{D5CDD505-2E9C-101B-9397-08002B2CF9AE}" pid="11" name="Cr#">
    <vt:lpwstr>3412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Correction to NR5GC Processing Delay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2024-04-02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2024-04-02T12:35:04Z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97899d44-1cf4-4051-b686-0581a156e558</vt:lpwstr>
  </property>
  <property fmtid="{D5CDD505-2E9C-101B-9397-08002B2CF9AE}" pid="27" name="MSIP_Label_9764cdcd-3664-4d05-9615-7cbf65a4f0a8_ContentBits">
    <vt:lpwstr>0</vt:lpwstr>
  </property>
</Properties>
</file>