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EE30E" w14:textId="77777777" w:rsidR="00D66AC4" w:rsidRDefault="00D66AC4" w:rsidP="00D66A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R5s240269</w:t>
        </w:r>
      </w:fldSimple>
    </w:p>
    <w:p w14:paraId="3389650E" w14:textId="77777777" w:rsidR="00D66AC4" w:rsidRDefault="00000000" w:rsidP="00D66AC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66AC4" w:rsidRPr="00BA51D9">
          <w:rPr>
            <w:b/>
            <w:noProof/>
            <w:sz w:val="24"/>
          </w:rPr>
          <w:t>Online</w:t>
        </w:r>
      </w:fldSimple>
      <w:r w:rsidR="00D66AC4">
        <w:rPr>
          <w:b/>
          <w:noProof/>
          <w:sz w:val="24"/>
        </w:rPr>
        <w:t xml:space="preserve">, </w:t>
      </w:r>
      <w:r w:rsidR="00D66AC4">
        <w:fldChar w:fldCharType="begin"/>
      </w:r>
      <w:r w:rsidR="00D66AC4">
        <w:instrText xml:space="preserve"> DOCPROPERTY  Country  \* MERGEFORMAT </w:instrText>
      </w:r>
      <w:r w:rsidR="00D66AC4">
        <w:fldChar w:fldCharType="end"/>
      </w:r>
      <w:r w:rsidR="00D66AC4">
        <w:rPr>
          <w:b/>
          <w:noProof/>
          <w:sz w:val="24"/>
        </w:rPr>
        <w:t xml:space="preserve">, </w:t>
      </w:r>
      <w:fldSimple w:instr=" DOCPROPERTY  StartDate  \* MERGEFORMAT ">
        <w:r w:rsidR="00D66AC4" w:rsidRPr="00BA51D9">
          <w:rPr>
            <w:b/>
            <w:noProof/>
            <w:sz w:val="24"/>
          </w:rPr>
          <w:t>8th Dec 2023</w:t>
        </w:r>
      </w:fldSimple>
      <w:r w:rsidR="00D66AC4">
        <w:rPr>
          <w:b/>
          <w:noProof/>
          <w:sz w:val="24"/>
        </w:rPr>
        <w:t xml:space="preserve"> - </w:t>
      </w:r>
      <w:fldSimple w:instr=" DOCPROPERTY  EndDate  \* MERGEFORMAT ">
        <w:r w:rsidR="00D66AC4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6AC4" w14:paraId="68DECE10" w14:textId="77777777" w:rsidTr="008A3A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6A32D" w14:textId="77777777" w:rsidR="00D66AC4" w:rsidRDefault="00D66AC4" w:rsidP="008A3A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66AC4" w14:paraId="3A6B7534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4180D" w14:textId="77777777" w:rsidR="00D66AC4" w:rsidRDefault="00D66AC4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6AC4" w14:paraId="7E2B2659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C147F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0CBCA2FD" w14:textId="77777777" w:rsidTr="008A3A02">
        <w:tc>
          <w:tcPr>
            <w:tcW w:w="142" w:type="dxa"/>
            <w:tcBorders>
              <w:left w:val="single" w:sz="4" w:space="0" w:color="auto"/>
            </w:tcBorders>
          </w:tcPr>
          <w:p w14:paraId="586B18D8" w14:textId="77777777" w:rsidR="00D66AC4" w:rsidRDefault="00D66AC4" w:rsidP="008A3A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A501B2" w14:textId="77777777" w:rsidR="00D66AC4" w:rsidRPr="00410371" w:rsidRDefault="00000000" w:rsidP="008A3A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AC4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83EBA5F" w14:textId="77777777" w:rsidR="00D66AC4" w:rsidRDefault="00D66AC4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808489" w14:textId="77777777" w:rsidR="00D66AC4" w:rsidRPr="00410371" w:rsidRDefault="00000000" w:rsidP="008A3A0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6AC4" w:rsidRPr="00410371">
                <w:rPr>
                  <w:b/>
                  <w:noProof/>
                  <w:sz w:val="28"/>
                </w:rPr>
                <w:t>3404</w:t>
              </w:r>
            </w:fldSimple>
          </w:p>
        </w:tc>
        <w:tc>
          <w:tcPr>
            <w:tcW w:w="709" w:type="dxa"/>
          </w:tcPr>
          <w:p w14:paraId="12695430" w14:textId="77777777" w:rsidR="00D66AC4" w:rsidRDefault="00D66AC4" w:rsidP="008A3A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CF75CC" w14:textId="77777777" w:rsidR="00D66AC4" w:rsidRPr="00410371" w:rsidRDefault="00000000" w:rsidP="008A3A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66AC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E7146F" w14:textId="77777777" w:rsidR="00D66AC4" w:rsidRDefault="00D66AC4" w:rsidP="008A3A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7D3F2" w14:textId="77777777" w:rsidR="00D66AC4" w:rsidRPr="00410371" w:rsidRDefault="00000000" w:rsidP="008A3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AC4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5ABACA" w14:textId="77777777" w:rsidR="00D66AC4" w:rsidRDefault="00D66AC4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D66AC4" w14:paraId="23173067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581F4" w14:textId="77777777" w:rsidR="00D66AC4" w:rsidRDefault="00D66AC4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D66AC4" w14:paraId="21EF1520" w14:textId="77777777" w:rsidTr="008A3A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8B330" w14:textId="77777777" w:rsidR="00D66AC4" w:rsidRPr="00F25D98" w:rsidRDefault="00D66AC4" w:rsidP="008A3A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6AC4" w14:paraId="5F750977" w14:textId="77777777" w:rsidTr="008A3A02">
        <w:tc>
          <w:tcPr>
            <w:tcW w:w="9641" w:type="dxa"/>
            <w:gridSpan w:val="9"/>
          </w:tcPr>
          <w:p w14:paraId="6C0A3A8C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F8F6C5" w14:textId="77777777" w:rsidR="00D66AC4" w:rsidRDefault="00D66AC4" w:rsidP="00D66A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6AC4" w14:paraId="5D57E04F" w14:textId="77777777" w:rsidTr="008A3A02">
        <w:tc>
          <w:tcPr>
            <w:tcW w:w="2835" w:type="dxa"/>
          </w:tcPr>
          <w:p w14:paraId="151FA38F" w14:textId="77777777" w:rsidR="00D66AC4" w:rsidRDefault="00D66AC4" w:rsidP="008A3A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D25D11" w14:textId="77777777" w:rsidR="00D66AC4" w:rsidRDefault="00D66AC4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495741" w14:textId="77777777" w:rsidR="00D66AC4" w:rsidRDefault="00D66AC4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A518AE" w14:textId="77777777" w:rsidR="00D66AC4" w:rsidRDefault="00D66AC4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B08A4D" w14:textId="77777777" w:rsidR="00D66AC4" w:rsidRDefault="00D66AC4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B68390" w14:textId="77777777" w:rsidR="00D66AC4" w:rsidRDefault="00D66AC4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E2121D" w14:textId="77777777" w:rsidR="00D66AC4" w:rsidRDefault="00D66AC4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DDC478" w14:textId="77777777" w:rsidR="00D66AC4" w:rsidRDefault="00D66AC4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C6F2A8" w14:textId="77777777" w:rsidR="00D66AC4" w:rsidRDefault="00D66AC4" w:rsidP="008A3A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452945" w14:textId="77777777" w:rsidR="00D66AC4" w:rsidRDefault="00D66AC4" w:rsidP="00D66A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6AC4" w14:paraId="7FFEEB24" w14:textId="77777777" w:rsidTr="008A3A02">
        <w:tc>
          <w:tcPr>
            <w:tcW w:w="9640" w:type="dxa"/>
            <w:gridSpan w:val="11"/>
          </w:tcPr>
          <w:p w14:paraId="6B4CE520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425925B9" w14:textId="77777777" w:rsidTr="008A3A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8FC148" w14:textId="77777777" w:rsidR="00D66AC4" w:rsidRDefault="00D66AC4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6D514" w14:textId="77777777" w:rsidR="00D66AC4" w:rsidRDefault="00000000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6AC4">
                <w:t>Correction to NR MAC test case 7.1.1.6.2</w:t>
              </w:r>
            </w:fldSimple>
          </w:p>
        </w:tc>
      </w:tr>
      <w:tr w:rsidR="00D66AC4" w14:paraId="7E7C3F0C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710912A8" w14:textId="77777777" w:rsidR="00D66AC4" w:rsidRDefault="00D66AC4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1D98D1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1706CB27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7F8BA73E" w14:textId="77777777" w:rsidR="00D66AC4" w:rsidRDefault="00D66AC4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9BE757" w14:textId="77777777" w:rsidR="00D66AC4" w:rsidRDefault="00000000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AC4">
                <w:rPr>
                  <w:noProof/>
                </w:rPr>
                <w:t>ROHDE &amp; SCHWARZ</w:t>
              </w:r>
            </w:fldSimple>
          </w:p>
        </w:tc>
      </w:tr>
      <w:tr w:rsidR="00D66AC4" w14:paraId="09708AFC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7AAC42C6" w14:textId="77777777" w:rsidR="00D66AC4" w:rsidRDefault="00D66AC4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A9B31" w14:textId="28320BCF" w:rsidR="00D66AC4" w:rsidRDefault="00D66AC4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66AC4" w14:paraId="682F1AC8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3D909367" w14:textId="77777777" w:rsidR="00D66AC4" w:rsidRDefault="00D66AC4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73B68C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085BE4A8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722369A8" w14:textId="77777777" w:rsidR="00D66AC4" w:rsidRDefault="00D66AC4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994DA9" w14:textId="77777777" w:rsidR="00D66AC4" w:rsidRDefault="00000000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66AC4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454182" w14:textId="77777777" w:rsidR="00D66AC4" w:rsidRDefault="00D66AC4" w:rsidP="008A3A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EEE64" w14:textId="77777777" w:rsidR="00D66AC4" w:rsidRDefault="00D66AC4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C6E2F" w14:textId="77777777" w:rsidR="00D66AC4" w:rsidRDefault="00000000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AC4">
                <w:rPr>
                  <w:noProof/>
                </w:rPr>
                <w:t>2024-03-26</w:t>
              </w:r>
            </w:fldSimple>
          </w:p>
        </w:tc>
      </w:tr>
      <w:tr w:rsidR="00D66AC4" w14:paraId="1B2B6016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485FC3F1" w14:textId="77777777" w:rsidR="00D66AC4" w:rsidRDefault="00D66AC4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ECD642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E4766C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9FDBEA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C448D9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1D1C5F80" w14:textId="77777777" w:rsidTr="008A3A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11E8C2" w14:textId="77777777" w:rsidR="00D66AC4" w:rsidRDefault="00D66AC4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B403B" w14:textId="77777777" w:rsidR="00D66AC4" w:rsidRDefault="00000000" w:rsidP="008A3A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66AC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7BE489" w14:textId="77777777" w:rsidR="00D66AC4" w:rsidRDefault="00D66AC4" w:rsidP="008A3A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FB3216" w14:textId="77777777" w:rsidR="00D66AC4" w:rsidRDefault="00D66AC4" w:rsidP="008A3A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BD596D" w14:textId="77777777" w:rsidR="00D66AC4" w:rsidRDefault="00000000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AC4">
                <w:rPr>
                  <w:noProof/>
                </w:rPr>
                <w:t>Rel-17</w:t>
              </w:r>
            </w:fldSimple>
          </w:p>
        </w:tc>
      </w:tr>
      <w:tr w:rsidR="00D66AC4" w14:paraId="4935F7D1" w14:textId="77777777" w:rsidTr="008A3A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886E1D" w14:textId="77777777" w:rsidR="00D66AC4" w:rsidRDefault="00D66AC4" w:rsidP="008A3A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F54CB6" w14:textId="77777777" w:rsidR="00D66AC4" w:rsidRDefault="00D66AC4" w:rsidP="008A3A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8CDDD3" w14:textId="77777777" w:rsidR="00D66AC4" w:rsidRDefault="00D66AC4" w:rsidP="008A3A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26BD38" w14:textId="77777777" w:rsidR="00D66AC4" w:rsidRPr="007C2097" w:rsidRDefault="00D66AC4" w:rsidP="008A3A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66AC4" w14:paraId="7CC20487" w14:textId="77777777" w:rsidTr="008A3A02">
        <w:tc>
          <w:tcPr>
            <w:tcW w:w="1843" w:type="dxa"/>
          </w:tcPr>
          <w:p w14:paraId="3670EB09" w14:textId="77777777" w:rsidR="00D66AC4" w:rsidRDefault="00D66AC4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F59781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69594DFE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34B8FD" w14:textId="77777777" w:rsidR="00D66AC4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984D3" w14:textId="04690418" w:rsidR="00D66AC4" w:rsidRDefault="00D66AC4" w:rsidP="00D66AC4">
            <w:pPr>
              <w:pStyle w:val="CRCoverPage"/>
              <w:spacing w:after="0"/>
              <w:ind w:left="100"/>
              <w:rPr>
                <w:noProof/>
              </w:rPr>
            </w:pPr>
            <w:r w:rsidRPr="005E2F7D">
              <w:rPr>
                <w:noProof/>
              </w:rPr>
              <w:t xml:space="preserve">For the first two RLC PDUs, the function f_NR_ReturnDefaultPDCP_PDU was </w:t>
            </w:r>
            <w:r>
              <w:rPr>
                <w:noProof/>
              </w:rPr>
              <w:t xml:space="preserve">should be </w:t>
            </w:r>
            <w:r w:rsidRPr="005E2F7D">
              <w:rPr>
                <w:noProof/>
              </w:rPr>
              <w:t>called which takes care of setting the PDCP SN either to 18 bit or 12 bit based on RedCap Support</w:t>
            </w:r>
          </w:p>
        </w:tc>
      </w:tr>
      <w:tr w:rsidR="00D66AC4" w14:paraId="57354789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20415" w14:textId="77777777" w:rsidR="00D66AC4" w:rsidRDefault="00D66AC4" w:rsidP="00D66A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33684E" w14:textId="77777777" w:rsidR="00D66AC4" w:rsidRDefault="00D66AC4" w:rsidP="00D66A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352D81B0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62C63" w14:textId="77777777" w:rsidR="00D66AC4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E18EBC" w14:textId="4BCECD02" w:rsidR="00D66AC4" w:rsidRDefault="00D66AC4" w:rsidP="00D66AC4">
            <w:pPr>
              <w:pStyle w:val="CRCoverPage"/>
              <w:spacing w:after="0"/>
              <w:ind w:left="100"/>
              <w:rPr>
                <w:noProof/>
              </w:rPr>
            </w:pPr>
            <w:r w:rsidRPr="005E2F7D">
              <w:rPr>
                <w:noProof/>
              </w:rPr>
              <w:t>function f_NR_ReturnDefaultPDCP_PDU</w:t>
            </w:r>
            <w:r>
              <w:rPr>
                <w:noProof/>
              </w:rPr>
              <w:t xml:space="preserve"> is used.</w:t>
            </w:r>
          </w:p>
        </w:tc>
      </w:tr>
      <w:tr w:rsidR="00D66AC4" w14:paraId="4AAB08B5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50A0A" w14:textId="77777777" w:rsidR="00D66AC4" w:rsidRDefault="00D66AC4" w:rsidP="00D66A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EF7F3" w14:textId="77777777" w:rsidR="00D66AC4" w:rsidRDefault="00D66AC4" w:rsidP="00D66A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36B5C124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9E305" w14:textId="77777777" w:rsidR="00D66AC4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6F36F" w14:textId="579B99B8" w:rsidR="00D66AC4" w:rsidRDefault="00D66AC4" w:rsidP="00D66AC4">
            <w:pPr>
              <w:pStyle w:val="CRCoverPage"/>
              <w:spacing w:after="0"/>
              <w:ind w:left="100"/>
              <w:rPr>
                <w:noProof/>
              </w:rPr>
            </w:pPr>
            <w:r w:rsidRPr="00143E99">
              <w:rPr>
                <w:noProof/>
              </w:rPr>
              <w:t>A conformant</w:t>
            </w:r>
            <w:r>
              <w:rPr>
                <w:noProof/>
              </w:rPr>
              <w:t xml:space="preserve"> RedCap</w:t>
            </w:r>
            <w:r w:rsidRPr="00143E99">
              <w:rPr>
                <w:noProof/>
              </w:rPr>
              <w:t xml:space="preserve"> UE </w:t>
            </w:r>
            <w:r w:rsidRPr="00143E99">
              <w:rPr>
                <w:rFonts w:cs="Arial"/>
                <w:lang w:eastAsia="en-GB"/>
              </w:rPr>
              <w:t>may fail the test case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D66AC4" w14:paraId="62C46618" w14:textId="77777777" w:rsidTr="008A3A02">
        <w:tc>
          <w:tcPr>
            <w:tcW w:w="2694" w:type="dxa"/>
            <w:gridSpan w:val="2"/>
          </w:tcPr>
          <w:p w14:paraId="75BF576B" w14:textId="77777777" w:rsidR="00D66AC4" w:rsidRDefault="00D66AC4" w:rsidP="00D66A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899FCD" w14:textId="77777777" w:rsidR="00D66AC4" w:rsidRDefault="00D66AC4" w:rsidP="00D66A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1A5F9396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8D92C4" w14:textId="77777777" w:rsidR="00D66AC4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44033" w14:textId="07651970" w:rsidR="00D66AC4" w:rsidRDefault="00D66AC4" w:rsidP="00D66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7.1.1.6.2.ENDC, 7.1.1.6.2.NR5GC</w:t>
            </w:r>
          </w:p>
        </w:tc>
      </w:tr>
      <w:tr w:rsidR="00D66AC4" w14:paraId="1B087FA9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D97AA" w14:textId="77777777" w:rsidR="00D66AC4" w:rsidRDefault="00D66AC4" w:rsidP="00D66A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03B1D" w14:textId="77777777" w:rsidR="00D66AC4" w:rsidRDefault="00D66AC4" w:rsidP="00D66A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4F2F051D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62BBF" w14:textId="77777777" w:rsidR="00D66AC4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8FE73" w14:textId="77777777" w:rsidR="00D66AC4" w:rsidRDefault="00D66AC4" w:rsidP="00D66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66673B" w14:textId="77777777" w:rsidR="00D66AC4" w:rsidRDefault="00D66AC4" w:rsidP="00D66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931A06" w14:textId="77777777" w:rsidR="00D66AC4" w:rsidRDefault="00D66AC4" w:rsidP="00D66A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5A3EFC" w14:textId="77777777" w:rsidR="00D66AC4" w:rsidRDefault="00D66AC4" w:rsidP="00D66A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AC4" w14:paraId="3DDDAE83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12E2" w14:textId="77777777" w:rsidR="00D66AC4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550C7" w14:textId="77777777" w:rsidR="00D66AC4" w:rsidRDefault="00D66AC4" w:rsidP="00D66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8B29E" w14:textId="75FD4E41" w:rsidR="00D66AC4" w:rsidRDefault="00D66AC4" w:rsidP="00D66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92673" w14:textId="77777777" w:rsidR="00D66AC4" w:rsidRDefault="00D66AC4" w:rsidP="00D66A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4D575" w14:textId="22FBBF2B" w:rsidR="00D66AC4" w:rsidRDefault="00D66AC4" w:rsidP="00D66A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AC4" w14:paraId="5CAE411A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CBC97" w14:textId="77777777" w:rsidR="00D66AC4" w:rsidRDefault="00D66AC4" w:rsidP="00D66A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5BE75D" w14:textId="77777777" w:rsidR="00D66AC4" w:rsidRDefault="00D66AC4" w:rsidP="00D66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7B406" w14:textId="11AFFED7" w:rsidR="00D66AC4" w:rsidRDefault="00D66AC4" w:rsidP="00D66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5230D6" w14:textId="77777777" w:rsidR="00D66AC4" w:rsidRDefault="00D66AC4" w:rsidP="00D66A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82F5F" w14:textId="2EE1AC97" w:rsidR="00D66AC4" w:rsidRDefault="00D66AC4" w:rsidP="00D66A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AC4" w14:paraId="23945109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478C2" w14:textId="77777777" w:rsidR="00D66AC4" w:rsidRDefault="00D66AC4" w:rsidP="00D66A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97D0C" w14:textId="77777777" w:rsidR="00D66AC4" w:rsidRDefault="00D66AC4" w:rsidP="00D66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F15A4" w14:textId="27D02EE3" w:rsidR="00D66AC4" w:rsidRDefault="00D66AC4" w:rsidP="00D66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CE1E14" w14:textId="77777777" w:rsidR="00D66AC4" w:rsidRDefault="00D66AC4" w:rsidP="00D66A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4B584" w14:textId="22A6D9C6" w:rsidR="00D66AC4" w:rsidRDefault="00D66AC4" w:rsidP="00D66A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AC4" w14:paraId="58EC8182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59612" w14:textId="77777777" w:rsidR="00D66AC4" w:rsidRDefault="00D66AC4" w:rsidP="00D66A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AF52C" w14:textId="77777777" w:rsidR="00D66AC4" w:rsidRDefault="00D66AC4" w:rsidP="00D66AC4">
            <w:pPr>
              <w:pStyle w:val="CRCoverPage"/>
              <w:spacing w:after="0"/>
              <w:rPr>
                <w:noProof/>
              </w:rPr>
            </w:pPr>
          </w:p>
        </w:tc>
      </w:tr>
      <w:tr w:rsidR="00D66AC4" w14:paraId="5AD6B976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3140FB" w14:textId="77777777" w:rsidR="00D66AC4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68E1C" w14:textId="77777777" w:rsidR="00D66AC4" w:rsidRDefault="00D66AC4" w:rsidP="00D66A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6AC4" w:rsidRPr="008863B9" w14:paraId="7FB7CD45" w14:textId="77777777" w:rsidTr="008A3A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5D648" w14:textId="77777777" w:rsidR="00D66AC4" w:rsidRPr="008863B9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4A7001" w14:textId="77777777" w:rsidR="00D66AC4" w:rsidRPr="008863B9" w:rsidRDefault="00D66AC4" w:rsidP="00D66A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6AC4" w14:paraId="00F79B09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ADA62" w14:textId="77777777" w:rsidR="00D66AC4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8C76E" w14:textId="77777777" w:rsidR="00D66AC4" w:rsidRDefault="00D66AC4" w:rsidP="00D66A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7A67374" w14:textId="77777777" w:rsidR="00D66AC4" w:rsidRDefault="00D66AC4" w:rsidP="00D66AC4">
      <w:pPr>
        <w:rPr>
          <w:noProof/>
        </w:rPr>
      </w:pPr>
    </w:p>
    <w:p w14:paraId="22AA62B8" w14:textId="77777777" w:rsidR="005769EE" w:rsidRDefault="005769EE" w:rsidP="005769EE">
      <w:pPr>
        <w:pStyle w:val="CRCoverPage"/>
        <w:spacing w:after="0"/>
        <w:rPr>
          <w:noProof/>
          <w:sz w:val="8"/>
          <w:szCs w:val="8"/>
        </w:rPr>
      </w:pPr>
    </w:p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62349046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19976C70" w14:textId="4553F1BB" w:rsidR="006B16E4" w:rsidRDefault="00444FB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B16E4" w:rsidRPr="003A1E07">
        <w:rPr>
          <w:rFonts w:ascii="Arial" w:hAnsi="Arial" w:cs="Arial"/>
          <w:iCs/>
          <w:noProof/>
        </w:rPr>
        <w:t>Table of Contents</w:t>
      </w:r>
      <w:r w:rsidR="006B16E4">
        <w:rPr>
          <w:noProof/>
        </w:rPr>
        <w:tab/>
      </w:r>
      <w:r w:rsidR="006B16E4">
        <w:rPr>
          <w:noProof/>
        </w:rPr>
        <w:fldChar w:fldCharType="begin"/>
      </w:r>
      <w:r w:rsidR="006B16E4">
        <w:rPr>
          <w:noProof/>
        </w:rPr>
        <w:instrText xml:space="preserve"> PAGEREF _Toc162349046 \h </w:instrText>
      </w:r>
      <w:r w:rsidR="006B16E4">
        <w:rPr>
          <w:noProof/>
        </w:rPr>
      </w:r>
      <w:r w:rsidR="006B16E4">
        <w:rPr>
          <w:noProof/>
        </w:rPr>
        <w:fldChar w:fldCharType="separate"/>
      </w:r>
      <w:r w:rsidR="006B16E4">
        <w:rPr>
          <w:noProof/>
        </w:rPr>
        <w:t>3</w:t>
      </w:r>
      <w:r w:rsidR="006B16E4">
        <w:rPr>
          <w:noProof/>
        </w:rPr>
        <w:fldChar w:fldCharType="end"/>
      </w:r>
    </w:p>
    <w:p w14:paraId="6127B77D" w14:textId="4CBEF2A8" w:rsidR="006B16E4" w:rsidRDefault="006B16E4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3A1E07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3A1E07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_Toc162349047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BB71618" w14:textId="06CAD392" w:rsidR="006B16E4" w:rsidRDefault="006B16E4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3A1E07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3A1E07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_Toc162349048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9D76ED6" w14:textId="19EFA56F" w:rsidR="006B16E4" w:rsidRDefault="006B16E4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3A1E07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3A1E07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_Toc162349049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1725A0D3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62349047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6D01DE2B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165F79"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62349048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62349049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08A4D7F5" w:rsidR="00273EC8" w:rsidRPr="000D7399" w:rsidRDefault="004063FA" w:rsidP="00A03A2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function f</w:t>
            </w:r>
            <w:r w:rsidRPr="007B1862">
              <w:rPr>
                <w:rFonts w:ascii="Arial" w:hAnsi="Arial"/>
              </w:rPr>
              <w:t>_TC_7_1_1_6_</w:t>
            </w:r>
            <w:r w:rsidR="007842F8">
              <w:rPr>
                <w:rFonts w:ascii="Arial" w:hAnsi="Arial"/>
              </w:rPr>
              <w:t>2</w:t>
            </w:r>
            <w:r w:rsidRPr="007B1862">
              <w:rPr>
                <w:rFonts w:ascii="Arial" w:hAnsi="Arial"/>
              </w:rPr>
              <w:t>_NR_TestBody1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4F416FA8" w:rsidR="00CF375B" w:rsidRPr="005E2F7D" w:rsidRDefault="005E2F7D" w:rsidP="005571C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5E2F7D">
              <w:rPr>
                <w:rFonts w:ascii="Arial" w:hAnsi="Arial" w:cs="Arial"/>
                <w:noProof/>
              </w:rPr>
              <w:t>For the first two RLC PDUs, the function f_NR_ReturnDefaultPDCP_PDU was should be called which takes care of setting the PDCP SN either to 18 bit or 12 bit based on RedCap Support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3EAD4A9C" w:rsidR="00DE4E0A" w:rsidRPr="005571C5" w:rsidRDefault="005E2F7D" w:rsidP="005E2F7D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5E2F7D">
              <w:rPr>
                <w:noProof/>
              </w:rPr>
              <w:t>function f_NR_ReturnDefaultPDCP_PDU</w:t>
            </w:r>
            <w:r>
              <w:rPr>
                <w:noProof/>
              </w:rPr>
              <w:t xml:space="preserve"> is used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60D042D2" w:rsidR="00DE4E0A" w:rsidRPr="000D7399" w:rsidRDefault="004063FA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C826E6">
              <w:rPr>
                <w:rFonts w:ascii="Arial" w:hAnsi="Arial" w:cs="Arial"/>
                <w:lang w:val="en-IN" w:eastAsia="en-GB"/>
              </w:rPr>
              <w:t>MAC_SPS_TC_Common_NR</w:t>
            </w:r>
            <w:proofErr w:type="spellEnd"/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3223B9" w:rsidRPr="00E12CDE" w14:paraId="27B21B4A" w14:textId="77777777" w:rsidTr="00A03A20">
        <w:tc>
          <w:tcPr>
            <w:tcW w:w="1985" w:type="dxa"/>
          </w:tcPr>
          <w:p w14:paraId="4EF042FE" w14:textId="3E240249" w:rsidR="003223B9" w:rsidRPr="003223B9" w:rsidRDefault="00CA32D1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</w:t>
            </w:r>
            <w:r w:rsidR="003223B9" w:rsidRPr="003223B9">
              <w:rPr>
                <w:rFonts w:ascii="Arial" w:hAnsi="Arial"/>
                <w:b/>
                <w:highlight w:val="cyan"/>
              </w:rPr>
              <w:t>160 Comments</w:t>
            </w:r>
          </w:p>
        </w:tc>
        <w:tc>
          <w:tcPr>
            <w:tcW w:w="7654" w:type="dxa"/>
          </w:tcPr>
          <w:p w14:paraId="7246F857" w14:textId="35AE1C2C" w:rsidR="003223B9" w:rsidRPr="003223B9" w:rsidRDefault="003223B9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3223B9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1684A5AF" w14:textId="0CCCF0DB" w:rsidR="00273EC8" w:rsidRDefault="00273EC8" w:rsidP="00273EC8"/>
    <w:p w14:paraId="2D40B004" w14:textId="62DBFE96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78AB40D5" w14:textId="77777777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>function f_TC_7_1_1_6_2_NR_TestBody1(</w:t>
            </w:r>
            <w:proofErr w:type="spellStart"/>
            <w:r w:rsidRPr="005E2F7D">
              <w:rPr>
                <w:rFonts w:ascii="Courier New" w:hAnsi="Courier New" w:cs="Courier New"/>
                <w:sz w:val="18"/>
                <w:szCs w:val="18"/>
              </w:rPr>
              <w:t>DRB_Identity</w:t>
            </w:r>
            <w:proofErr w:type="spellEnd"/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5E2F7D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</w:p>
          <w:p w14:paraId="5CE315A0" w14:textId="77777777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) runs on NR_BASE_PTC</w:t>
            </w:r>
          </w:p>
          <w:p w14:paraId="21D080ED" w14:textId="0EC18AD9" w:rsidR="004063FA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DD03DC6" w14:textId="77777777" w:rsid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F69EF8D" w14:textId="63E0F25B" w:rsidR="004063FA" w:rsidRDefault="005E2F7D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="004063FA"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7BE6879" w14:textId="6EBAB482" w:rsidR="005E2F7D" w:rsidRDefault="005E2F7D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493EFC8" w14:textId="77777777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// @siclog "Step 3" </w:t>
            </w:r>
            <w:proofErr w:type="spellStart"/>
            <w:r w:rsidRPr="005E2F7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E2F7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A62B035" w14:textId="77777777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  v_EncodedRlcPdu1 := f_NR_RLC_UMD_FullPDU_Encvalue(f_NR_PDCP_PDU_Encvalue(cs_NR_PDCP_PDU_18B(0, crs_NR_PDCP_SDU_96B)));</w:t>
            </w:r>
          </w:p>
          <w:p w14:paraId="0BABD52B" w14:textId="3F9326B2" w:rsid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  v_EncodedRlcPdu2 := f_NR_RLC_UMD_FullPDU_Encvalue(f_NR_PDCP_PDU_Encvalue(cs_NR_PDCP_PDU_18B(1, crs_NR_PDCP_SDU_96B1)));</w:t>
            </w:r>
          </w:p>
          <w:p w14:paraId="0B404FDC" w14:textId="3D44728E" w:rsid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5EB7DF1" w14:textId="6AC969ED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B72381C" w14:textId="68D12873" w:rsidR="004063FA" w:rsidRPr="005571C5" w:rsidRDefault="004063FA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734B2D24" w14:textId="77777777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>function f_TC_7_1_1_6_2_NR_TestBody1(</w:t>
            </w:r>
            <w:proofErr w:type="spellStart"/>
            <w:r w:rsidRPr="005E2F7D">
              <w:rPr>
                <w:rFonts w:ascii="Courier New" w:hAnsi="Courier New" w:cs="Courier New"/>
                <w:sz w:val="18"/>
                <w:szCs w:val="18"/>
              </w:rPr>
              <w:t>DRB_Identity</w:t>
            </w:r>
            <w:proofErr w:type="spellEnd"/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5E2F7D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</w:p>
          <w:p w14:paraId="260FC181" w14:textId="77777777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) runs on NR_BASE_PTC</w:t>
            </w:r>
          </w:p>
          <w:p w14:paraId="457F3C6B" w14:textId="77777777" w:rsid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D3DA472" w14:textId="77777777" w:rsid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0DA7F83" w14:textId="77777777" w:rsid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95A6CC0" w14:textId="77777777" w:rsid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AD1C46F" w14:textId="77777777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// @siclog "Step 3" </w:t>
            </w:r>
            <w:proofErr w:type="spellStart"/>
            <w:r w:rsidRPr="005E2F7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E2F7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C69C5F7" w14:textId="489EA066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  //WA#</w:t>
            </w:r>
          </w:p>
          <w:p w14:paraId="60DC8772" w14:textId="77777777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  v_EncodedRlcPdu1 := f_NR_RLC_UMD_FullPDU_Encvalue(f_NR_PDCP_PDU_Encvalue(</w:t>
            </w:r>
            <w:r w:rsidRPr="005E2F7D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f_NR_ReturnDefaultPDCP_PDU(0, crs_NR_PDCP_SDU_96B, 1)</w:t>
            </w:r>
            <w:r w:rsidRPr="005E2F7D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1B584C01" w14:textId="7CC87B34" w:rsid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  v_EncodedRlcPdu2 := f_NR_RLC_UMD_FullPDU_Encvalue(f_NR_PDCP_PDU_Encvalue(</w:t>
            </w:r>
            <w:r w:rsidRPr="005E2F7D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f_NR_ReturnDefaultPDCP_PDU(1, crs_NR_PDCP_SDU_96B1,1)</w:t>
            </w:r>
            <w:r w:rsidRPr="005E2F7D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322B77C5" w14:textId="77777777" w:rsid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D338321" w14:textId="77777777" w:rsidR="00594154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625C754" w14:textId="55788FDA" w:rsidR="005E2F7D" w:rsidRPr="00E12CDE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2ECB5090" w14:textId="77777777" w:rsidR="00473068" w:rsidRPr="00E12CDE" w:rsidRDefault="00473068" w:rsidP="005C5DA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B20CA" w14:textId="77777777" w:rsidR="00780251" w:rsidRDefault="00780251">
      <w:pPr>
        <w:spacing w:after="0"/>
      </w:pPr>
      <w:r>
        <w:separator/>
      </w:r>
    </w:p>
  </w:endnote>
  <w:endnote w:type="continuationSeparator" w:id="0">
    <w:p w14:paraId="290376EC" w14:textId="77777777" w:rsidR="00780251" w:rsidRDefault="007802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61587" w14:textId="77777777" w:rsidR="00786530" w:rsidRDefault="00786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EDE9D" w14:textId="77777777" w:rsidR="00786530" w:rsidRDefault="00786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8583E" w14:textId="77777777" w:rsidR="00786530" w:rsidRDefault="0078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C21A8" w14:textId="77777777" w:rsidR="00780251" w:rsidRDefault="00780251">
      <w:pPr>
        <w:spacing w:after="0"/>
      </w:pPr>
      <w:r>
        <w:separator/>
      </w:r>
    </w:p>
  </w:footnote>
  <w:footnote w:type="continuationSeparator" w:id="0">
    <w:p w14:paraId="116CC0AD" w14:textId="77777777" w:rsidR="00780251" w:rsidRDefault="007802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4111A" w14:textId="77777777" w:rsidR="00786530" w:rsidRDefault="00786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DD352" w14:textId="77777777" w:rsidR="00786530" w:rsidRDefault="00786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77777777" w:rsidR="00786530" w:rsidRDefault="00786530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28268356">
    <w:abstractNumId w:val="3"/>
  </w:num>
  <w:num w:numId="2" w16cid:durableId="1363438721">
    <w:abstractNumId w:val="3"/>
  </w:num>
  <w:num w:numId="3" w16cid:durableId="829102676">
    <w:abstractNumId w:val="5"/>
  </w:num>
  <w:num w:numId="4" w16cid:durableId="44987670">
    <w:abstractNumId w:val="7"/>
  </w:num>
  <w:num w:numId="5" w16cid:durableId="1644118447">
    <w:abstractNumId w:val="2"/>
  </w:num>
  <w:num w:numId="6" w16cid:durableId="915624789">
    <w:abstractNumId w:val="0"/>
  </w:num>
  <w:num w:numId="7" w16cid:durableId="1610576683">
    <w:abstractNumId w:val="4"/>
  </w:num>
  <w:num w:numId="8" w16cid:durableId="1171945792">
    <w:abstractNumId w:val="6"/>
  </w:num>
  <w:num w:numId="9" w16cid:durableId="10236281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23B9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5DAC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251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4D53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F2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32D1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0E77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2F7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E53B2B9-AFCB-40BE-B805-9103B71D8C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Abdul Rasheed M D</cp:lastModifiedBy>
  <cp:revision>4</cp:revision>
  <cp:lastPrinted>1900-12-31T16:00:00Z</cp:lastPrinted>
  <dcterms:created xsi:type="dcterms:W3CDTF">2024-06-10T06:12:00Z</dcterms:created>
  <dcterms:modified xsi:type="dcterms:W3CDTF">2024-06-10T06:49:00Z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