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AA1D6" w14:textId="77777777" w:rsidR="00A7648F" w:rsidRDefault="00A7648F" w:rsidP="00A76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19DC">
        <w:fldChar w:fldCharType="begin"/>
      </w:r>
      <w:r w:rsidR="005519DC">
        <w:instrText xml:space="preserve"> DOCPROPERTY  TSG/WGRef  \* MERGEFORMAT </w:instrText>
      </w:r>
      <w:r w:rsidR="005519DC">
        <w:fldChar w:fldCharType="separate"/>
      </w:r>
      <w:r>
        <w:rPr>
          <w:b/>
          <w:noProof/>
          <w:sz w:val="24"/>
        </w:rPr>
        <w:t>RAN5</w:t>
      </w:r>
      <w:r w:rsidR="005519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9DC">
        <w:fldChar w:fldCharType="begin"/>
      </w:r>
      <w:r w:rsidR="005519DC">
        <w:instrText xml:space="preserve"> DOCPROPERTY  MtgSeq  \* MERGEFORMAT </w:instrText>
      </w:r>
      <w:r w:rsidR="005519DC">
        <w:fldChar w:fldCharType="separate"/>
      </w:r>
      <w:r w:rsidRPr="00EB09B7">
        <w:rPr>
          <w:b/>
          <w:noProof/>
          <w:sz w:val="24"/>
        </w:rPr>
        <w:t>2024</w:t>
      </w:r>
      <w:r w:rsidR="005519DC">
        <w:rPr>
          <w:b/>
          <w:noProof/>
          <w:sz w:val="24"/>
        </w:rPr>
        <w:fldChar w:fldCharType="end"/>
      </w:r>
      <w:r w:rsidR="005519DC">
        <w:fldChar w:fldCharType="begin"/>
      </w:r>
      <w:r w:rsidR="005519DC">
        <w:instrText xml:space="preserve"> DOCPROPERTY  MtgTitle  \* MERGEFORMAT </w:instrText>
      </w:r>
      <w:r w:rsidR="005519DC">
        <w:fldChar w:fldCharType="separate"/>
      </w:r>
      <w:r>
        <w:rPr>
          <w:b/>
          <w:noProof/>
          <w:sz w:val="24"/>
        </w:rPr>
        <w:t>-TTCN email</w:t>
      </w:r>
      <w:r w:rsidR="005519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19DC">
        <w:fldChar w:fldCharType="begin"/>
      </w:r>
      <w:r w:rsidR="005519DC">
        <w:instrText xml:space="preserve"> DOCPROPERTY  Tdoc#  \* MERGEFORMAT </w:instrText>
      </w:r>
      <w:r w:rsidR="005519DC">
        <w:fldChar w:fldCharType="separate"/>
      </w:r>
      <w:r w:rsidRPr="00E13F3D">
        <w:rPr>
          <w:b/>
          <w:i/>
          <w:noProof/>
          <w:sz w:val="28"/>
        </w:rPr>
        <w:t>R5s240267</w:t>
      </w:r>
      <w:r w:rsidR="005519DC">
        <w:rPr>
          <w:b/>
          <w:i/>
          <w:noProof/>
          <w:sz w:val="28"/>
        </w:rPr>
        <w:fldChar w:fldCharType="end"/>
      </w:r>
    </w:p>
    <w:p w14:paraId="358F467D" w14:textId="77777777" w:rsidR="00A7648F" w:rsidRDefault="005519DC" w:rsidP="00A764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64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A7648F">
        <w:rPr>
          <w:b/>
          <w:noProof/>
          <w:sz w:val="24"/>
        </w:rPr>
        <w:t xml:space="preserve">, </w:t>
      </w:r>
      <w:r w:rsidR="00A7648F">
        <w:fldChar w:fldCharType="begin"/>
      </w:r>
      <w:r w:rsidR="00A7648F">
        <w:instrText xml:space="preserve"> DOCPROPERTY  Country  \* MERGEFORMAT </w:instrText>
      </w:r>
      <w:r w:rsidR="00A7648F">
        <w:fldChar w:fldCharType="end"/>
      </w:r>
      <w:r w:rsidR="00A7648F">
        <w:rPr>
          <w:b/>
          <w:noProof/>
          <w:sz w:val="24"/>
        </w:rPr>
        <w:t>,</w:t>
      </w:r>
      <w:proofErr w:type="gramEnd"/>
      <w:r w:rsidR="00A7648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7648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A764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7648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48F" w14:paraId="34A8769D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008A5" w14:textId="77777777" w:rsidR="00A7648F" w:rsidRDefault="00A7648F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648F" w14:paraId="1ABDDA7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B2241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48F" w14:paraId="3B54C885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48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13E67E58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3E9D649E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9DF96" w14:textId="77777777" w:rsidR="00A7648F" w:rsidRPr="00410371" w:rsidRDefault="005519DC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648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733D54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4B66D" w14:textId="77777777" w:rsidR="00A7648F" w:rsidRPr="00410371" w:rsidRDefault="005519DC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648F" w:rsidRPr="00410371">
              <w:rPr>
                <w:b/>
                <w:noProof/>
                <w:sz w:val="28"/>
              </w:rPr>
              <w:t>3402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D7578D" w14:textId="77777777" w:rsidR="00A7648F" w:rsidRDefault="00A7648F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6A1E7" w14:textId="77777777" w:rsidR="00A7648F" w:rsidRPr="00410371" w:rsidRDefault="005519DC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648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BDE121" w14:textId="77777777" w:rsidR="00A7648F" w:rsidRDefault="00A7648F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26A07" w14:textId="77777777" w:rsidR="00A7648F" w:rsidRPr="00410371" w:rsidRDefault="005519DC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648F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A93D8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176FF503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A447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3EA2FCD6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736ED" w14:textId="77777777" w:rsidR="00A7648F" w:rsidRPr="00F25D98" w:rsidRDefault="00A7648F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48F" w14:paraId="2B298300" w14:textId="77777777" w:rsidTr="008A3A02">
        <w:tc>
          <w:tcPr>
            <w:tcW w:w="9641" w:type="dxa"/>
            <w:gridSpan w:val="9"/>
          </w:tcPr>
          <w:p w14:paraId="0DCA765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369B8" w14:textId="77777777" w:rsidR="00A7648F" w:rsidRDefault="00A7648F" w:rsidP="00A76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48F" w14:paraId="68BC5A03" w14:textId="77777777" w:rsidTr="008A3A02">
        <w:tc>
          <w:tcPr>
            <w:tcW w:w="2835" w:type="dxa"/>
          </w:tcPr>
          <w:p w14:paraId="1C4BA611" w14:textId="77777777" w:rsidR="00A7648F" w:rsidRDefault="00A7648F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2E9526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846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06D10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4CC24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8845E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FDF42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549D27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DA12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6272B" w14:textId="77777777" w:rsidR="00A7648F" w:rsidRDefault="00A7648F" w:rsidP="00A76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48F" w14:paraId="240D573E" w14:textId="77777777" w:rsidTr="008A3A02">
        <w:tc>
          <w:tcPr>
            <w:tcW w:w="9640" w:type="dxa"/>
            <w:gridSpan w:val="11"/>
          </w:tcPr>
          <w:p w14:paraId="5EA96826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3F16CF8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D8AC6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E52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6.3.1.10</w:t>
            </w:r>
            <w:r>
              <w:fldChar w:fldCharType="end"/>
            </w:r>
          </w:p>
        </w:tc>
      </w:tr>
      <w:tr w:rsidR="00A7648F" w14:paraId="09B34AC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9255D1D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21C44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C577B0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E486140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7AD7D" w14:textId="77777777" w:rsidR="00A7648F" w:rsidRDefault="005519DC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648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7648F" w14:paraId="014DA9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318E8F5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DD83F" w14:textId="74FCC671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648F" w14:paraId="6F7A8F9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1B5FF758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0B63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75E571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BE379E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8A267" w14:textId="77777777" w:rsidR="00A7648F" w:rsidRDefault="005519DC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648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0B438D" w14:textId="77777777" w:rsidR="00A7648F" w:rsidRDefault="00A7648F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B550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AFC50" w14:textId="77777777" w:rsidR="00A7648F" w:rsidRDefault="005519DC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648F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A7648F" w14:paraId="50279C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3EDE06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864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5221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91222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9D6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247A6D17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F79EA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BA61" w14:textId="77777777" w:rsidR="00A7648F" w:rsidRDefault="005519DC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64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F1A2A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B211" w14:textId="77777777" w:rsidR="00A7648F" w:rsidRDefault="00A7648F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B3D46" w14:textId="77777777" w:rsidR="00A7648F" w:rsidRDefault="005519DC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648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7648F" w14:paraId="669A78D5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7C9D9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7500B" w14:textId="77777777" w:rsidR="00A7648F" w:rsidRDefault="00A7648F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6710A" w14:textId="77777777" w:rsidR="00A7648F" w:rsidRDefault="00A7648F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B6B91" w14:textId="77777777" w:rsidR="00A7648F" w:rsidRPr="007C2097" w:rsidRDefault="00A7648F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48F" w14:paraId="5166DB93" w14:textId="77777777" w:rsidTr="008A3A02">
        <w:tc>
          <w:tcPr>
            <w:tcW w:w="1843" w:type="dxa"/>
          </w:tcPr>
          <w:p w14:paraId="4F1A7771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511C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0518DB2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274A9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32590" w14:textId="77777777" w:rsidR="00A7648F" w:rsidRDefault="00A7648F" w:rsidP="00A7648F">
            <w:pPr>
              <w:pStyle w:val="CRCoverPage"/>
              <w:spacing w:after="0"/>
            </w:pPr>
            <w:r>
              <w:t xml:space="preserve">Before R5-236305 was agreed, if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45A4D02A" w14:textId="77777777" w:rsidR="00A7648F" w:rsidRDefault="00A7648F" w:rsidP="00A7648F">
            <w:pPr>
              <w:pStyle w:val="CRCoverPage"/>
              <w:spacing w:after="0"/>
            </w:pPr>
          </w:p>
          <w:p w14:paraId="5ED2C6B4" w14:textId="77777777" w:rsidR="00A7648F" w:rsidRDefault="00A7648F" w:rsidP="00A7648F">
            <w:pPr>
              <w:pStyle w:val="CRCoverPage"/>
              <w:spacing w:after="0"/>
            </w:pPr>
            <w:r>
              <w:t xml:space="preserve">However, with R5-236305 implemented, if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&gt; 0, then the user </w:t>
            </w:r>
            <w:proofErr w:type="spellStart"/>
            <w:r>
              <w:t>wont</w:t>
            </w:r>
            <w:proofErr w:type="spellEnd"/>
            <w:r>
              <w:t xml:space="preserve"> get an AT command prompt anymore.</w:t>
            </w:r>
          </w:p>
          <w:p w14:paraId="571DD35C" w14:textId="77777777" w:rsidR="00A7648F" w:rsidRDefault="00A7648F" w:rsidP="00A7648F">
            <w:pPr>
              <w:pStyle w:val="CRCoverPage"/>
              <w:spacing w:after="0"/>
            </w:pPr>
            <w:r>
              <w:t xml:space="preserve">In this scenario, the Steps 17Aa1-17Aa2 </w:t>
            </w:r>
            <w:proofErr w:type="spellStart"/>
            <w:proofErr w:type="gramStart"/>
            <w:r>
              <w:t>wont</w:t>
            </w:r>
            <w:proofErr w:type="spellEnd"/>
            <w:proofErr w:type="gramEnd"/>
            <w:r>
              <w:t xml:space="preserve"> be executed properly. </w:t>
            </w:r>
          </w:p>
          <w:p w14:paraId="2E4266CF" w14:textId="77777777" w:rsidR="00A7648F" w:rsidRDefault="00A7648F" w:rsidP="00A7648F">
            <w:pPr>
              <w:pStyle w:val="CRCoverPage"/>
              <w:spacing w:after="0"/>
            </w:pPr>
          </w:p>
          <w:p w14:paraId="446EECBD" w14:textId="77777777" w:rsidR="00A7648F" w:rsidRDefault="00A7648F" w:rsidP="00A7648F">
            <w:pPr>
              <w:pStyle w:val="CRCoverPage"/>
              <w:spacing w:after="0"/>
            </w:pPr>
            <w:r>
              <w:t xml:space="preserve">If a user sets </w:t>
            </w:r>
            <w:proofErr w:type="spellStart"/>
            <w:r w:rsidRPr="006D2EC6">
              <w:t>pc_noOf_PDUs</w:t>
            </w:r>
            <w:r>
              <w:t>Same</w:t>
            </w:r>
            <w:r w:rsidRPr="006D2EC6">
              <w:t>Connection</w:t>
            </w:r>
            <w:proofErr w:type="spellEnd"/>
            <w:r>
              <w:t xml:space="preserve"> and </w:t>
            </w:r>
            <w:proofErr w:type="spellStart"/>
            <w:r w:rsidRPr="006D2EC6">
              <w:t>pc_noOf_PDUs</w:t>
            </w:r>
            <w:r>
              <w:t>New</w:t>
            </w:r>
            <w:r w:rsidRPr="006D2EC6">
              <w:t>Connection</w:t>
            </w:r>
            <w:proofErr w:type="spellEnd"/>
            <w:r>
              <w:t xml:space="preserve"> to 0, then neither the Step 16Aa1 will be executed because </w:t>
            </w:r>
            <w:proofErr w:type="spellStart"/>
            <w:r w:rsidRPr="006D2EC6">
              <w:t>pc_noOf_PDUs</w:t>
            </w:r>
            <w:r>
              <w:t>Same</w:t>
            </w:r>
            <w:r w:rsidRPr="006D2EC6">
              <w:t>Connection</w:t>
            </w:r>
            <w:proofErr w:type="spellEnd"/>
            <w:r>
              <w:t xml:space="preserve"> = </w:t>
            </w:r>
            <w:proofErr w:type="gramStart"/>
            <w:r>
              <w:t>0 ,</w:t>
            </w:r>
            <w:proofErr w:type="gramEnd"/>
            <w:r>
              <w:t xml:space="preserve"> nor Step 17Aa1-17Aa2 will be executed.</w:t>
            </w:r>
          </w:p>
          <w:p w14:paraId="6E7CEAD2" w14:textId="77777777" w:rsidR="00A7648F" w:rsidRDefault="00A7648F" w:rsidP="00A7648F">
            <w:pPr>
              <w:pStyle w:val="CRCoverPage"/>
              <w:spacing w:after="0"/>
            </w:pPr>
          </w:p>
          <w:p w14:paraId="63426490" w14:textId="4949642A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t>This needs to be corrected.</w:t>
            </w:r>
          </w:p>
        </w:tc>
      </w:tr>
      <w:tr w:rsidR="00A7648F" w14:paraId="6F0D221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38A6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2EFFB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505641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7EC8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46C10" w14:textId="153AF36E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using condition (</w:t>
            </w:r>
            <w:r w:rsidRPr="00E040CF">
              <w:rPr>
                <w:noProof/>
              </w:rPr>
              <w:t>pc_noOf_PDUsNewConnection &gt; 0</w:t>
            </w:r>
            <w:r>
              <w:rPr>
                <w:noProof/>
              </w:rPr>
              <w:t>)  at Step 17Aa1, used (</w:t>
            </w:r>
            <w:r w:rsidRPr="00E040CF">
              <w:rPr>
                <w:noProof/>
              </w:rPr>
              <w:t>pc_noOf_PDUsNewConnection &gt; 0 or pc_noOf_PDUsSameConnection == 0</w:t>
            </w:r>
            <w:r>
              <w:rPr>
                <w:noProof/>
              </w:rPr>
              <w:t xml:space="preserve">). </w:t>
            </w:r>
          </w:p>
          <w:p w14:paraId="119990D1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C025C42" w14:textId="4B554AD6" w:rsidR="00A7648F" w:rsidRPr="00A7648F" w:rsidRDefault="00A7648F" w:rsidP="00A7648F">
            <w:pPr>
              <w:pStyle w:val="CRCoverPage"/>
              <w:spacing w:after="0"/>
              <w:rPr>
                <w:b/>
                <w:noProof/>
              </w:rPr>
            </w:pPr>
            <w:r w:rsidRPr="00A7648F">
              <w:rPr>
                <w:b/>
                <w:noProof/>
              </w:rPr>
              <w:t>A Prose CR will be raised for this.</w:t>
            </w:r>
          </w:p>
          <w:p w14:paraId="2224D454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6C9A1F0" w14:textId="219A1D88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A7648F" w14:paraId="51CEE7E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29D1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7A2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6BFFD22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254CB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BB01C" w14:textId="306B9DCF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A7648F" w14:paraId="30C41292" w14:textId="77777777" w:rsidTr="008A3A02">
        <w:tc>
          <w:tcPr>
            <w:tcW w:w="2694" w:type="dxa"/>
            <w:gridSpan w:val="2"/>
          </w:tcPr>
          <w:p w14:paraId="3E5EEED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FCD6AA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4FBC2E60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94A9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B396" w14:textId="2B91D8E8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6.3.1.10.NR5GC</w:t>
            </w:r>
          </w:p>
        </w:tc>
      </w:tr>
      <w:tr w:rsidR="00A7648F" w14:paraId="1468729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EB27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D537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33BF86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1582A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FEB0B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8F0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18BB0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88CD61" w14:textId="77777777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0283809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4C0E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3773F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294A3" w14:textId="63932A7B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D0881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C2E28" w14:textId="2055E379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7D8A3F9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BFC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05C96" w14:textId="1FD18BCC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CAD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3B13A6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D8B6A" w14:textId="34DB2C22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7648F" w14:paraId="6E07C41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76FA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6E99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A7C5" w14:textId="44ECE62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5EF49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7845" w14:textId="36F15694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35731AE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B463B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21A2D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466BCBC1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BA846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A2E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48F" w:rsidRPr="008863B9" w14:paraId="1E59696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8B2C" w14:textId="77777777" w:rsidR="00A7648F" w:rsidRPr="008863B9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BEB95" w14:textId="77777777" w:rsidR="00A7648F" w:rsidRPr="008863B9" w:rsidRDefault="00A7648F" w:rsidP="00A764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48F" w14:paraId="1950646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753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8F088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162348029"/>
      <w:r w:rsidRPr="00E12CDE"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526CCD1" w14:textId="0C8DCDBC" w:rsidR="007D0E7C" w:rsidRDefault="00444FBC">
      <w:pPr>
        <w:pStyle w:val="10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D0E7C" w:rsidRPr="005E0256">
        <w:rPr>
          <w:rFonts w:ascii="Arial" w:hAnsi="Arial" w:cs="Arial"/>
          <w:iCs/>
          <w:noProof/>
        </w:rPr>
        <w:t>Table of Contents</w:t>
      </w:r>
      <w:r w:rsidR="007D0E7C">
        <w:rPr>
          <w:noProof/>
        </w:rPr>
        <w:tab/>
      </w:r>
      <w:r w:rsidR="007D0E7C">
        <w:rPr>
          <w:noProof/>
        </w:rPr>
        <w:fldChar w:fldCharType="begin"/>
      </w:r>
      <w:r w:rsidR="007D0E7C">
        <w:rPr>
          <w:noProof/>
        </w:rPr>
        <w:instrText xml:space="preserve"> PAGEREF _Toc162348029 \h </w:instrText>
      </w:r>
      <w:r w:rsidR="007D0E7C">
        <w:rPr>
          <w:noProof/>
        </w:rPr>
      </w:r>
      <w:r w:rsidR="007D0E7C">
        <w:rPr>
          <w:noProof/>
        </w:rPr>
        <w:fldChar w:fldCharType="separate"/>
      </w:r>
      <w:r w:rsidR="007D0E7C">
        <w:rPr>
          <w:noProof/>
        </w:rPr>
        <w:t>3</w:t>
      </w:r>
      <w:r w:rsidR="007D0E7C">
        <w:rPr>
          <w:noProof/>
        </w:rPr>
        <w:fldChar w:fldCharType="end"/>
      </w:r>
    </w:p>
    <w:p w14:paraId="2C8C2B85" w14:textId="1D26DCE9" w:rsidR="007D0E7C" w:rsidRDefault="007D0E7C">
      <w:pPr>
        <w:pStyle w:val="10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6E4CA2" w14:textId="50957E11" w:rsidR="007D0E7C" w:rsidRDefault="007D0E7C">
      <w:pPr>
        <w:pStyle w:val="10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7EA8FC" w14:textId="359E6E33" w:rsidR="007D0E7C" w:rsidRDefault="007D0E7C">
      <w:pPr>
        <w:pStyle w:val="21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5E025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5E025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D69211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4803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4803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34803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9B0624E" w:rsidR="00273EC8" w:rsidRPr="000D7399" w:rsidRDefault="007C7F33" w:rsidP="00A03A20">
            <w:pPr>
              <w:spacing w:after="0"/>
              <w:rPr>
                <w:rFonts w:ascii="Arial" w:hAnsi="Arial" w:cs="Arial"/>
              </w:rPr>
            </w:pPr>
            <w:r w:rsidRPr="007C7F33">
              <w:rPr>
                <w:rFonts w:ascii="Arial" w:hAnsi="Arial" w:cs="Arial"/>
                <w:noProof/>
              </w:rPr>
              <w:t>fl_TC_6_3_1_10_TestBody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ABE01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Before R5-236305 was agreed, if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33BFD2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60FC63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However, with R5-236305 implemented, if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&gt; 0, then the user </w:t>
            </w:r>
            <w:proofErr w:type="spellStart"/>
            <w:r w:rsidRPr="007C7F33">
              <w:rPr>
                <w:rFonts w:cs="Arial"/>
              </w:rPr>
              <w:t>wont</w:t>
            </w:r>
            <w:proofErr w:type="spellEnd"/>
            <w:r w:rsidRPr="007C7F33">
              <w:rPr>
                <w:rFonts w:cs="Arial"/>
              </w:rPr>
              <w:t xml:space="preserve"> get an AT command prompt anymore.</w:t>
            </w:r>
          </w:p>
          <w:p w14:paraId="4D830DC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In this scenario, the Steps 17Aa1-17Aa2 </w:t>
            </w:r>
            <w:proofErr w:type="spellStart"/>
            <w:proofErr w:type="gramStart"/>
            <w:r w:rsidRPr="007C7F33">
              <w:rPr>
                <w:rFonts w:cs="Arial"/>
              </w:rPr>
              <w:t>wont</w:t>
            </w:r>
            <w:proofErr w:type="spellEnd"/>
            <w:proofErr w:type="gramEnd"/>
            <w:r w:rsidRPr="007C7F33">
              <w:rPr>
                <w:rFonts w:cs="Arial"/>
              </w:rPr>
              <w:t xml:space="preserve"> be executed properly. </w:t>
            </w:r>
          </w:p>
          <w:p w14:paraId="37B38B8B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7DFD129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If a user sets </w:t>
            </w:r>
            <w:proofErr w:type="spellStart"/>
            <w:r w:rsidRPr="007C7F33">
              <w:rPr>
                <w:rFonts w:cs="Arial"/>
              </w:rPr>
              <w:t>pc_noOf_PDUsSameConnection</w:t>
            </w:r>
            <w:proofErr w:type="spellEnd"/>
            <w:r w:rsidRPr="007C7F33">
              <w:rPr>
                <w:rFonts w:cs="Arial"/>
              </w:rPr>
              <w:t xml:space="preserve"> and </w:t>
            </w:r>
            <w:proofErr w:type="spellStart"/>
            <w:r w:rsidRPr="007C7F33">
              <w:rPr>
                <w:rFonts w:cs="Arial"/>
              </w:rPr>
              <w:t>pc_noOf_PDUsNewConnection</w:t>
            </w:r>
            <w:proofErr w:type="spellEnd"/>
            <w:r w:rsidRPr="007C7F33">
              <w:rPr>
                <w:rFonts w:cs="Arial"/>
              </w:rPr>
              <w:t xml:space="preserve"> to 0, then neither the Step 16Aa1 will be executed because </w:t>
            </w:r>
            <w:proofErr w:type="spellStart"/>
            <w:r w:rsidRPr="007C7F33">
              <w:rPr>
                <w:rFonts w:cs="Arial"/>
              </w:rPr>
              <w:t>pc_noOf_PDUsSameConnection</w:t>
            </w:r>
            <w:proofErr w:type="spellEnd"/>
            <w:r w:rsidRPr="007C7F33">
              <w:rPr>
                <w:rFonts w:cs="Arial"/>
              </w:rPr>
              <w:t xml:space="preserve"> = </w:t>
            </w:r>
            <w:proofErr w:type="gramStart"/>
            <w:r w:rsidRPr="007C7F33">
              <w:rPr>
                <w:rFonts w:cs="Arial"/>
              </w:rPr>
              <w:t>0 ,</w:t>
            </w:r>
            <w:proofErr w:type="gramEnd"/>
            <w:r w:rsidRPr="007C7F33">
              <w:rPr>
                <w:rFonts w:cs="Arial"/>
              </w:rPr>
              <w:t xml:space="preserve"> nor Step 17Aa1-17Aa2 will be executed.</w:t>
            </w:r>
          </w:p>
          <w:p w14:paraId="70BEDC1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3A48DE08" w14:textId="650DF881" w:rsidR="00CF375B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lang w:eastAsia="zh-CN"/>
              </w:rPr>
            </w:pPr>
            <w:r w:rsidRPr="007C7F33">
              <w:rPr>
                <w:rFonts w:ascii="Arial" w:hAnsi="Arial" w:cs="Arial"/>
              </w:rP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9FCEA3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 xml:space="preserve">Instead of using condition (pc_noOf_PDUsNewConnection &gt; 0)  at Step 17Aa1, used (pc_noOf_PDUsNewConnection &gt; 0 or pc_noOf_PDUsSameConnection == 0). </w:t>
            </w:r>
          </w:p>
          <w:p w14:paraId="66C71F3A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>A Prose CR will be raised for this.</w:t>
            </w:r>
          </w:p>
          <w:p w14:paraId="1E9F1675" w14:textId="0005D003" w:rsidR="00DE4E0A" w:rsidRPr="007C7F33" w:rsidRDefault="007C7F33" w:rsidP="007C7F33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7C7F33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A2787A" w:rsidR="00DE4E0A" w:rsidRPr="000D7399" w:rsidRDefault="007C7F3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</w:t>
            </w:r>
            <w:r w:rsidR="005571C5">
              <w:rPr>
                <w:rFonts w:ascii="Arial" w:hAnsi="Arial" w:cs="Arial"/>
                <w:lang w:eastAsia="zh-CN"/>
              </w:rPr>
              <w:t>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32217C" w:rsidRPr="00E12CDE" w14:paraId="64C2C0C1" w14:textId="77777777" w:rsidTr="00A03A20">
        <w:tc>
          <w:tcPr>
            <w:tcW w:w="1985" w:type="dxa"/>
          </w:tcPr>
          <w:p w14:paraId="735F66AF" w14:textId="53417C6C" w:rsidR="0032217C" w:rsidRPr="00E12CDE" w:rsidRDefault="0032217C" w:rsidP="00DE4E0A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3FEC89" w14:textId="77777777" w:rsidR="0032217C" w:rsidRDefault="0032217C" w:rsidP="0032217C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 conditional to prose CR agreement at RAN5#</w:t>
            </w:r>
            <w:r>
              <w:rPr>
                <w:rFonts w:ascii="Arial" w:hAnsi="Arial" w:cs="Arial" w:hint="eastAsia"/>
                <w:highlight w:val="cyan"/>
              </w:rPr>
              <w:t>10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3</w:t>
            </w:r>
            <w:r>
              <w:rPr>
                <w:rFonts w:ascii="Arial" w:hAnsi="Arial" w:cs="Arial" w:hint="eastAsia"/>
                <w:highlight w:val="cyan"/>
              </w:rPr>
              <w:t>.</w:t>
            </w:r>
          </w:p>
          <w:p w14:paraId="1B4823E4" w14:textId="77777777" w:rsidR="000B6EED" w:rsidRDefault="000B6EED" w:rsidP="0032217C">
            <w:pPr>
              <w:rPr>
                <w:rFonts w:hint="eastAsia"/>
                <w:highlight w:val="green"/>
                <w:lang w:eastAsia="zh-CN"/>
              </w:rPr>
            </w:pPr>
            <w:r w:rsidRPr="000B6EED">
              <w:rPr>
                <w:rFonts w:ascii="Arial" w:hAnsi="Arial"/>
                <w:highlight w:val="green"/>
              </w:rPr>
              <w:t>Accepted in principle, but implemented differently</w:t>
            </w:r>
            <w:r w:rsidRPr="000B6EED">
              <w:rPr>
                <w:rFonts w:ascii="Arial" w:hAnsi="Arial" w:hint="eastAsia"/>
                <w:highlight w:val="green"/>
                <w:lang w:eastAsia="zh-CN"/>
              </w:rPr>
              <w:t>.</w:t>
            </w:r>
            <w:r w:rsidRPr="000B6EED">
              <w:rPr>
                <w:highlight w:val="green"/>
              </w:rPr>
              <w:t xml:space="preserve"> </w:t>
            </w:r>
            <w:r w:rsidRPr="000B6EED">
              <w:rPr>
                <w:rFonts w:hint="eastAsia"/>
                <w:highlight w:val="green"/>
                <w:lang w:eastAsia="zh-CN"/>
              </w:rPr>
              <w:t xml:space="preserve"> </w:t>
            </w:r>
          </w:p>
          <w:p w14:paraId="2DF32AEE" w14:textId="3695B861" w:rsidR="000B6EED" w:rsidRPr="000B6EED" w:rsidRDefault="000B6EED" w:rsidP="0032217C">
            <w:pPr>
              <w:rPr>
                <w:rFonts w:ascii="Arial" w:hAnsi="Arial" w:cs="Arial"/>
                <w:lang w:eastAsia="zh-CN"/>
              </w:rPr>
            </w:pPr>
            <w:r w:rsidRPr="000B6EED">
              <w:rPr>
                <w:rFonts w:ascii="Arial" w:hAnsi="Arial" w:cs="Arial"/>
                <w:highlight w:val="green"/>
                <w:lang w:eastAsia="zh-CN"/>
              </w:rPr>
              <w:t>Please see MCC160 implementation based on agreed prose C</w:t>
            </w:r>
            <w:bookmarkStart w:id="14" w:name="_GoBack"/>
            <w:bookmarkEnd w:id="14"/>
            <w:r w:rsidRPr="000B6EED">
              <w:rPr>
                <w:rFonts w:ascii="Arial" w:hAnsi="Arial" w:cs="Arial"/>
                <w:highlight w:val="green"/>
                <w:lang w:eastAsia="zh-CN"/>
              </w:rPr>
              <w:t>R R5-2435</w:t>
            </w:r>
            <w:r w:rsidRPr="00977A19">
              <w:rPr>
                <w:rFonts w:ascii="Arial" w:hAnsi="Arial" w:cs="Arial"/>
                <w:highlight w:val="green"/>
                <w:lang w:eastAsia="zh-CN"/>
              </w:rPr>
              <w:t>87 below</w:t>
            </w:r>
            <w:r w:rsidR="00977A19" w:rsidRPr="00977A19">
              <w:rPr>
                <w:rFonts w:ascii="Arial" w:hAnsi="Arial" w:cs="Arial" w:hint="eastAsia"/>
                <w:highlight w:val="green"/>
                <w:lang w:eastAsia="zh-CN"/>
              </w:rPr>
              <w:t>.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E791768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//EXCEPTION: Step 17A1 is performed if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</w:t>
            </w:r>
          </w:p>
          <w:p w14:paraId="2683B5F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18Ba1"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@//@sic R5-223418sic@</w:t>
            </w:r>
          </w:p>
          <w:p w14:paraId="25E7AB2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ExpectedNumberOfNewPDUSessions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and then release the RRC Connection.</w:t>
            </w:r>
          </w:p>
          <w:p w14:paraId="439CDCE4" w14:textId="38F58694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0 ){      </w:t>
            </w:r>
          </w:p>
          <w:p w14:paraId="73D2F0B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7E6A81A9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(nr_Cell1); //@sic R5-237333 sic@</w:t>
            </w:r>
          </w:p>
          <w:p w14:paraId="56FD2C1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9955450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B72381C" w14:textId="7629B86E" w:rsidR="005571C5" w:rsidRPr="005571C5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>&lt;&lt;SKIPPED CODE&gt;&gt;</w:t>
            </w:r>
          </w:p>
          <w:p w14:paraId="571B4682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//EXCEPTION: Step 17A1 is performed if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</w:t>
            </w:r>
          </w:p>
          <w:p w14:paraId="4C6CC7A3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18Ba1"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@//@sic R5-223418sic@</w:t>
            </w:r>
          </w:p>
          <w:p w14:paraId="04338CF6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ExpectedNumberOfNewPDUSessions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and then release the RRC Connection.</w:t>
            </w:r>
          </w:p>
          <w:p w14:paraId="48B37D8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pc_noOf_PDUsNewConnection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&gt; 0 </w:t>
            </w:r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or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== 0 ){ //WA#6_3_1_10</w:t>
            </w: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8E46F4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5E8EB815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(nr_Cell1); //@sic R5-237333 sic@</w:t>
            </w:r>
          </w:p>
          <w:p w14:paraId="2438F90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1138BC8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7C7F3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7C7F3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25C754" w14:textId="534AA11C" w:rsidR="005571C5" w:rsidRPr="00E12CDE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C19C6A5" w14:textId="77777777" w:rsidR="000B6EED" w:rsidRDefault="000B6EED" w:rsidP="000B6EED">
      <w:pPr>
        <w:spacing w:after="0"/>
        <w:rPr>
          <w:rFonts w:ascii="Arial" w:hAnsi="Arial" w:hint="eastAsia"/>
          <w:b/>
          <w:lang w:eastAsia="zh-CN"/>
        </w:rPr>
      </w:pPr>
    </w:p>
    <w:p w14:paraId="66F907C8" w14:textId="124BC20B" w:rsidR="000B6EED" w:rsidRPr="000B6EED" w:rsidRDefault="000B6EED" w:rsidP="000B6EED">
      <w:pPr>
        <w:spacing w:after="0"/>
        <w:rPr>
          <w:rFonts w:ascii="Arial" w:hAnsi="Arial" w:hint="eastAsia"/>
          <w:b/>
          <w:lang w:eastAsia="zh-CN"/>
        </w:rPr>
      </w:pPr>
      <w:r w:rsidRPr="000B6EED">
        <w:rPr>
          <w:rFonts w:ascii="Arial" w:hAnsi="Arial"/>
          <w:b/>
          <w:lang w:eastAsia="en-GB"/>
        </w:rPr>
        <w:t>MCC160 implementation</w:t>
      </w:r>
      <w:r>
        <w:rPr>
          <w:rFonts w:ascii="Arial" w:hAnsi="Arial"/>
          <w:b/>
          <w:lang w:eastAsia="en-GB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B6EED" w:rsidRPr="00E12CDE" w14:paraId="76B33346" w14:textId="77777777" w:rsidTr="00473257">
        <w:tc>
          <w:tcPr>
            <w:tcW w:w="9629" w:type="dxa"/>
          </w:tcPr>
          <w:p w14:paraId="7AAC7DC9" w14:textId="77777777" w:rsidR="000B6EED" w:rsidRDefault="000B6EED" w:rsidP="004732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3BFA278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   f_NR5GC_Registration_Complete(nr_Cell1);  // @sic R5-216168 sic@</w:t>
            </w:r>
          </w:p>
          <w:p w14:paraId="29C8B760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//@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"Step 16Aa1 - Step 17Aa2"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@</w:t>
            </w:r>
          </w:p>
          <w:p w14:paraId="142FB94A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//Void  // @sic R5-243587 sic@</w:t>
            </w:r>
          </w:p>
          <w:p w14:paraId="05E41671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//@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"Step 17B – 17Da2"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@</w:t>
            </w:r>
          </w:p>
          <w:p w14:paraId="1A3D9644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//Steps 18 – 19Ba2 of Table 4.5.2.2-2 of the generic procedure in TS 38.508-1 [4] are performed on NR Cell 1. // @sic R5-243587 sic@</w:t>
            </w:r>
          </w:p>
          <w:p w14:paraId="47BA5E6F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if (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&gt; 0 ){</w:t>
            </w:r>
          </w:p>
          <w:p w14:paraId="53C596D9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f_NR5GC_PDUSessionEstablishment (nr_Cell1,-,tsc_NR_RbId_SRB1);</w:t>
            </w:r>
          </w:p>
          <w:p w14:paraId="5E38EA75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</w:t>
            </w:r>
          </w:p>
          <w:p w14:paraId="48876C5C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if (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pc_noOf_PDUsNewConnection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&gt; 0 or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== 0){</w:t>
            </w:r>
          </w:p>
          <w:p w14:paraId="0E54E7CE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f_NR_RRCRelease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(nr_Cell1); </w:t>
            </w:r>
          </w:p>
          <w:p w14:paraId="6A4D9044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f_NR5GC_RRC_Idle_Extension(nr_Cell1);</w:t>
            </w:r>
          </w:p>
          <w:p w14:paraId="3CA47704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</w:t>
            </w:r>
          </w:p>
          <w:p w14:paraId="0C76A707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//@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"Step 17E"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@ // @sic R5-243587 sic@</w:t>
            </w:r>
          </w:p>
          <w:p w14:paraId="3EF27177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//The SS transmits an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RRCRelease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message.</w:t>
            </w:r>
          </w:p>
          <w:p w14:paraId="75F7A55D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f_NR_RRCRelease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  <w:highlight w:val="green"/>
              </w:rPr>
              <w:t>(nr_Cell1);</w:t>
            </w:r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388FD766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"Step 18"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1472C37" w14:textId="77777777" w:rsidR="000B6EED" w:rsidRPr="000B6EED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   //The SS </w:t>
            </w: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</w:rPr>
              <w:t>configures</w:t>
            </w:r>
            <w:proofErr w:type="gramStart"/>
            <w:r w:rsidRPr="000B6EED">
              <w:rPr>
                <w:rFonts w:ascii="Courier New" w:hAnsi="Courier New" w:cs="Courier New"/>
                <w:sz w:val="18"/>
                <w:szCs w:val="18"/>
              </w:rPr>
              <w:t>:NR</w:t>
            </w:r>
            <w:proofErr w:type="spellEnd"/>
            <w:proofErr w:type="gramEnd"/>
            <w:r w:rsidRPr="000B6EED">
              <w:rPr>
                <w:rFonts w:ascii="Courier New" w:hAnsi="Courier New" w:cs="Courier New"/>
                <w:sz w:val="18"/>
                <w:szCs w:val="18"/>
              </w:rPr>
              <w:t xml:space="preserve"> Cell 11 as "Serving cell" , NR Cell 1 as "Non-Suitable cell", NR Cell 12 as "Non-Suitable cell".</w:t>
            </w:r>
          </w:p>
          <w:p w14:paraId="6D67987A" w14:textId="61F7AAC2" w:rsidR="000B6EED" w:rsidRDefault="000B6EED" w:rsidP="000B6EED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</w:pPr>
            <w:proofErr w:type="spellStart"/>
            <w:r w:rsidRPr="000B6EED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0B6EED">
              <w:rPr>
                <w:rFonts w:ascii="Courier New" w:hAnsi="Courier New" w:cs="Courier New"/>
                <w:sz w:val="18"/>
                <w:szCs w:val="18"/>
              </w:rPr>
              <w:t>(v_CellPowerList_Step18);</w:t>
            </w:r>
          </w:p>
          <w:p w14:paraId="073E28E3" w14:textId="3A5174B9" w:rsidR="000B6EED" w:rsidRPr="00E12CDE" w:rsidRDefault="000B6EED" w:rsidP="000B6E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0B6EED" w:rsidRDefault="00473068" w:rsidP="00E737F5">
      <w:pPr>
        <w:pStyle w:val="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473068" w:rsidRPr="000B6E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F3934" w14:textId="77777777" w:rsidR="005519DC" w:rsidRDefault="005519DC">
      <w:pPr>
        <w:spacing w:after="0"/>
      </w:pPr>
      <w:r>
        <w:separator/>
      </w:r>
    </w:p>
  </w:endnote>
  <w:endnote w:type="continuationSeparator" w:id="0">
    <w:p w14:paraId="39237744" w14:textId="77777777" w:rsidR="005519DC" w:rsidRDefault="005519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DF831" w14:textId="77777777" w:rsidR="005519DC" w:rsidRDefault="005519DC">
      <w:pPr>
        <w:spacing w:after="0"/>
      </w:pPr>
      <w:r>
        <w:separator/>
      </w:r>
    </w:p>
  </w:footnote>
  <w:footnote w:type="continuationSeparator" w:id="0">
    <w:p w14:paraId="76D1B77F" w14:textId="77777777" w:rsidR="005519DC" w:rsidRDefault="005519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11F1" w14:textId="77777777" w:rsidR="00786530" w:rsidRDefault="00786530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6EEE" w14:textId="77777777" w:rsidR="00786530" w:rsidRDefault="00786530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BD47" w14:textId="77777777" w:rsidR="00786530" w:rsidRDefault="00786530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6EED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17C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19DC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F33"/>
    <w:rsid w:val="007D0E7C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4BC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77A1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48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0CF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FC5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8A0493-09C8-455C-96AB-DA66993AB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11</cp:revision>
  <cp:lastPrinted>1900-12-31T16:00:00Z</cp:lastPrinted>
  <dcterms:created xsi:type="dcterms:W3CDTF">2024-05-28T07:26:00Z</dcterms:created>
  <dcterms:modified xsi:type="dcterms:W3CDTF">2024-05-28T07:32:00Z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