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779F09" w14:textId="3258C9BD" w:rsidR="00DB264C" w:rsidRDefault="00DB264C" w:rsidP="00B75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85BE1" w:rsidRPr="00785BE1">
        <w:rPr>
          <w:b/>
          <w:bCs/>
          <w:i/>
          <w:iCs/>
          <w:sz w:val="24"/>
          <w:szCs w:val="24"/>
        </w:rPr>
        <w:t>R5s240264</w:t>
      </w:r>
    </w:p>
    <w:p w14:paraId="331CE45A" w14:textId="77777777" w:rsidR="00DB264C" w:rsidRDefault="00000000" w:rsidP="00DB264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264C" w:rsidRPr="00BA51D9">
          <w:rPr>
            <w:b/>
            <w:noProof/>
            <w:sz w:val="24"/>
          </w:rPr>
          <w:t>Online</w:t>
        </w:r>
      </w:fldSimple>
      <w:r w:rsidR="00DB264C">
        <w:rPr>
          <w:b/>
          <w:noProof/>
          <w:sz w:val="24"/>
        </w:rPr>
        <w:t xml:space="preserve">, </w:t>
      </w:r>
      <w:r w:rsidR="00DB264C">
        <w:fldChar w:fldCharType="begin"/>
      </w:r>
      <w:r w:rsidR="00DB264C">
        <w:instrText xml:space="preserve"> DOCPROPERTY  Country  \* MERGEFORMAT </w:instrText>
      </w:r>
      <w:r w:rsidR="00DB264C">
        <w:fldChar w:fldCharType="end"/>
      </w:r>
      <w:r w:rsidR="00DB264C">
        <w:rPr>
          <w:b/>
          <w:noProof/>
          <w:sz w:val="24"/>
        </w:rPr>
        <w:t xml:space="preserve">, </w:t>
      </w:r>
      <w:fldSimple w:instr=" DOCPROPERTY  StartDate  \* MERGEFORMAT ">
        <w:r w:rsidR="00DB264C">
          <w:rPr>
            <w:b/>
            <w:noProof/>
            <w:sz w:val="24"/>
          </w:rPr>
          <w:t>8</w:t>
        </w:r>
        <w:r w:rsidR="00DB264C" w:rsidRPr="00BA51D9">
          <w:rPr>
            <w:b/>
            <w:noProof/>
            <w:sz w:val="24"/>
          </w:rPr>
          <w:t>th Dec 20</w:t>
        </w:r>
        <w:r w:rsidR="00DB264C">
          <w:rPr>
            <w:b/>
            <w:noProof/>
            <w:sz w:val="24"/>
          </w:rPr>
          <w:t>23</w:t>
        </w:r>
      </w:fldSimple>
      <w:r w:rsidR="00DB264C">
        <w:rPr>
          <w:b/>
          <w:noProof/>
          <w:sz w:val="24"/>
        </w:rPr>
        <w:t xml:space="preserve"> - </w:t>
      </w:r>
      <w:fldSimple w:instr=" DOCPROPERTY  EndDate  \* MERGEFORMAT ">
        <w:r w:rsidR="00DB264C" w:rsidRPr="00BA51D9">
          <w:rPr>
            <w:b/>
            <w:noProof/>
            <w:sz w:val="24"/>
          </w:rPr>
          <w:t>31st Dec 202</w:t>
        </w:r>
        <w:r w:rsidR="00DB264C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E541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</w:t>
              </w:r>
              <w:r w:rsidR="002722C7">
                <w:rPr>
                  <w:b/>
                  <w:noProof/>
                  <w:sz w:val="28"/>
                </w:rPr>
                <w:t>6</w:t>
              </w:r>
              <w:r w:rsidR="00AC2713">
                <w:rPr>
                  <w:b/>
                  <w:noProof/>
                  <w:sz w:val="28"/>
                </w:rPr>
                <w:t>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DFBFA" w:rsidR="001E41F3" w:rsidRPr="00657B96" w:rsidRDefault="00AD1D4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D1D4F">
              <w:rPr>
                <w:rFonts w:cs="Arial"/>
                <w:b/>
                <w:bCs/>
                <w:color w:val="000000"/>
                <w:sz w:val="24"/>
                <w:szCs w:val="24"/>
              </w:rPr>
              <w:t>4801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B1A23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</w:t>
              </w:r>
              <w:r w:rsidR="002722C7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</w:t>
              </w:r>
              <w:r w:rsidR="002722C7">
                <w:rPr>
                  <w:b/>
                  <w:noProof/>
                  <w:sz w:val="28"/>
                </w:rPr>
                <w:t>2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D60F9" w:rsidR="001E41F3" w:rsidRDefault="00000000" w:rsidP="009C5B9C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3E4752">
                <w:t>Correction to</w:t>
              </w:r>
              <w:r w:rsidR="000546CB">
                <w:t xml:space="preserve"> function </w:t>
              </w:r>
              <w:r w:rsidR="000546CB" w:rsidRPr="000546CB">
                <w:t>f_EUTRA_CellInfo_SetSysInfo_SIB1_v1700_IEs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84B6" w:rsidR="001E41F3" w:rsidRDefault="00135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63982" w:rsidR="001E41F3" w:rsidRDefault="00FA5F5E">
            <w:pPr>
              <w:pStyle w:val="CRCoverPage"/>
              <w:spacing w:after="0"/>
              <w:ind w:left="100"/>
              <w:rPr>
                <w:noProof/>
              </w:rPr>
            </w:pPr>
            <w:r w:rsidRPr="00FA5F5E">
              <w:rPr>
                <w:noProof/>
              </w:rPr>
              <w:t>TEI</w:t>
            </w:r>
            <w:r w:rsidR="000546CB">
              <w:rPr>
                <w:noProof/>
              </w:rPr>
              <w:t>8</w:t>
            </w:r>
            <w:r w:rsidRPr="00FA5F5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E10C9F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722C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722C7">
              <w:rPr>
                <w:noProof/>
              </w:rPr>
              <w:t>0</w:t>
            </w:r>
            <w:r w:rsidR="000546CB">
              <w:rPr>
                <w:noProof/>
              </w:rPr>
              <w:t>3</w:t>
            </w:r>
            <w:r w:rsidR="009F562A">
              <w:rPr>
                <w:noProof/>
              </w:rPr>
              <w:t>-</w:t>
            </w:r>
            <w:r w:rsidR="000546CB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4CA9B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22C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72D65D" w:rsidR="001534C7" w:rsidRPr="00592B7E" w:rsidRDefault="00E06A48" w:rsidP="008C013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Due to incorrect implementation of prose CR </w:t>
            </w:r>
            <w:r w:rsidRPr="00E06A48">
              <w:rPr>
                <w:rFonts w:ascii="Arial" w:hAnsi="Arial" w:cs="Arial"/>
              </w:rPr>
              <w:t>R5-237431</w:t>
            </w:r>
            <w:r>
              <w:rPr>
                <w:rFonts w:ascii="Arial" w:hAnsi="Arial" w:cs="Arial"/>
              </w:rPr>
              <w:t xml:space="preserve">, few IEs in SIB1 are left unassigned with default values (Ex: </w:t>
            </w:r>
            <w:r w:rsidRPr="00E06A48">
              <w:rPr>
                <w:rFonts w:ascii="Arial" w:hAnsi="Arial" w:cs="Arial"/>
              </w:rPr>
              <w:t>cellAccessRelatedInfo_v1250</w:t>
            </w:r>
            <w:r>
              <w:rPr>
                <w:rFonts w:ascii="Arial" w:hAnsi="Arial" w:cs="Arial"/>
              </w:rPr>
              <w:t>) which will result in runtime error.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Pr="003A38D1" w:rsidRDefault="001534C7" w:rsidP="001534C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55B942" w:rsidR="00E9308F" w:rsidRPr="00592B7E" w:rsidRDefault="00E06A48" w:rsidP="00396DC5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lang w:val="en-US" w:eastAsia="zh-CN"/>
              </w:rPr>
              <w:t xml:space="preserve">Initialize </w:t>
            </w:r>
            <w:r w:rsidRPr="00E06A48">
              <w:rPr>
                <w:rFonts w:cs="Arial"/>
                <w:lang w:val="en-US" w:eastAsia="zh-CN"/>
              </w:rPr>
              <w:t>SystemInformationBlockType1</w:t>
            </w:r>
            <w:r w:rsidR="007C7ED3">
              <w:rPr>
                <w:rFonts w:cs="Arial"/>
                <w:lang w:val="en-US" w:eastAsia="zh-CN"/>
              </w:rPr>
              <w:t xml:space="preserve"> </w:t>
            </w:r>
            <w:proofErr w:type="spellStart"/>
            <w:r w:rsidR="007C7ED3">
              <w:rPr>
                <w:rFonts w:cs="Arial"/>
                <w:lang w:val="en-US" w:eastAsia="zh-CN"/>
              </w:rPr>
              <w:t>extentions</w:t>
            </w:r>
            <w:proofErr w:type="spellEnd"/>
            <w:r w:rsidR="007C7ED3">
              <w:rPr>
                <w:rFonts w:cs="Arial"/>
                <w:lang w:val="en-US" w:eastAsia="zh-CN"/>
              </w:rPr>
              <w:t xml:space="preserve"> </w:t>
            </w:r>
            <w:r w:rsidRPr="00E06A48">
              <w:rPr>
                <w:rFonts w:cs="Arial"/>
                <w:lang w:val="en-US" w:eastAsia="zh-CN"/>
              </w:rPr>
              <w:t>v1130</w:t>
            </w:r>
            <w:r w:rsidR="007C7ED3">
              <w:rPr>
                <w:rFonts w:cs="Arial"/>
                <w:lang w:val="en-US" w:eastAsia="zh-CN"/>
              </w:rPr>
              <w:t xml:space="preserve">, </w:t>
            </w:r>
            <w:r w:rsidR="007C7ED3" w:rsidRPr="007C7ED3">
              <w:rPr>
                <w:rFonts w:cs="Arial"/>
                <w:lang w:val="en-US" w:eastAsia="zh-CN"/>
              </w:rPr>
              <w:t>v1250</w:t>
            </w:r>
            <w:r w:rsidR="007C7ED3">
              <w:rPr>
                <w:rFonts w:cs="Arial"/>
                <w:lang w:val="en-US" w:eastAsia="zh-CN"/>
              </w:rPr>
              <w:t xml:space="preserve">, </w:t>
            </w:r>
            <w:r w:rsidR="007C7ED3" w:rsidRPr="007C7ED3">
              <w:rPr>
                <w:rFonts w:cs="Arial"/>
                <w:lang w:val="en-US" w:eastAsia="zh-CN"/>
              </w:rPr>
              <w:t>v1310</w:t>
            </w:r>
            <w:r w:rsidR="007C7ED3">
              <w:rPr>
                <w:rFonts w:cs="Arial"/>
                <w:lang w:val="en-US" w:eastAsia="zh-CN"/>
              </w:rPr>
              <w:t xml:space="preserve">, </w:t>
            </w:r>
            <w:r w:rsidR="007C7ED3" w:rsidRPr="007C7ED3">
              <w:rPr>
                <w:rFonts w:cs="Arial"/>
                <w:lang w:val="en-US" w:eastAsia="zh-CN"/>
              </w:rPr>
              <w:t>v13</w:t>
            </w:r>
            <w:r w:rsidR="007C7ED3">
              <w:rPr>
                <w:rFonts w:cs="Arial"/>
                <w:lang w:val="en-US" w:eastAsia="zh-CN"/>
              </w:rPr>
              <w:t>2</w:t>
            </w:r>
            <w:r w:rsidR="007C7ED3" w:rsidRPr="007C7ED3">
              <w:rPr>
                <w:rFonts w:cs="Arial"/>
                <w:lang w:val="en-US" w:eastAsia="zh-CN"/>
              </w:rPr>
              <w:t>0</w:t>
            </w:r>
            <w:r w:rsidR="007C7ED3">
              <w:rPr>
                <w:rFonts w:cs="Arial"/>
                <w:lang w:val="en-US" w:eastAsia="zh-CN"/>
              </w:rPr>
              <w:t>,</w:t>
            </w:r>
            <w:r w:rsidR="007C7ED3">
              <w:t xml:space="preserve"> </w:t>
            </w:r>
            <w:r w:rsidR="007C7ED3" w:rsidRPr="007C7ED3">
              <w:rPr>
                <w:rFonts w:cs="Arial"/>
                <w:lang w:val="en-US" w:eastAsia="zh-CN"/>
              </w:rPr>
              <w:t>v13</w:t>
            </w:r>
            <w:r w:rsidR="007C7ED3">
              <w:rPr>
                <w:rFonts w:cs="Arial"/>
                <w:lang w:val="en-US" w:eastAsia="zh-CN"/>
              </w:rPr>
              <w:t>5</w:t>
            </w:r>
            <w:r w:rsidR="007C7ED3" w:rsidRPr="007C7ED3">
              <w:rPr>
                <w:rFonts w:cs="Arial"/>
                <w:lang w:val="en-US" w:eastAsia="zh-CN"/>
              </w:rPr>
              <w:t>0</w:t>
            </w:r>
            <w:r w:rsidR="007C7ED3">
              <w:rPr>
                <w:rFonts w:cs="Arial"/>
                <w:lang w:val="en-US" w:eastAsia="zh-CN"/>
              </w:rPr>
              <w:t xml:space="preserve">, </w:t>
            </w:r>
            <w:r w:rsidR="007C7ED3" w:rsidRPr="007C7ED3">
              <w:rPr>
                <w:rFonts w:cs="Arial"/>
                <w:lang w:val="en-US" w:eastAsia="zh-CN"/>
              </w:rPr>
              <w:t>v13</w:t>
            </w:r>
            <w:r w:rsidR="007C7ED3">
              <w:rPr>
                <w:rFonts w:cs="Arial"/>
                <w:lang w:val="en-US" w:eastAsia="zh-CN"/>
              </w:rPr>
              <w:t>6</w:t>
            </w:r>
            <w:r w:rsidR="007C7ED3" w:rsidRPr="007C7ED3">
              <w:rPr>
                <w:rFonts w:cs="Arial"/>
                <w:lang w:val="en-US" w:eastAsia="zh-CN"/>
              </w:rPr>
              <w:t>0</w:t>
            </w:r>
            <w:r w:rsidR="007C7ED3">
              <w:rPr>
                <w:rFonts w:cs="Arial"/>
                <w:lang w:val="en-US" w:eastAsia="zh-CN"/>
              </w:rPr>
              <w:t xml:space="preserve"> </w:t>
            </w:r>
            <w:r w:rsidR="007C7ED3" w:rsidRPr="007C7ED3">
              <w:rPr>
                <w:rFonts w:cs="Arial"/>
                <w:lang w:val="en-US" w:eastAsia="zh-CN"/>
              </w:rPr>
              <w:t>IEs</w:t>
            </w:r>
            <w:r>
              <w:rPr>
                <w:rFonts w:cs="Arial"/>
                <w:lang w:val="en-US" w:eastAsia="zh-CN"/>
              </w:rPr>
              <w:t xml:space="preserve"> with default values.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Pr="00482712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BCA2F9" w:rsidR="001534C7" w:rsidRPr="00482712" w:rsidRDefault="000302A0" w:rsidP="00F3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7572D" w:rsidR="001534C7" w:rsidRDefault="000546CB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8.1.2.15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227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11703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6721940" w14:textId="4E73E5FD" w:rsidR="00E6381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381C" w:rsidRPr="00125B89">
        <w:rPr>
          <w:rFonts w:cs="Arial"/>
          <w:iCs/>
        </w:rPr>
        <w:t>Table of Contents</w:t>
      </w:r>
      <w:r w:rsidR="00E6381C">
        <w:tab/>
      </w:r>
      <w:r w:rsidR="00E6381C">
        <w:fldChar w:fldCharType="begin"/>
      </w:r>
      <w:r w:rsidR="00E6381C">
        <w:instrText xml:space="preserve"> PAGEREF _Toc141170365 \h </w:instrText>
      </w:r>
      <w:r w:rsidR="00E6381C">
        <w:fldChar w:fldCharType="separate"/>
      </w:r>
      <w:r w:rsidR="00E6381C">
        <w:t>2</w:t>
      </w:r>
      <w:r w:rsidR="00E6381C">
        <w:fldChar w:fldCharType="end"/>
      </w:r>
    </w:p>
    <w:p w14:paraId="623F4F77" w14:textId="4D30058A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_Toc141170366 \h </w:instrText>
      </w:r>
      <w:r>
        <w:fldChar w:fldCharType="separate"/>
      </w:r>
      <w:r>
        <w:t>3</w:t>
      </w:r>
      <w:r>
        <w:fldChar w:fldCharType="end"/>
      </w:r>
    </w:p>
    <w:p w14:paraId="31D8704F" w14:textId="0CAE55DC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_Toc141170367 \h </w:instrText>
      </w:r>
      <w:r>
        <w:fldChar w:fldCharType="separate"/>
      </w:r>
      <w:r>
        <w:t>3</w:t>
      </w:r>
      <w:r>
        <w:fldChar w:fldCharType="end"/>
      </w:r>
    </w:p>
    <w:p w14:paraId="575945A3" w14:textId="1ABE0457" w:rsidR="00E6381C" w:rsidRDefault="00E6381C">
      <w:pPr>
        <w:pStyle w:val="TOC2"/>
      </w:pPr>
      <w:r w:rsidRPr="00125B89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325A0C2F" w14:textId="16D16E3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117036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7E2AB4CB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02BC1" w:rsidRPr="00A02BC1">
        <w:rPr>
          <w:rFonts w:cs="Arial"/>
          <w:lang w:eastAsia="ja-JP"/>
        </w:rPr>
        <w:t>iwd-TTCN3-B2022-09_D23wk49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D603A" w14:textId="4EF184C2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41170367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5"/>
      <w:bookmarkEnd w:id="6"/>
      <w:bookmarkEnd w:id="7"/>
      <w:proofErr w:type="gramEnd"/>
    </w:p>
    <w:p w14:paraId="7AE92AFF" w14:textId="77777777" w:rsidR="000579F6" w:rsidRDefault="000579F6" w:rsidP="000579F6"/>
    <w:p w14:paraId="469DFDDC" w14:textId="0390C4A4" w:rsidR="00FD579F" w:rsidRPr="00FD579F" w:rsidRDefault="00464805" w:rsidP="00FD579F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8" w:name="_Toc136279094"/>
      <w:bookmarkStart w:id="9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72799C6E" w:rsidR="00464805" w:rsidRDefault="00491C2C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</w:t>
            </w:r>
            <w:r w:rsidR="00B67E7A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1AC49327" w:rsidR="00464805" w:rsidRPr="00345402" w:rsidRDefault="000546CB" w:rsidP="00E638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46CB">
              <w:rPr>
                <w:rFonts w:ascii="Arial" w:hAnsi="Arial" w:cs="Arial"/>
                <w:lang w:eastAsia="de-DE"/>
              </w:rPr>
              <w:t>f_EUTRA_CellInfo_SetSysInfo_SIB1_v1700_IEs</w:t>
            </w:r>
          </w:p>
        </w:tc>
      </w:tr>
      <w:tr w:rsidR="00464805" w14:paraId="2BF16251" w14:textId="77777777" w:rsidTr="003B41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4ADA" w14:textId="1EC32E5B" w:rsidR="00AA4187" w:rsidRPr="001D04A9" w:rsidRDefault="00E06A48" w:rsidP="007C47A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Due to incorrect implementation of prose CR </w:t>
            </w:r>
            <w:r w:rsidRPr="00E06A48">
              <w:rPr>
                <w:rFonts w:ascii="Arial" w:hAnsi="Arial" w:cs="Arial"/>
              </w:rPr>
              <w:t>R5-237431</w:t>
            </w:r>
            <w:r>
              <w:rPr>
                <w:rFonts w:ascii="Arial" w:hAnsi="Arial" w:cs="Arial"/>
              </w:rPr>
              <w:t xml:space="preserve">, few IEs in SIB1 are left unassigned with default values (Ex: </w:t>
            </w:r>
            <w:r w:rsidRPr="00E06A48">
              <w:rPr>
                <w:rFonts w:ascii="Arial" w:hAnsi="Arial" w:cs="Arial"/>
              </w:rPr>
              <w:t>cellAccessRelatedInfo_v1250</w:t>
            </w:r>
            <w:r>
              <w:rPr>
                <w:rFonts w:ascii="Arial" w:hAnsi="Arial" w:cs="Arial"/>
              </w:rPr>
              <w:t>) which will result in runtime error.</w:t>
            </w:r>
          </w:p>
        </w:tc>
      </w:tr>
      <w:tr w:rsidR="00464805" w14:paraId="53068A00" w14:textId="77777777" w:rsidTr="003B418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08D3" w14:textId="0E61B428" w:rsidR="00023A3F" w:rsidRPr="00345402" w:rsidRDefault="007C7ED3" w:rsidP="007C47A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Initialize </w:t>
            </w:r>
            <w:r w:rsidRPr="00E06A48">
              <w:rPr>
                <w:rFonts w:cs="Arial"/>
                <w:lang w:val="en-US" w:eastAsia="zh-CN"/>
              </w:rPr>
              <w:t>SystemInformationBlockType1</w:t>
            </w:r>
            <w:r>
              <w:rPr>
                <w:rFonts w:cs="Arial"/>
                <w:lang w:val="en-US" w:eastAsia="zh-CN"/>
              </w:rPr>
              <w:t xml:space="preserve"> </w:t>
            </w:r>
            <w:proofErr w:type="spellStart"/>
            <w:r>
              <w:rPr>
                <w:rFonts w:cs="Arial"/>
                <w:lang w:val="en-US" w:eastAsia="zh-CN"/>
              </w:rPr>
              <w:t>extentions</w:t>
            </w:r>
            <w:proofErr w:type="spellEnd"/>
            <w:r>
              <w:rPr>
                <w:rFonts w:cs="Arial"/>
                <w:lang w:val="en-US" w:eastAsia="zh-CN"/>
              </w:rPr>
              <w:t xml:space="preserve"> </w:t>
            </w:r>
            <w:r w:rsidRPr="00E06A48">
              <w:rPr>
                <w:rFonts w:cs="Arial"/>
                <w:lang w:val="en-US" w:eastAsia="zh-CN"/>
              </w:rPr>
              <w:t>v1130</w:t>
            </w:r>
            <w:r>
              <w:rPr>
                <w:rFonts w:cs="Arial"/>
                <w:lang w:val="en-US" w:eastAsia="zh-CN"/>
              </w:rPr>
              <w:t xml:space="preserve">, </w:t>
            </w:r>
            <w:r w:rsidRPr="007C7ED3">
              <w:rPr>
                <w:rFonts w:cs="Arial"/>
                <w:lang w:val="en-US" w:eastAsia="zh-CN"/>
              </w:rPr>
              <w:t>v1250</w:t>
            </w:r>
            <w:r>
              <w:rPr>
                <w:rFonts w:cs="Arial"/>
                <w:lang w:val="en-US" w:eastAsia="zh-CN"/>
              </w:rPr>
              <w:t xml:space="preserve">, </w:t>
            </w:r>
            <w:r w:rsidRPr="007C7ED3">
              <w:rPr>
                <w:rFonts w:cs="Arial"/>
                <w:lang w:val="en-US" w:eastAsia="zh-CN"/>
              </w:rPr>
              <w:t>v1310</w:t>
            </w:r>
            <w:r>
              <w:rPr>
                <w:rFonts w:cs="Arial"/>
                <w:lang w:val="en-US" w:eastAsia="zh-CN"/>
              </w:rPr>
              <w:t xml:space="preserve">, </w:t>
            </w:r>
            <w:r w:rsidRPr="007C7ED3">
              <w:rPr>
                <w:rFonts w:cs="Arial"/>
                <w:lang w:val="en-US" w:eastAsia="zh-CN"/>
              </w:rPr>
              <w:t>v13</w:t>
            </w:r>
            <w:r>
              <w:rPr>
                <w:rFonts w:cs="Arial"/>
                <w:lang w:val="en-US" w:eastAsia="zh-CN"/>
              </w:rPr>
              <w:t>2</w:t>
            </w:r>
            <w:r w:rsidRPr="007C7ED3"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  <w:lang w:val="en-US" w:eastAsia="zh-CN"/>
              </w:rPr>
              <w:t>,</w:t>
            </w:r>
            <w:r>
              <w:t xml:space="preserve"> </w:t>
            </w:r>
            <w:r w:rsidRPr="007C7ED3">
              <w:rPr>
                <w:rFonts w:cs="Arial"/>
                <w:lang w:val="en-US" w:eastAsia="zh-CN"/>
              </w:rPr>
              <w:t>v13</w:t>
            </w:r>
            <w:r>
              <w:rPr>
                <w:rFonts w:cs="Arial"/>
                <w:lang w:val="en-US" w:eastAsia="zh-CN"/>
              </w:rPr>
              <w:t>5</w:t>
            </w:r>
            <w:r w:rsidRPr="007C7ED3"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  <w:lang w:val="en-US" w:eastAsia="zh-CN"/>
              </w:rPr>
              <w:t xml:space="preserve">, </w:t>
            </w:r>
            <w:r w:rsidRPr="007C7ED3">
              <w:rPr>
                <w:rFonts w:cs="Arial"/>
                <w:lang w:val="en-US" w:eastAsia="zh-CN"/>
              </w:rPr>
              <w:t>v13</w:t>
            </w:r>
            <w:r>
              <w:rPr>
                <w:rFonts w:cs="Arial"/>
                <w:lang w:val="en-US" w:eastAsia="zh-CN"/>
              </w:rPr>
              <w:t>6</w:t>
            </w:r>
            <w:r w:rsidRPr="007C7ED3"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7C7ED3">
              <w:rPr>
                <w:rFonts w:cs="Arial"/>
                <w:lang w:val="en-US" w:eastAsia="zh-CN"/>
              </w:rPr>
              <w:t>IEs</w:t>
            </w:r>
            <w:r>
              <w:rPr>
                <w:rFonts w:cs="Arial"/>
                <w:lang w:val="en-US" w:eastAsia="zh-CN"/>
              </w:rPr>
              <w:t xml:space="preserve"> with default values.</w:t>
            </w:r>
          </w:p>
        </w:tc>
      </w:tr>
      <w:tr w:rsidR="00464805" w14:paraId="71F5884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1300F8A6" w:rsidR="00464805" w:rsidRPr="00345402" w:rsidRDefault="000546CB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546CB">
              <w:rPr>
                <w:rFonts w:ascii="Arial" w:hAnsi="Arial" w:cs="Arial"/>
                <w:lang w:eastAsia="en-GB"/>
              </w:rPr>
              <w:t>EUTRA_CellInfo.ttcn</w:t>
            </w:r>
            <w:proofErr w:type="spellEnd"/>
          </w:p>
        </w:tc>
      </w:tr>
      <w:tr w:rsidR="00464805" w14:paraId="22A2ACD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Pr="00C01CEE" w:rsidRDefault="00464805" w:rsidP="003B418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01CEE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E49F" w14:textId="77777777" w:rsidR="00464805" w:rsidRDefault="00C01CEE" w:rsidP="003B4180">
            <w:pPr>
              <w:rPr>
                <w:rFonts w:ascii="Arial" w:hAnsi="Arial" w:cs="Arial"/>
                <w:lang w:eastAsia="zh-CN"/>
              </w:rPr>
            </w:pPr>
            <w:r w:rsidRPr="00C01CEE">
              <w:rPr>
                <w:rFonts w:ascii="Arial" w:hAnsi="Arial" w:cs="Arial"/>
                <w:highlight w:val="cyan"/>
                <w:lang w:eastAsia="zh-CN"/>
              </w:rPr>
              <w:t xml:space="preserve">Accepted, </w:t>
            </w:r>
            <w:r w:rsidR="003C65AA">
              <w:rPr>
                <w:rFonts w:ascii="Arial" w:hAnsi="Arial" w:cs="Arial"/>
                <w:highlight w:val="cyan"/>
                <w:lang w:eastAsia="zh-CN"/>
              </w:rPr>
              <w:t>to follow</w:t>
            </w:r>
            <w:r w:rsidRPr="00C01CEE"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r w:rsidR="003C65AA">
              <w:rPr>
                <w:rFonts w:ascii="Arial" w:hAnsi="Arial" w:cs="Arial"/>
                <w:highlight w:val="cyan"/>
                <w:lang w:eastAsia="zh-CN"/>
              </w:rPr>
              <w:t xml:space="preserve">TS </w:t>
            </w:r>
            <w:r w:rsidRPr="00C01CEE">
              <w:rPr>
                <w:rFonts w:ascii="Arial" w:hAnsi="Arial" w:cs="Arial"/>
                <w:highlight w:val="cyan"/>
                <w:lang w:eastAsia="zh-CN"/>
              </w:rPr>
              <w:t>36.508</w:t>
            </w:r>
            <w:r w:rsidR="003C65AA">
              <w:rPr>
                <w:rFonts w:ascii="Arial" w:hAnsi="Arial" w:cs="Arial"/>
                <w:highlight w:val="cyan"/>
                <w:lang w:eastAsia="zh-CN"/>
              </w:rPr>
              <w:t xml:space="preserve"> the parameter is set to omit</w:t>
            </w:r>
            <w:r w:rsidRPr="00C01CEE">
              <w:rPr>
                <w:rFonts w:ascii="Arial" w:hAnsi="Arial" w:cs="Arial"/>
                <w:highlight w:val="cyan"/>
                <w:lang w:eastAsia="zh-CN"/>
              </w:rPr>
              <w:t xml:space="preserve"> – see MCC160 proposed implementation below.</w:t>
            </w:r>
          </w:p>
          <w:p w14:paraId="30B17357" w14:textId="71731FA0" w:rsidR="002D659A" w:rsidRPr="00345402" w:rsidRDefault="002D659A" w:rsidP="003B4180">
            <w:pPr>
              <w:rPr>
                <w:rFonts w:ascii="Arial" w:hAnsi="Arial" w:cs="Arial"/>
                <w:lang w:eastAsia="zh-CN"/>
              </w:rPr>
            </w:pPr>
            <w:r w:rsidRPr="002D659A">
              <w:rPr>
                <w:rFonts w:ascii="Arial" w:hAnsi="Arial" w:cs="Arial"/>
                <w:highlight w:val="green"/>
                <w:lang w:eastAsia="zh-CN"/>
              </w:rPr>
              <w:t xml:space="preserve">Anritsu clarified that the change shown in green below is not needed, i.e. passing true value in the first parameter of </w:t>
            </w:r>
            <w:r w:rsidRPr="002D659A">
              <w:rPr>
                <w:rFonts w:ascii="Courier New" w:hAnsi="Courier New" w:cs="Courier New"/>
                <w:bCs/>
                <w:sz w:val="16"/>
                <w:szCs w:val="16"/>
                <w:highlight w:val="green"/>
                <w:lang w:eastAsia="de-DE"/>
              </w:rPr>
              <w:t>cs_SystemInformationBlockType1_v1310</w:t>
            </w:r>
            <w:r w:rsidRPr="002D659A">
              <w:rPr>
                <w:rFonts w:ascii="Arial" w:hAnsi="Arial" w:cs="Arial"/>
                <w:highlight w:val="green"/>
                <w:lang w:eastAsia="zh-CN"/>
              </w:rPr>
              <w:t xml:space="preserve"> </w:t>
            </w:r>
            <w:r w:rsidR="00463099">
              <w:rPr>
                <w:rFonts w:ascii="Arial" w:hAnsi="Arial" w:cs="Arial"/>
                <w:highlight w:val="green"/>
                <w:lang w:eastAsia="zh-CN"/>
              </w:rPr>
              <w:t>it remain</w:t>
            </w:r>
            <w:r w:rsidR="008F1348">
              <w:rPr>
                <w:rFonts w:ascii="Arial" w:hAnsi="Arial" w:cs="Arial"/>
                <w:highlight w:val="green"/>
                <w:lang w:eastAsia="zh-CN"/>
              </w:rPr>
              <w:t>s</w:t>
            </w:r>
            <w:r w:rsidR="00463099">
              <w:rPr>
                <w:rFonts w:ascii="Arial" w:hAnsi="Arial" w:cs="Arial"/>
                <w:highlight w:val="green"/>
                <w:lang w:eastAsia="zh-CN"/>
              </w:rPr>
              <w:t xml:space="preserve"> omit. This change</w:t>
            </w:r>
            <w:r w:rsidRPr="002D659A">
              <w:rPr>
                <w:rFonts w:ascii="Arial" w:hAnsi="Arial" w:cs="Arial"/>
                <w:highlight w:val="green"/>
                <w:lang w:eastAsia="zh-CN"/>
              </w:rPr>
              <w:t xml:space="preserve"> is not considered in MCC160 proposed implementation.</w:t>
            </w: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3A6ADA45" w14:textId="77777777" w:rsidR="00FA5F5E" w:rsidRPr="00717CA8" w:rsidRDefault="00FA5F5E" w:rsidP="00FA5F5E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391330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function f_EUTRA_CellInfo_SetSysInfo_SIB1_v1700_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spellStart"/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p_CellId,</w:t>
      </w:r>
    </w:p>
    <w:p w14:paraId="645FDF59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template (omit) SystemInformationBlockType1_v1700_IEs p_SystemInformationBlockType1_v1700_IEs) runs on EUTRA_PTC</w:t>
      </w:r>
    </w:p>
    <w:p w14:paraId="4D083591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* Assign the parameterised SystemInformationBlockType1_v1700_IEs value in SIB1 of the cell */</w:t>
      </w:r>
    </w:p>
    <w:p w14:paraId="4EFBEC84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R5-237431 sic@ */</w:t>
      </w:r>
    </w:p>
    <w:p w14:paraId="31AD72EC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EUTRA_CellInfo_Type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CellInfo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f_EUTRA_CellInfo_Get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61EA1F2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SysinfoType_Type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SysinfoType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f_EUTRA_CellInfo_GetSysinfoType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037B56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SystemInformationBlockType1_v1700_IEs v_SystemInformationBlockType1_v1700_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IEs :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343801BF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3A7CC7C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(p_SystemInformationBlockType1_v1700_IEs)) {</w:t>
      </w:r>
    </w:p>
    <w:p w14:paraId="375C918E" w14:textId="77777777" w:rsidR="000546CB" w:rsidRPr="00C01CEE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</w:t>
      </w:r>
      <w:r w:rsidRPr="00C01CEE">
        <w:rPr>
          <w:rFonts w:ascii="Courier New" w:hAnsi="Courier New" w:cs="Courier New"/>
          <w:bCs/>
          <w:sz w:val="16"/>
          <w:szCs w:val="16"/>
          <w:lang w:val="de-DE" w:eastAsia="de-DE"/>
        </w:rPr>
        <w:t>v_SystemInformationBlockType1_v1700_</w:t>
      </w:r>
      <w:proofErr w:type="gramStart"/>
      <w:r w:rsidRPr="00C01CEE">
        <w:rPr>
          <w:rFonts w:ascii="Courier New" w:hAnsi="Courier New" w:cs="Courier New"/>
          <w:bCs/>
          <w:sz w:val="16"/>
          <w:szCs w:val="16"/>
          <w:lang w:val="de-DE" w:eastAsia="de-DE"/>
        </w:rPr>
        <w:t>IEs :</w:t>
      </w:r>
      <w:proofErr w:type="gramEnd"/>
      <w:r w:rsidRPr="00C01CEE">
        <w:rPr>
          <w:rFonts w:ascii="Courier New" w:hAnsi="Courier New" w:cs="Courier New"/>
          <w:bCs/>
          <w:sz w:val="16"/>
          <w:szCs w:val="16"/>
          <w:lang w:val="de-DE" w:eastAsia="de-DE"/>
        </w:rPr>
        <w:t>= p_SystemInformationBlockType1_v1700_IEs;</w:t>
      </w:r>
    </w:p>
    <w:p w14:paraId="7548CCA0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C01CEE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}</w:t>
      </w:r>
    </w:p>
    <w:p w14:paraId="04DF0061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</w:p>
    <w:p w14:paraId="21793662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ab/>
      </w:r>
      <w:proofErr w:type="spell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if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(not ispresent(v_</w:t>
      </w:r>
      <w:proofErr w:type="gram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CellInfo.Sysinfo.BCCH</w:t>
      </w:r>
      <w:proofErr w:type="gram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_Info.SIB1.message_.c1.systemInformationBlockType1.nonCriticalExtension.nonCriticalExtension.nonCriticalExtension.nonCriticalExtension.nonCriticalExtension)) { // SystemInformationBlockType1-v1310-IEs</w:t>
      </w:r>
    </w:p>
    <w:p w14:paraId="42281F93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    v_</w:t>
      </w:r>
      <w:proofErr w:type="gram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CellInfo.Sysinfo.BCCH</w:t>
      </w:r>
      <w:proofErr w:type="gram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_Info.SIB1.message_.c1.systemInformationBlockType1.nonCriticalExtension.nonCriticalExtension.nonCriticalExtension.nonCriticalExtension.nonCriticalExtension := cs_SystemInformationBlockType1_v1310(</w:t>
      </w:r>
      <w:proofErr w:type="spellStart"/>
      <w:r w:rsidRPr="002D659A">
        <w:rPr>
          <w:rFonts w:ascii="Courier New" w:hAnsi="Courier New" w:cs="Courier New"/>
          <w:bCs/>
          <w:sz w:val="16"/>
          <w:szCs w:val="16"/>
          <w:highlight w:val="green"/>
          <w:lang w:val="de-DE" w:eastAsia="de-DE"/>
        </w:rPr>
        <w:t>true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highlight w:val="green"/>
          <w:lang w:val="de-DE" w:eastAsia="de-DE"/>
        </w:rPr>
        <w:t>_</w:t>
      </w: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, cs_SystemInformationBlockType1_v1320_EcallOverIMS);</w:t>
      </w:r>
    </w:p>
    <w:p w14:paraId="1850194E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}</w:t>
      </w:r>
    </w:p>
    <w:p w14:paraId="53E78313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proofErr w:type="spell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if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(not ispresent(v_</w:t>
      </w:r>
      <w:proofErr w:type="gram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CellInfo.Sysinfo.BCCH</w:t>
      </w:r>
      <w:proofErr w:type="gram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_Info.SIB1.message_.c1.systemInformationBlockType1.nonCriticalExtension.nonCriticalExtension.nonCriticalExtension.nonCriticalExtension.nonCriticalExtension.nonCriticalExtension.nonCriticalExtension.nonCriticalExtension.nonCriticalExtension.nonCriticalExtension)) { // SystemInformationBlockType1-v1450-IEs</w:t>
      </w:r>
    </w:p>
    <w:p w14:paraId="739C6384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    v_CellInfo.Sysinfo.BCCH_Info.SIB1.message_.c1.systemInformationBlockType1.nonCriticalExtension.nonCriticalExtension.nonCriticalExtension.nonCriticalExtension.nonCriticalExtension.nonCriticalExtension.</w:t>
      </w: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lastRenderedPageBreak/>
        <w:t>nonCriticalExtension.nonCriticalExtension.nonCriticalExtension.nonCriticalExtension := cs_SystemInformationBlockType1_v1450_IES(cs_SystemInformationBlockType1_v1530_IES(notBarred, cs_SystemInformationBlockType1_v1540_IES(cs_SystemInformationBlockType1_v1610_IES(v_SystemInformationBlockType1_v1700_IEs))));</w:t>
      </w:r>
    </w:p>
    <w:p w14:paraId="51A2A335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}</w:t>
      </w:r>
    </w:p>
    <w:p w14:paraId="675C0397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proofErr w:type="spell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else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{</w:t>
      </w:r>
    </w:p>
    <w:p w14:paraId="5002A1CE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    v_</w:t>
      </w:r>
      <w:proofErr w:type="gram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CellInfo.Sysinfo.BCCH</w:t>
      </w:r>
      <w:proofErr w:type="gram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_Info.SIB1.message_.c1.systemInformationBlockType1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 := v_SystemInformationBlockType1_v1700_IEs;</w:t>
      </w:r>
    </w:p>
    <w:p w14:paraId="10062F89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}</w:t>
      </w:r>
    </w:p>
    <w:p w14:paraId="585A4A20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</w:p>
    <w:p w14:paraId="1ADA7FAD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proofErr w:type="spell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if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(</w:t>
      </w:r>
      <w:proofErr w:type="spell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v_SysinfoType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== </w:t>
      </w:r>
      <w:proofErr w:type="spell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sysinfoAndBR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) {</w:t>
      </w:r>
    </w:p>
    <w:p w14:paraId="4B60BF5A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    </w:t>
      </w:r>
      <w:proofErr w:type="spell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if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(not ispresent(v_</w:t>
      </w:r>
      <w:proofErr w:type="gram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CellInfo.Sysinfo.BCCH</w:t>
      </w:r>
      <w:proofErr w:type="gram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_BR_Info.SIB1.message_.c1.systemInformationBlockType1_BR_r13.nonCriticalExtension.nonCriticalExtension.nonCriticalExtension.nonCriticalExtension.nonCriticalExtension.nonCriticalExtension)){</w:t>
      </w:r>
    </w:p>
    <w:p w14:paraId="5999BFAD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        v_</w:t>
      </w:r>
      <w:proofErr w:type="gram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CellInfo.Sysinfo.BCCH</w:t>
      </w:r>
      <w:proofErr w:type="gram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_BR_Info.SIB1.message_.c1.systemInformationBlockType1_BR_r13.nonCriticalExtension.nonCriticalExtension.nonCriticalExtension.nonCriticalExtension.nonCriticalExtension.nonCriticalExtension := cs_SystemInformationBlockType1_v1320_EcallOverIMS; // SystemInformationBlockType1-v1320-IEs</w:t>
      </w:r>
    </w:p>
    <w:p w14:paraId="7A5B43D5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        v_CellInfo.Sysinfo.BCCH_BR_Info.SIB1.message_.c1.systemInformationBlockType1_BR_r13.nonCriticalExtension.nonCriticalExtension.nonCriticalExtension.nonCriticalExtension.nonCriticalExtension.nonCriticalExtension.nonCriticalExtension.nonCriticalExtension.nonCriticalExtension.nonCriticalExtension := cs_SystemInformationBlockType1_v1450_IES(cs_SystemInformationBlockType1_v1530_IES(notBarred, cs_SystemInformationBlockType1_v1540_IES(cs_SystemInformationBlockType1_v1610_IES(v_SystemInformationBlockType1_v1700_IEs)))); // </w:t>
      </w:r>
      <w:proofErr w:type="spell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From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SystemInformationBlockType1-v1450-IEs</w:t>
      </w:r>
    </w:p>
    <w:p w14:paraId="1A46497A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    }</w:t>
      </w:r>
    </w:p>
    <w:p w14:paraId="157D93FB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     </w:t>
      </w:r>
      <w:proofErr w:type="spell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else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{</w:t>
      </w:r>
    </w:p>
    <w:p w14:paraId="0DA2C2AD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        v_</w:t>
      </w:r>
      <w:proofErr w:type="gram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CellInfo.Sysinfo.BCCH</w:t>
      </w:r>
      <w:proofErr w:type="gram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_BR_Info.SIB1.message_.c1.systemInformationBlockType1_BR_r13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 := v_SystemInformationBlockType1_v1700_IEs;</w:t>
      </w:r>
    </w:p>
    <w:p w14:paraId="38132D0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     </w:t>
      </w: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52B4537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AF3E7B5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A0CE9E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f_EUTRA_CellInfo_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Set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v_CellInfo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ACEC7BB" w14:textId="4C7683DC" w:rsidR="00FA5F5E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7F998970" w14:textId="77777777" w:rsid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9D10DC7" w14:textId="77777777" w:rsidR="00FA5F5E" w:rsidRDefault="00FA5F5E" w:rsidP="00FA5F5E">
      <w:pPr>
        <w:spacing w:after="0"/>
        <w:rPr>
          <w:rFonts w:ascii="Arial" w:hAnsi="Arial" w:cs="Arial"/>
          <w:b/>
          <w:lang w:val="pt-BR" w:eastAsia="en-GB"/>
        </w:rPr>
      </w:pPr>
    </w:p>
    <w:p w14:paraId="240A51A7" w14:textId="77777777" w:rsidR="00FA5F5E" w:rsidRDefault="00FA5F5E" w:rsidP="00FA5F5E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AEB3CA6" w14:textId="77777777" w:rsidR="00FA5F5E" w:rsidRPr="00717CA8" w:rsidRDefault="00FA5F5E" w:rsidP="00FA5F5E">
      <w:pPr>
        <w:spacing w:after="0"/>
        <w:rPr>
          <w:rFonts w:ascii="Arial" w:hAnsi="Arial" w:cs="Arial"/>
          <w:b/>
          <w:lang w:val="pt-BR" w:eastAsia="en-GB"/>
        </w:rPr>
      </w:pPr>
    </w:p>
    <w:p w14:paraId="528A04A7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function f_EUTRA_CellInfo_SetSysInfo_SIB1_v1700_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spellStart"/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p_CellId,</w:t>
      </w:r>
    </w:p>
    <w:p w14:paraId="13E15B54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template (omit) SystemInformationBlockType1_v1700_IEs p_SystemInformationBlockType1_v1700_IEs) runs on EUTRA_PTC</w:t>
      </w:r>
    </w:p>
    <w:p w14:paraId="47796521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* Assign the parameterised SystemInformationBlockType1_v1700_IEs value in SIB1 of the cell */</w:t>
      </w:r>
    </w:p>
    <w:p w14:paraId="172984FF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R5-237431 sic@ */</w:t>
      </w:r>
    </w:p>
    <w:p w14:paraId="2EDFF498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EUTRA_CellInfo_Type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CellInfo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f_EUTRA_CellInfo_Get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0B72968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SysinfoType_Type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SysinfoType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f_EUTRA_CellInfo_GetSysinfoType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DBC71D7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SystemInformationBlockType1_v1700_IEs v_SystemInformationBlockType1_v1700_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IEs :</w:t>
      </w:r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716836F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612B212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(p_SystemInformationBlockType1_v1700_IEs)) {</w:t>
      </w:r>
    </w:p>
    <w:p w14:paraId="564649DC" w14:textId="77777777" w:rsidR="000546CB" w:rsidRPr="00C01CEE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</w:t>
      </w:r>
      <w:r w:rsidRPr="00C01CEE">
        <w:rPr>
          <w:rFonts w:ascii="Courier New" w:hAnsi="Courier New" w:cs="Courier New"/>
          <w:bCs/>
          <w:sz w:val="16"/>
          <w:szCs w:val="16"/>
          <w:lang w:val="de-DE" w:eastAsia="de-DE"/>
        </w:rPr>
        <w:t>v_SystemInformationBlockType1_v1700_</w:t>
      </w:r>
      <w:proofErr w:type="gramStart"/>
      <w:r w:rsidRPr="00C01CEE">
        <w:rPr>
          <w:rFonts w:ascii="Courier New" w:hAnsi="Courier New" w:cs="Courier New"/>
          <w:bCs/>
          <w:sz w:val="16"/>
          <w:szCs w:val="16"/>
          <w:lang w:val="de-DE" w:eastAsia="de-DE"/>
        </w:rPr>
        <w:t>IEs :</w:t>
      </w:r>
      <w:proofErr w:type="gramEnd"/>
      <w:r w:rsidRPr="00C01CEE">
        <w:rPr>
          <w:rFonts w:ascii="Courier New" w:hAnsi="Courier New" w:cs="Courier New"/>
          <w:bCs/>
          <w:sz w:val="16"/>
          <w:szCs w:val="16"/>
          <w:lang w:val="de-DE" w:eastAsia="de-DE"/>
        </w:rPr>
        <w:t>= p_SystemInformationBlockType1_v1700_IEs;</w:t>
      </w:r>
    </w:p>
    <w:p w14:paraId="618C5749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C01CEE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}</w:t>
      </w:r>
    </w:p>
    <w:p w14:paraId="5FFD679B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</w:p>
    <w:p w14:paraId="177C8837" w14:textId="62F792C4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proofErr w:type="spellStart"/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>if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 xml:space="preserve"> (not ispresent(v_</w:t>
      </w:r>
      <w:proofErr w:type="gramStart"/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>CellInfo.Sysinfo.BCCH</w:t>
      </w:r>
      <w:proofErr w:type="gramEnd"/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 xml:space="preserve">_Info.SIB1.message_.c1.systemInformationBlockType1.nonCriticalExtension.nonCriticalExtension.nonCriticalExtension)) { </w:t>
      </w:r>
      <w:r w:rsidR="00E06A48"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>// SystemInformationBlockType1-v1130-IEs</w:t>
      </w:r>
    </w:p>
    <w:p w14:paraId="1F8276D5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 xml:space="preserve">        v_</w:t>
      </w:r>
      <w:proofErr w:type="gramStart"/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>CellInfo.Sysinfo.BCCH</w:t>
      </w:r>
      <w:proofErr w:type="gramEnd"/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>_Info.SIB1.message_.c1.systemInformationBlockType1.nonCriticalExtension.nonCriticalExtension.nonCriticalExtension := cs_SystemInformationBlockType1_v1130_Cat0Allowed;</w:t>
      </w:r>
    </w:p>
    <w:p w14:paraId="6B157C7A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 xml:space="preserve">    }</w:t>
      </w:r>
    </w:p>
    <w:p w14:paraId="32554FE1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ab/>
      </w:r>
      <w:proofErr w:type="spell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if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(not ispresent(v_</w:t>
      </w:r>
      <w:proofErr w:type="gram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CellInfo.Sysinfo.BCCH</w:t>
      </w:r>
      <w:proofErr w:type="gram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_Info.SIB1.message_.c1.systemInformationBlockType1.nonCriticalExtension.nonCriticalExtension.nonCriticalExtension.nonCriticalExtension.nonCriticalExtension)) { // SystemInformationBlockType1-v1310-IEs</w:t>
      </w:r>
    </w:p>
    <w:p w14:paraId="0DE63273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    v_</w:t>
      </w:r>
      <w:proofErr w:type="gram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CellInfo.Sysinfo.BCCH</w:t>
      </w:r>
      <w:proofErr w:type="gram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_Info.SIB1.message_.c1.systemInformationBlockType1.nonCriticalExtension.nonCriticalExtension.nonCriticalExtension.nonCriticalExtension.nonCriticalExtension := cs_SystemInformationBlockType1_v1310(</w:t>
      </w:r>
      <w:proofErr w:type="spellStart"/>
      <w:r w:rsidRPr="002D659A">
        <w:rPr>
          <w:rFonts w:ascii="Courier New" w:hAnsi="Courier New" w:cs="Courier New"/>
          <w:bCs/>
          <w:sz w:val="16"/>
          <w:szCs w:val="16"/>
          <w:highlight w:val="green"/>
          <w:lang w:val="de-DE" w:eastAsia="de-DE"/>
        </w:rPr>
        <w:t>true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highlight w:val="green"/>
          <w:lang w:val="de-DE" w:eastAsia="de-DE"/>
        </w:rPr>
        <w:t>_</w:t>
      </w: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, cs_SystemInformationBlockType1_v1320_EcallOverIMS);</w:t>
      </w:r>
    </w:p>
    <w:p w14:paraId="532A12BC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lastRenderedPageBreak/>
        <w:t xml:space="preserve">    }</w:t>
      </w:r>
    </w:p>
    <w:p w14:paraId="101D8F8A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proofErr w:type="spell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if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(not ispresent(v_</w:t>
      </w:r>
      <w:proofErr w:type="gram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CellInfo.Sysinfo.BCCH</w:t>
      </w:r>
      <w:proofErr w:type="gram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_Info.SIB1.message_.c1.systemInformationBlockType1.nonCriticalExtension.nonCriticalExtension.nonCriticalExtension.nonCriticalExtension.nonCriticalExtension.nonCriticalExtension.nonCriticalExtension.nonCriticalExtension.nonCriticalExtension.nonCriticalExtension)) { // SystemInformationBlockType1-v1450-IEs</w:t>
      </w:r>
    </w:p>
    <w:p w14:paraId="5918616C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    v_CellInfo.Sysinfo.BCCH_Info.SIB1.message_.c1.systemInformationBlockType1.nonCriticalExtension.nonCriticalExtension.nonCriticalExtension.nonCriticalExtension.nonCriticalExtension.nonCriticalExtension.nonCriticalExtension.nonCriticalExtension.nonCriticalExtension.nonCriticalExtension := cs_SystemInformationBlockType1_v1450_IES(cs_SystemInformationBlockType1_v1530_IES(notBarred, cs_SystemInformationBlockType1_v1540_IES(cs_SystemInformationBlockType1_v1610_IES(v_SystemInformationBlockType1_v1700_IEs))));</w:t>
      </w:r>
    </w:p>
    <w:p w14:paraId="175E403B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}</w:t>
      </w:r>
    </w:p>
    <w:p w14:paraId="15D2E2AA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proofErr w:type="spell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else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{</w:t>
      </w:r>
    </w:p>
    <w:p w14:paraId="564E5552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    v_</w:t>
      </w:r>
      <w:proofErr w:type="gram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CellInfo.Sysinfo.BCCH</w:t>
      </w:r>
      <w:proofErr w:type="gram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_Info.SIB1.message_.c1.systemInformationBlockType1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 := v_SystemInformationBlockType1_v1700_IEs;</w:t>
      </w:r>
    </w:p>
    <w:p w14:paraId="162C0229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}</w:t>
      </w:r>
    </w:p>
    <w:p w14:paraId="315B8A6E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</w:p>
    <w:p w14:paraId="1FDA65E5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proofErr w:type="spell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if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(</w:t>
      </w:r>
      <w:proofErr w:type="spell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v_SysinfoType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== </w:t>
      </w:r>
      <w:proofErr w:type="spell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sysinfoAndBR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) {</w:t>
      </w:r>
    </w:p>
    <w:p w14:paraId="40B5DB8E" w14:textId="607C7388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 xml:space="preserve"> </w:t>
      </w:r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ab/>
      </w:r>
      <w:proofErr w:type="spellStart"/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>if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 xml:space="preserve"> (not </w:t>
      </w:r>
      <w:proofErr w:type="spellStart"/>
      <w:proofErr w:type="gramStart"/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>ispresent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>(</w:t>
      </w:r>
      <w:proofErr w:type="spellStart"/>
      <w:proofErr w:type="gramEnd"/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>v_CellInfo.Sysinfo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>.</w:t>
      </w:r>
      <w:r w:rsidRPr="002D659A">
        <w:rPr>
          <w:lang w:val="de-DE"/>
        </w:rPr>
        <w:t xml:space="preserve"> </w:t>
      </w:r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>BCCH_BR_Info.SIB1.message_.c1.systemInformationBlockType1_BR_</w:t>
      </w:r>
      <w:proofErr w:type="gramStart"/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>r13.nonCriticalExtension.nonCriticalExtension.nonCriticalExtension</w:t>
      </w:r>
      <w:proofErr w:type="gramEnd"/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 xml:space="preserve">)) { </w:t>
      </w:r>
      <w:r w:rsidR="00E06A48"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>// SystemInformationBlockType1-v1130-IEs</w:t>
      </w:r>
    </w:p>
    <w:p w14:paraId="1BB49B13" w14:textId="22665F43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 xml:space="preserve">        </w:t>
      </w:r>
      <w:proofErr w:type="spellStart"/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>v_CellInfo.Sysinfo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>.</w:t>
      </w:r>
      <w:r w:rsidRPr="002D659A">
        <w:rPr>
          <w:lang w:val="de-DE"/>
        </w:rPr>
        <w:t xml:space="preserve"> </w:t>
      </w:r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>BCCH_BR_Info.SIB1.message_.c1.systemInformationBlockType1_BR_</w:t>
      </w:r>
      <w:proofErr w:type="gramStart"/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>r13.nonCriticalExtension.nonCriticalExtension.nonCriticalExtension</w:t>
      </w:r>
      <w:proofErr w:type="gramEnd"/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 xml:space="preserve"> := cs_SystemInformationBlockType1_v1130_Cat0Allowed;</w:t>
      </w:r>
    </w:p>
    <w:p w14:paraId="7AADDC20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highlight w:val="yellow"/>
          <w:lang w:val="de-DE" w:eastAsia="de-DE"/>
        </w:rPr>
        <w:t xml:space="preserve">    }</w:t>
      </w:r>
    </w:p>
    <w:p w14:paraId="1B3AFAD7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</w:p>
    <w:p w14:paraId="1883C40E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    </w:t>
      </w:r>
      <w:proofErr w:type="spell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if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(not ispresent(v_</w:t>
      </w:r>
      <w:proofErr w:type="gram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CellInfo.Sysinfo.BCCH</w:t>
      </w:r>
      <w:proofErr w:type="gram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_BR_Info.SIB1.message_.c1.systemInformationBlockType1_BR_r13.nonCriticalExtension.nonCriticalExtension.nonCriticalExtension.nonCriticalExtension.nonCriticalExtension.nonCriticalExtension)){</w:t>
      </w:r>
    </w:p>
    <w:p w14:paraId="120519F7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        v_</w:t>
      </w:r>
      <w:proofErr w:type="gram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CellInfo.Sysinfo.BCCH</w:t>
      </w:r>
      <w:proofErr w:type="gram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_BR_Info.SIB1.message_.c1.systemInformationBlockType1_BR_r13.nonCriticalExtension.nonCriticalExtension.nonCriticalExtension.nonCriticalExtension.nonCriticalExtension.nonCriticalExtension := cs_SystemInformationBlockType1_v1320_EcallOverIMS; // SystemInformationBlockType1-v1320-IEs</w:t>
      </w:r>
    </w:p>
    <w:p w14:paraId="68C1DA24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        v_CellInfo.Sysinfo.BCCH_BR_Info.SIB1.message_.c1.systemInformationBlockType1_BR_r13.nonCriticalExtension.nonCriticalExtension.nonCriticalExtension.nonCriticalExtension.nonCriticalExtension.nonCriticalExtension.nonCriticalExtension.nonCriticalExtension.nonCriticalExtension.nonCriticalExtension := cs_SystemInformationBlockType1_v1450_IES(cs_SystemInformationBlockType1_v1530_IES(notBarred, cs_SystemInformationBlockType1_v1540_IES(cs_SystemInformationBlockType1_v1610_IES(v_SystemInformationBlockType1_v1700_IEs)))); // </w:t>
      </w:r>
      <w:proofErr w:type="spell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From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SystemInformationBlockType1-v1450-IEs</w:t>
      </w:r>
    </w:p>
    <w:p w14:paraId="6FDA86DE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    }</w:t>
      </w:r>
    </w:p>
    <w:p w14:paraId="2D74F327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     </w:t>
      </w:r>
      <w:proofErr w:type="spell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else</w:t>
      </w:r>
      <w:proofErr w:type="spell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{</w:t>
      </w:r>
    </w:p>
    <w:p w14:paraId="7AA0E66C" w14:textId="77777777" w:rsidR="000546CB" w:rsidRPr="002D659A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        v_</w:t>
      </w:r>
      <w:proofErr w:type="gramStart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CellInfo.Sysinfo.BCCH</w:t>
      </w:r>
      <w:proofErr w:type="gramEnd"/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>_BR_Info.SIB1.message_.c1.systemInformationBlockType1_BR_r13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 := v_SystemInformationBlockType1_v1700_IEs;</w:t>
      </w:r>
    </w:p>
    <w:p w14:paraId="09B4B37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D659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     </w:t>
      </w: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7455F4B5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099B619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3EB97C0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f_EUTRA_CellInfo_</w:t>
      </w:r>
      <w:proofErr w:type="gram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Set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v_CellInfo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166AF76" w14:textId="40298335" w:rsidR="00FA5F5E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4931D9DC" w14:textId="77777777" w:rsid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BBC92AA" w14:textId="77777777" w:rsidR="00B808D8" w:rsidRDefault="00B808D8" w:rsidP="00FA5F5E">
      <w:pPr>
        <w:spacing w:after="0"/>
      </w:pPr>
    </w:p>
    <w:p w14:paraId="17D74990" w14:textId="4861D122" w:rsidR="00C01CEE" w:rsidRDefault="00C01CEE" w:rsidP="00C01CEE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MCC160 proposed implementation</w:t>
      </w:r>
      <w:r w:rsidRPr="00145BA6">
        <w:rPr>
          <w:rFonts w:ascii="Arial" w:hAnsi="Arial" w:cs="Arial"/>
          <w:b/>
          <w:lang w:val="pt-BR" w:eastAsia="en-GB"/>
        </w:rPr>
        <w:t>:</w:t>
      </w:r>
    </w:p>
    <w:p w14:paraId="68ED773B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3C65AA">
        <w:rPr>
          <w:rFonts w:ascii="Courier New" w:hAnsi="Courier New" w:cs="Courier New"/>
          <w:sz w:val="16"/>
          <w:szCs w:val="16"/>
          <w:lang w:val="pt-BR"/>
        </w:rPr>
        <w:t xml:space="preserve">  function f_EUTRA_CellInfo_SetSysInfo_SIB1_v1700_IEs(EUTRA_CellId_Type p_CellId,</w:t>
      </w:r>
    </w:p>
    <w:p w14:paraId="79040BE4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3C65AA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template (omit) SystemInformationBlockType1_v1700_IEs p_SystemInformationBlockType1_v1700_IEs) runs on EUTRA_PTC</w:t>
      </w:r>
    </w:p>
    <w:p w14:paraId="2B491487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  <w:lang w:val="pt-BR"/>
        </w:rPr>
        <w:t xml:space="preserve">  </w:t>
      </w:r>
      <w:proofErr w:type="gramStart"/>
      <w:r w:rsidRPr="003C65AA">
        <w:rPr>
          <w:rFonts w:ascii="Courier New" w:hAnsi="Courier New" w:cs="Courier New"/>
          <w:sz w:val="16"/>
          <w:szCs w:val="16"/>
        </w:rPr>
        <w:t>{ /</w:t>
      </w:r>
      <w:proofErr w:type="gramEnd"/>
      <w:r w:rsidRPr="003C65AA">
        <w:rPr>
          <w:rFonts w:ascii="Courier New" w:hAnsi="Courier New" w:cs="Courier New"/>
          <w:sz w:val="16"/>
          <w:szCs w:val="16"/>
        </w:rPr>
        <w:t>* Assign the parameterised SystemInformationBlockType1_v1700_IEs value in SIB1 of the cell */</w:t>
      </w:r>
    </w:p>
    <w:p w14:paraId="2DA54BB2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/* @sic R5-237431 sic@ */</w:t>
      </w:r>
    </w:p>
    <w:p w14:paraId="3955BE89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var template (value) 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EUTRA_CellInfo_Type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v_</w:t>
      </w:r>
      <w:proofErr w:type="gramStart"/>
      <w:r w:rsidRPr="003C65AA">
        <w:rPr>
          <w:rFonts w:ascii="Courier New" w:hAnsi="Courier New" w:cs="Courier New"/>
          <w:sz w:val="16"/>
          <w:szCs w:val="16"/>
        </w:rPr>
        <w:t>CellInfo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3C65AA">
        <w:rPr>
          <w:rFonts w:ascii="Courier New" w:hAnsi="Courier New" w:cs="Courier New"/>
          <w:sz w:val="16"/>
          <w:szCs w:val="16"/>
        </w:rPr>
        <w:t xml:space="preserve">= 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f_EUTRA_CellInfo_Get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>(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p_CellId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>);</w:t>
      </w:r>
    </w:p>
    <w:p w14:paraId="297B6390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SysinfoType_Type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v_</w:t>
      </w:r>
      <w:proofErr w:type="gramStart"/>
      <w:r w:rsidRPr="003C65AA">
        <w:rPr>
          <w:rFonts w:ascii="Courier New" w:hAnsi="Courier New" w:cs="Courier New"/>
          <w:sz w:val="16"/>
          <w:szCs w:val="16"/>
        </w:rPr>
        <w:t>SysinfoType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3C65AA">
        <w:rPr>
          <w:rFonts w:ascii="Courier New" w:hAnsi="Courier New" w:cs="Courier New"/>
          <w:sz w:val="16"/>
          <w:szCs w:val="16"/>
        </w:rPr>
        <w:t xml:space="preserve">= 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f_EUTRA_CellInfo_GetSysinfoType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>(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p_CellId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>);</w:t>
      </w:r>
    </w:p>
    <w:p w14:paraId="7DA76453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var template (omit) SystemInformationBlockType1_v1700_IEs v_SystemInformationBlockType1_v1700_</w:t>
      </w:r>
      <w:proofErr w:type="gramStart"/>
      <w:r w:rsidRPr="003C65AA">
        <w:rPr>
          <w:rFonts w:ascii="Courier New" w:hAnsi="Courier New" w:cs="Courier New"/>
          <w:sz w:val="16"/>
          <w:szCs w:val="16"/>
        </w:rPr>
        <w:t>IEs :</w:t>
      </w:r>
      <w:proofErr w:type="gramEnd"/>
      <w:r w:rsidRPr="003C65AA">
        <w:rPr>
          <w:rFonts w:ascii="Courier New" w:hAnsi="Courier New" w:cs="Courier New"/>
          <w:sz w:val="16"/>
          <w:szCs w:val="16"/>
        </w:rPr>
        <w:t>= omit;</w:t>
      </w:r>
    </w:p>
    <w:p w14:paraId="19C0BC44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</w:t>
      </w:r>
    </w:p>
    <w:p w14:paraId="120336C7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if (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isvalue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>(p_SystemInformationBlockType1_v1700_IEs)) {</w:t>
      </w:r>
    </w:p>
    <w:p w14:paraId="20591B01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   </w:t>
      </w:r>
      <w:r w:rsidRPr="003C65AA">
        <w:rPr>
          <w:rFonts w:ascii="Courier New" w:hAnsi="Courier New" w:cs="Courier New"/>
          <w:sz w:val="16"/>
          <w:szCs w:val="16"/>
          <w:lang w:val="de-DE"/>
        </w:rPr>
        <w:t>v_SystemInformationBlockType1_v1700_</w:t>
      </w:r>
      <w:proofErr w:type="gramStart"/>
      <w:r w:rsidRPr="003C65AA">
        <w:rPr>
          <w:rFonts w:ascii="Courier New" w:hAnsi="Courier New" w:cs="Courier New"/>
          <w:sz w:val="16"/>
          <w:szCs w:val="16"/>
          <w:lang w:val="de-DE"/>
        </w:rPr>
        <w:t>IEs :</w:t>
      </w:r>
      <w:proofErr w:type="gramEnd"/>
      <w:r w:rsidRPr="003C65AA">
        <w:rPr>
          <w:rFonts w:ascii="Courier New" w:hAnsi="Courier New" w:cs="Courier New"/>
          <w:sz w:val="16"/>
          <w:szCs w:val="16"/>
          <w:lang w:val="de-DE"/>
        </w:rPr>
        <w:t>= p_SystemInformationBlockType1_v1700_IEs;</w:t>
      </w:r>
    </w:p>
    <w:p w14:paraId="156DBD5F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   }</w:t>
      </w:r>
    </w:p>
    <w:p w14:paraId="2E06AE58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de-DE"/>
        </w:rPr>
      </w:pPr>
      <w:r w:rsidRPr="003C65AA">
        <w:rPr>
          <w:rFonts w:ascii="Courier New" w:hAnsi="Courier New" w:cs="Courier New"/>
          <w:sz w:val="16"/>
          <w:szCs w:val="16"/>
          <w:lang w:val="de-DE"/>
        </w:rPr>
        <w:lastRenderedPageBreak/>
        <w:t xml:space="preserve">    </w:t>
      </w:r>
      <w:r w:rsidRPr="003C65AA">
        <w:rPr>
          <w:rFonts w:ascii="Courier New" w:hAnsi="Courier New" w:cs="Courier New"/>
          <w:sz w:val="16"/>
          <w:szCs w:val="16"/>
          <w:highlight w:val="cyan"/>
          <w:lang w:val="de-DE"/>
        </w:rPr>
        <w:t>//@sic R5s240264 sic@</w:t>
      </w:r>
    </w:p>
    <w:p w14:paraId="515B2EB9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de-DE"/>
        </w:rPr>
      </w:pPr>
      <w:r w:rsidRPr="003C65AA">
        <w:rPr>
          <w:rFonts w:ascii="Courier New" w:hAnsi="Courier New" w:cs="Courier New"/>
          <w:sz w:val="16"/>
          <w:szCs w:val="16"/>
          <w:highlight w:val="cyan"/>
          <w:lang w:val="de-DE"/>
        </w:rPr>
        <w:t xml:space="preserve">    </w:t>
      </w:r>
      <w:proofErr w:type="spellStart"/>
      <w:r w:rsidRPr="003C65AA">
        <w:rPr>
          <w:rFonts w:ascii="Courier New" w:hAnsi="Courier New" w:cs="Courier New"/>
          <w:sz w:val="16"/>
          <w:szCs w:val="16"/>
          <w:highlight w:val="cyan"/>
          <w:lang w:val="de-DE"/>
        </w:rPr>
        <w:t>if</w:t>
      </w:r>
      <w:proofErr w:type="spellEnd"/>
      <w:r w:rsidRPr="003C65AA">
        <w:rPr>
          <w:rFonts w:ascii="Courier New" w:hAnsi="Courier New" w:cs="Courier New"/>
          <w:sz w:val="16"/>
          <w:szCs w:val="16"/>
          <w:highlight w:val="cyan"/>
          <w:lang w:val="de-DE"/>
        </w:rPr>
        <w:t xml:space="preserve"> (not ispresent(v_</w:t>
      </w:r>
      <w:proofErr w:type="gramStart"/>
      <w:r w:rsidRPr="003C65AA">
        <w:rPr>
          <w:rFonts w:ascii="Courier New" w:hAnsi="Courier New" w:cs="Courier New"/>
          <w:sz w:val="16"/>
          <w:szCs w:val="16"/>
          <w:highlight w:val="cyan"/>
          <w:lang w:val="de-DE"/>
        </w:rPr>
        <w:t>CellInfo.Sysinfo.BCCH</w:t>
      </w:r>
      <w:proofErr w:type="gramEnd"/>
      <w:r w:rsidRPr="003C65AA">
        <w:rPr>
          <w:rFonts w:ascii="Courier New" w:hAnsi="Courier New" w:cs="Courier New"/>
          <w:sz w:val="16"/>
          <w:szCs w:val="16"/>
          <w:highlight w:val="cyan"/>
          <w:lang w:val="de-DE"/>
        </w:rPr>
        <w:t>_Info.SIB1.message_.c1.systemInformationBlockType1.nonCriticalExtension.nonCriticalExtension.nonCriticalExtension)) { // SystemInformationBlockType1-v1130-IEs</w:t>
      </w:r>
    </w:p>
    <w:p w14:paraId="321C575C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de-DE"/>
        </w:rPr>
      </w:pPr>
      <w:r w:rsidRPr="003C65AA">
        <w:rPr>
          <w:rFonts w:ascii="Courier New" w:hAnsi="Courier New" w:cs="Courier New"/>
          <w:sz w:val="16"/>
          <w:szCs w:val="16"/>
          <w:highlight w:val="cyan"/>
          <w:lang w:val="de-DE"/>
        </w:rPr>
        <w:t xml:space="preserve">        v_</w:t>
      </w:r>
      <w:proofErr w:type="gramStart"/>
      <w:r w:rsidRPr="003C65AA">
        <w:rPr>
          <w:rFonts w:ascii="Courier New" w:hAnsi="Courier New" w:cs="Courier New"/>
          <w:sz w:val="16"/>
          <w:szCs w:val="16"/>
          <w:highlight w:val="cyan"/>
          <w:lang w:val="de-DE"/>
        </w:rPr>
        <w:t>CellInfo.Sysinfo.BCCH</w:t>
      </w:r>
      <w:proofErr w:type="gramEnd"/>
      <w:r w:rsidRPr="003C65AA">
        <w:rPr>
          <w:rFonts w:ascii="Courier New" w:hAnsi="Courier New" w:cs="Courier New"/>
          <w:sz w:val="16"/>
          <w:szCs w:val="16"/>
          <w:highlight w:val="cyan"/>
          <w:lang w:val="de-DE"/>
        </w:rPr>
        <w:t>_Info.SIB1.message_.c1.systemInformationBlockType1.nonCriticalExtension.nonCriticalExtension.nonCriticalExtension := cs_SystemInformationBlockType1_v1130_Cat0Allowed(</w:t>
      </w:r>
      <w:proofErr w:type="spellStart"/>
      <w:r w:rsidRPr="003C65AA">
        <w:rPr>
          <w:rFonts w:ascii="Courier New" w:hAnsi="Courier New" w:cs="Courier New"/>
          <w:color w:val="FF0000"/>
          <w:sz w:val="16"/>
          <w:szCs w:val="16"/>
          <w:highlight w:val="cyan"/>
          <w:lang w:val="de-DE"/>
        </w:rPr>
        <w:t>omit</w:t>
      </w:r>
      <w:proofErr w:type="spellEnd"/>
      <w:r w:rsidRPr="003C65AA">
        <w:rPr>
          <w:rFonts w:ascii="Courier New" w:hAnsi="Courier New" w:cs="Courier New"/>
          <w:sz w:val="16"/>
          <w:szCs w:val="16"/>
          <w:highlight w:val="cyan"/>
          <w:lang w:val="de-DE"/>
        </w:rPr>
        <w:t>);</w:t>
      </w:r>
    </w:p>
    <w:p w14:paraId="04502A55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 w:rsidRPr="003C65AA">
        <w:rPr>
          <w:rFonts w:ascii="Courier New" w:hAnsi="Courier New" w:cs="Courier New"/>
          <w:sz w:val="16"/>
          <w:szCs w:val="16"/>
          <w:highlight w:val="cyan"/>
          <w:lang w:val="de-DE"/>
        </w:rPr>
        <w:t xml:space="preserve">    }</w:t>
      </w:r>
    </w:p>
    <w:p w14:paraId="1274C46A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proofErr w:type="spellStart"/>
      <w:r w:rsidRPr="003C65AA">
        <w:rPr>
          <w:rFonts w:ascii="Courier New" w:hAnsi="Courier New" w:cs="Courier New"/>
          <w:sz w:val="16"/>
          <w:szCs w:val="16"/>
          <w:lang w:val="de-DE"/>
        </w:rPr>
        <w:t>if</w:t>
      </w:r>
      <w:proofErr w:type="spellEnd"/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(not ispresent(v_</w:t>
      </w:r>
      <w:proofErr w:type="gramStart"/>
      <w:r w:rsidRPr="003C65AA">
        <w:rPr>
          <w:rFonts w:ascii="Courier New" w:hAnsi="Courier New" w:cs="Courier New"/>
          <w:sz w:val="16"/>
          <w:szCs w:val="16"/>
          <w:lang w:val="de-DE"/>
        </w:rPr>
        <w:t>CellInfo.Sysinfo.BCCH</w:t>
      </w:r>
      <w:proofErr w:type="gramEnd"/>
      <w:r w:rsidRPr="003C65AA">
        <w:rPr>
          <w:rFonts w:ascii="Courier New" w:hAnsi="Courier New" w:cs="Courier New"/>
          <w:sz w:val="16"/>
          <w:szCs w:val="16"/>
          <w:lang w:val="de-DE"/>
        </w:rPr>
        <w:t>_Info.SIB1.message_.c1.systemInformationBlockType1.nonCriticalExtension.nonCriticalExtension.nonCriticalExtension.nonCriticalExtension.nonCriticalExtension)) { // SystemInformationBlockType1-v1310-IEs</w:t>
      </w:r>
    </w:p>
    <w:p w14:paraId="249FDF91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       v_</w:t>
      </w:r>
      <w:proofErr w:type="gramStart"/>
      <w:r w:rsidRPr="003C65AA">
        <w:rPr>
          <w:rFonts w:ascii="Courier New" w:hAnsi="Courier New" w:cs="Courier New"/>
          <w:sz w:val="16"/>
          <w:szCs w:val="16"/>
          <w:lang w:val="de-DE"/>
        </w:rPr>
        <w:t>CellInfo.Sysinfo.BCCH</w:t>
      </w:r>
      <w:proofErr w:type="gramEnd"/>
      <w:r w:rsidRPr="003C65AA">
        <w:rPr>
          <w:rFonts w:ascii="Courier New" w:hAnsi="Courier New" w:cs="Courier New"/>
          <w:sz w:val="16"/>
          <w:szCs w:val="16"/>
          <w:lang w:val="de-DE"/>
        </w:rPr>
        <w:t>_Info.SIB1.message_.c1.systemInformationBlockType1.nonCriticalExtension.nonCriticalExtension.nonCriticalExtension.nonCriticalExtension.nonCriticalExtension := cs_SystemInformationBlockType1_v1310(</w:t>
      </w:r>
      <w:proofErr w:type="spellStart"/>
      <w:r w:rsidRPr="003C65AA">
        <w:rPr>
          <w:rFonts w:ascii="Courier New" w:hAnsi="Courier New" w:cs="Courier New"/>
          <w:sz w:val="16"/>
          <w:szCs w:val="16"/>
          <w:lang w:val="de-DE"/>
        </w:rPr>
        <w:t>omit</w:t>
      </w:r>
      <w:proofErr w:type="spellEnd"/>
      <w:r w:rsidRPr="003C65AA">
        <w:rPr>
          <w:rFonts w:ascii="Courier New" w:hAnsi="Courier New" w:cs="Courier New"/>
          <w:sz w:val="16"/>
          <w:szCs w:val="16"/>
          <w:lang w:val="de-DE"/>
        </w:rPr>
        <w:t>, cs_SystemInformationBlockType1_v1320_EcallOverIMS);</w:t>
      </w:r>
    </w:p>
    <w:p w14:paraId="245074FA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   }</w:t>
      </w:r>
    </w:p>
    <w:p w14:paraId="3DA4503F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proofErr w:type="spellStart"/>
      <w:r w:rsidRPr="003C65AA">
        <w:rPr>
          <w:rFonts w:ascii="Courier New" w:hAnsi="Courier New" w:cs="Courier New"/>
          <w:sz w:val="16"/>
          <w:szCs w:val="16"/>
          <w:lang w:val="de-DE"/>
        </w:rPr>
        <w:t>if</w:t>
      </w:r>
      <w:proofErr w:type="spellEnd"/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(not ispresent(v_</w:t>
      </w:r>
      <w:proofErr w:type="gramStart"/>
      <w:r w:rsidRPr="003C65AA">
        <w:rPr>
          <w:rFonts w:ascii="Courier New" w:hAnsi="Courier New" w:cs="Courier New"/>
          <w:sz w:val="16"/>
          <w:szCs w:val="16"/>
          <w:lang w:val="de-DE"/>
        </w:rPr>
        <w:t>CellInfo.Sysinfo.BCCH</w:t>
      </w:r>
      <w:proofErr w:type="gramEnd"/>
      <w:r w:rsidRPr="003C65AA">
        <w:rPr>
          <w:rFonts w:ascii="Courier New" w:hAnsi="Courier New" w:cs="Courier New"/>
          <w:sz w:val="16"/>
          <w:szCs w:val="16"/>
          <w:lang w:val="de-DE"/>
        </w:rPr>
        <w:t>_Info.SIB1.message_.c1.systemInformationBlockType1.nonCriticalExtension.nonCriticalExtension.nonCriticalExtension.nonCriticalExtension.nonCriticalExtension.nonCriticalExtension.nonCriticalExtension.nonCriticalExtension.nonCriticalExtension.nonCriticalExtension)) { // SystemInformationBlockType1-v1450-IEs</w:t>
      </w:r>
    </w:p>
    <w:p w14:paraId="63A747EB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       v_CellInfo.Sysinfo.BCCH_Info.SIB1.message_.c1.systemInformationBlockType1.nonCriticalExtension.nonCriticalExtension.nonCriticalExtension.nonCriticalExtension.nonCriticalExtension.nonCriticalExtension.nonCriticalExtension.nonCriticalExtension.nonCriticalExtension.nonCriticalExtension := cs_SystemInformationBlockType1_v1450_IES(cs_SystemInformationBlockType1_v1530_IES(notBarred, cs_SystemInformationBlockType1_v1540_IES(cs_SystemInformationBlockType1_v1610_IES(v_SystemInformationBlockType1_v1700_IEs))));</w:t>
      </w:r>
    </w:p>
    <w:p w14:paraId="237EE3B4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   } </w:t>
      </w:r>
      <w:proofErr w:type="spellStart"/>
      <w:r w:rsidRPr="003C65AA">
        <w:rPr>
          <w:rFonts w:ascii="Courier New" w:hAnsi="Courier New" w:cs="Courier New"/>
          <w:sz w:val="16"/>
          <w:szCs w:val="16"/>
          <w:lang w:val="de-DE"/>
        </w:rPr>
        <w:t>else</w:t>
      </w:r>
      <w:proofErr w:type="spellEnd"/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{</w:t>
      </w:r>
    </w:p>
    <w:p w14:paraId="55F2485B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       v_</w:t>
      </w:r>
      <w:proofErr w:type="gramStart"/>
      <w:r w:rsidRPr="003C65AA">
        <w:rPr>
          <w:rFonts w:ascii="Courier New" w:hAnsi="Courier New" w:cs="Courier New"/>
          <w:sz w:val="16"/>
          <w:szCs w:val="16"/>
          <w:lang w:val="de-DE"/>
        </w:rPr>
        <w:t>CellInfo.Sysinfo.BCCH</w:t>
      </w:r>
      <w:proofErr w:type="gramEnd"/>
      <w:r w:rsidRPr="003C65AA">
        <w:rPr>
          <w:rFonts w:ascii="Courier New" w:hAnsi="Courier New" w:cs="Courier New"/>
          <w:sz w:val="16"/>
          <w:szCs w:val="16"/>
          <w:lang w:val="de-DE"/>
        </w:rPr>
        <w:t>_Info.SIB1.message_.c1.systemInformationBlockType1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 := v_SystemInformationBlockType1_v1700_IEs;</w:t>
      </w:r>
    </w:p>
    <w:p w14:paraId="4ACEAE57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3C65AA">
        <w:rPr>
          <w:rFonts w:ascii="Courier New" w:hAnsi="Courier New" w:cs="Courier New"/>
          <w:sz w:val="16"/>
          <w:szCs w:val="16"/>
        </w:rPr>
        <w:t>}</w:t>
      </w:r>
    </w:p>
    <w:p w14:paraId="76030CEE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6E13F1AE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if (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v_SysinfoType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 xml:space="preserve"> == 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sysinfoAndBR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>) {</w:t>
      </w:r>
    </w:p>
    <w:p w14:paraId="0E2B9DB8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    </w:t>
      </w:r>
      <w:r w:rsidRPr="003C65AA">
        <w:rPr>
          <w:rFonts w:ascii="Courier New" w:hAnsi="Courier New" w:cs="Courier New"/>
          <w:sz w:val="16"/>
          <w:szCs w:val="16"/>
          <w:highlight w:val="cyan"/>
        </w:rPr>
        <w:t>//@sic R5s240264 sic@</w:t>
      </w:r>
    </w:p>
    <w:p w14:paraId="3A4E58E9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3C65AA">
        <w:rPr>
          <w:rFonts w:ascii="Courier New" w:hAnsi="Courier New" w:cs="Courier New"/>
          <w:sz w:val="16"/>
          <w:szCs w:val="16"/>
          <w:highlight w:val="cyan"/>
        </w:rPr>
        <w:t xml:space="preserve">        if (not ispresent(v_</w:t>
      </w:r>
      <w:proofErr w:type="gramStart"/>
      <w:r w:rsidRPr="003C65AA">
        <w:rPr>
          <w:rFonts w:ascii="Courier New" w:hAnsi="Courier New" w:cs="Courier New"/>
          <w:sz w:val="16"/>
          <w:szCs w:val="16"/>
          <w:highlight w:val="cyan"/>
        </w:rPr>
        <w:t>CellInfo.Sysinfo.BCCH</w:t>
      </w:r>
      <w:proofErr w:type="gramEnd"/>
      <w:r w:rsidRPr="003C65AA">
        <w:rPr>
          <w:rFonts w:ascii="Courier New" w:hAnsi="Courier New" w:cs="Courier New"/>
          <w:sz w:val="16"/>
          <w:szCs w:val="16"/>
          <w:highlight w:val="cyan"/>
        </w:rPr>
        <w:t>_Info.SIB1.message_.c1.systemInformationBlockType1.nonCriticalExtension.nonCriticalExtension.nonCriticalExtension)) { // SystemInformationBlockType1-v1130-IEs</w:t>
      </w:r>
    </w:p>
    <w:p w14:paraId="6AB5BDE8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3C65AA">
        <w:rPr>
          <w:rFonts w:ascii="Courier New" w:hAnsi="Courier New" w:cs="Courier New"/>
          <w:sz w:val="16"/>
          <w:szCs w:val="16"/>
          <w:highlight w:val="cyan"/>
        </w:rPr>
        <w:t xml:space="preserve">           v_</w:t>
      </w:r>
      <w:proofErr w:type="gramStart"/>
      <w:r w:rsidRPr="003C65AA">
        <w:rPr>
          <w:rFonts w:ascii="Courier New" w:hAnsi="Courier New" w:cs="Courier New"/>
          <w:sz w:val="16"/>
          <w:szCs w:val="16"/>
          <w:highlight w:val="cyan"/>
        </w:rPr>
        <w:t>CellInfo.Sysinfo.BCCH</w:t>
      </w:r>
      <w:proofErr w:type="gramEnd"/>
      <w:r w:rsidRPr="003C65AA">
        <w:rPr>
          <w:rFonts w:ascii="Courier New" w:hAnsi="Courier New" w:cs="Courier New"/>
          <w:sz w:val="16"/>
          <w:szCs w:val="16"/>
          <w:highlight w:val="cyan"/>
        </w:rPr>
        <w:t>_Info.SIB1.message_.c1.systemInformationBlockType1.nonCriticalExtension.nonCriticalExtension.nonCriticalExtension := cs_SystemInformationBlockType1_v1130_Cat0Allowed(</w:t>
      </w:r>
      <w:r w:rsidRPr="003C65AA">
        <w:rPr>
          <w:rFonts w:ascii="Courier New" w:hAnsi="Courier New" w:cs="Courier New"/>
          <w:color w:val="FF0000"/>
          <w:sz w:val="16"/>
          <w:szCs w:val="16"/>
          <w:highlight w:val="cyan"/>
        </w:rPr>
        <w:t>omit</w:t>
      </w:r>
      <w:r w:rsidRPr="003C65AA">
        <w:rPr>
          <w:rFonts w:ascii="Courier New" w:hAnsi="Courier New" w:cs="Courier New"/>
          <w:sz w:val="16"/>
          <w:szCs w:val="16"/>
          <w:highlight w:val="cyan"/>
        </w:rPr>
        <w:t>);</w:t>
      </w:r>
    </w:p>
    <w:p w14:paraId="59435043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  <w:highlight w:val="cyan"/>
        </w:rPr>
        <w:t xml:space="preserve">        }</w:t>
      </w:r>
    </w:p>
    <w:p w14:paraId="066AF229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    if (not ispresent(v_</w:t>
      </w:r>
      <w:proofErr w:type="gramStart"/>
      <w:r w:rsidRPr="003C65AA">
        <w:rPr>
          <w:rFonts w:ascii="Courier New" w:hAnsi="Courier New" w:cs="Courier New"/>
          <w:sz w:val="16"/>
          <w:szCs w:val="16"/>
        </w:rPr>
        <w:t>CellInfo.Sysinfo.BCCH</w:t>
      </w:r>
      <w:proofErr w:type="gramEnd"/>
      <w:r w:rsidRPr="003C65AA">
        <w:rPr>
          <w:rFonts w:ascii="Courier New" w:hAnsi="Courier New" w:cs="Courier New"/>
          <w:sz w:val="16"/>
          <w:szCs w:val="16"/>
        </w:rPr>
        <w:t>_BR_Info.SIB1.message_.c1.systemInformationBlockType1_BR_r13.nonCriticalExtension.nonCriticalExtension.nonCriticalExtension.nonCriticalExtension.nonCriticalExtension.nonCriticalExtension)){</w:t>
      </w:r>
    </w:p>
    <w:p w14:paraId="4FD8BDE0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        v_</w:t>
      </w:r>
      <w:proofErr w:type="gramStart"/>
      <w:r w:rsidRPr="003C65AA">
        <w:rPr>
          <w:rFonts w:ascii="Courier New" w:hAnsi="Courier New" w:cs="Courier New"/>
          <w:sz w:val="16"/>
          <w:szCs w:val="16"/>
        </w:rPr>
        <w:t>CellInfo.Sysinfo.BCCH</w:t>
      </w:r>
      <w:proofErr w:type="gramEnd"/>
      <w:r w:rsidRPr="003C65AA">
        <w:rPr>
          <w:rFonts w:ascii="Courier New" w:hAnsi="Courier New" w:cs="Courier New"/>
          <w:sz w:val="16"/>
          <w:szCs w:val="16"/>
        </w:rPr>
        <w:t>_BR_Info.SIB1.message_.c1.systemInformationBlockType1_BR_r13.nonCriticalExtension.nonCriticalExtension.nonCriticalExtension.nonCriticalExtension.nonCriticalExtension.nonCriticalExtension := cs_SystemInformationBlockType1_v1320_EcallOverIMS; // SystemInformationBlockType1-v1320-IEs</w:t>
      </w:r>
    </w:p>
    <w:p w14:paraId="48F90FF1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        v_CellInfo.Sysinfo.BCCH_BR_Info.SIB1.message_.c1.systemInformationBlockType1_BR_r13.nonCriticalExtension.nonCriticalExtension.nonCriticalExtension.nonCriticalExtension.nonCriticalExtension.nonCriticalExtension.nonCriticalExtension.nonCriticalExtension.nonCriticalExtension.nonCriticalExtension := cs_SystemInformationBlockType1_v1450_IES(cs_SystemInformationBlockType1_v1530_IES(notBarred, cs_SystemInformationBlockType1_v1540_IES(cs_SystemInformationBlockType1_v1610_IES(v_SystemInformationBlockType1_v1700_IEs)))); // From SystemInformationBlockType1-v1450-IEs</w:t>
      </w:r>
    </w:p>
    <w:p w14:paraId="15E57B07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    } else {</w:t>
      </w:r>
    </w:p>
    <w:p w14:paraId="1FAD734B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        v_</w:t>
      </w:r>
      <w:proofErr w:type="gramStart"/>
      <w:r w:rsidRPr="003C65AA">
        <w:rPr>
          <w:rFonts w:ascii="Courier New" w:hAnsi="Courier New" w:cs="Courier New"/>
          <w:sz w:val="16"/>
          <w:szCs w:val="16"/>
        </w:rPr>
        <w:t>CellInfo.Sysinfo.BCCH</w:t>
      </w:r>
      <w:proofErr w:type="gramEnd"/>
      <w:r w:rsidRPr="003C65AA">
        <w:rPr>
          <w:rFonts w:ascii="Courier New" w:hAnsi="Courier New" w:cs="Courier New"/>
          <w:sz w:val="16"/>
          <w:szCs w:val="16"/>
        </w:rPr>
        <w:t>_BR_Info.SIB1.message_.c1.systemInformationBlockType1_BR_r13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 := v_SystemInformationBlockType1_v1700_IEs;</w:t>
      </w:r>
    </w:p>
    <w:p w14:paraId="5C2CBD1E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     }</w:t>
      </w:r>
    </w:p>
    <w:p w14:paraId="3B5FFC91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}</w:t>
      </w:r>
    </w:p>
    <w:p w14:paraId="6C692A41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986E8D1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f_EUTRA_CellInfo_</w:t>
      </w:r>
      <w:proofErr w:type="gramStart"/>
      <w:r w:rsidRPr="003C65AA">
        <w:rPr>
          <w:rFonts w:ascii="Courier New" w:hAnsi="Courier New" w:cs="Courier New"/>
          <w:sz w:val="16"/>
          <w:szCs w:val="16"/>
        </w:rPr>
        <w:t>Set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>(</w:t>
      </w:r>
      <w:proofErr w:type="spellStart"/>
      <w:proofErr w:type="gramEnd"/>
      <w:r w:rsidRPr="003C65AA">
        <w:rPr>
          <w:rFonts w:ascii="Courier New" w:hAnsi="Courier New" w:cs="Courier New"/>
          <w:sz w:val="16"/>
          <w:szCs w:val="16"/>
        </w:rPr>
        <w:t>p_CellId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v_CellInfo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>);</w:t>
      </w:r>
    </w:p>
    <w:p w14:paraId="127B1B69" w14:textId="679E4E4C" w:rsidR="00C01CEE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}</w:t>
      </w:r>
    </w:p>
    <w:sectPr w:rsidR="00C01CEE" w:rsidRPr="003C65AA" w:rsidSect="002227D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62D203" w14:textId="77777777" w:rsidR="002227D2" w:rsidRDefault="002227D2">
      <w:r>
        <w:separator/>
      </w:r>
    </w:p>
  </w:endnote>
  <w:endnote w:type="continuationSeparator" w:id="0">
    <w:p w14:paraId="4E153356" w14:textId="77777777" w:rsidR="002227D2" w:rsidRDefault="00222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D22145" w14:textId="77777777" w:rsidR="002227D2" w:rsidRDefault="002227D2">
      <w:r>
        <w:separator/>
      </w:r>
    </w:p>
  </w:footnote>
  <w:footnote w:type="continuationSeparator" w:id="0">
    <w:p w14:paraId="07234E4F" w14:textId="77777777" w:rsidR="002227D2" w:rsidRDefault="00222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25FDB"/>
    <w:multiLevelType w:val="hybridMultilevel"/>
    <w:tmpl w:val="40207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5104B0F"/>
    <w:multiLevelType w:val="hybridMultilevel"/>
    <w:tmpl w:val="98882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C78DC"/>
    <w:multiLevelType w:val="hybridMultilevel"/>
    <w:tmpl w:val="4EB29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0B7698"/>
    <w:multiLevelType w:val="hybridMultilevel"/>
    <w:tmpl w:val="F56CBF3C"/>
    <w:lvl w:ilvl="0" w:tplc="9560F4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6852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1"/>
  </w:num>
  <w:num w:numId="4" w16cid:durableId="974918840">
    <w:abstractNumId w:val="2"/>
  </w:num>
  <w:num w:numId="5" w16cid:durableId="1873959925">
    <w:abstractNumId w:val="0"/>
  </w:num>
  <w:num w:numId="6" w16cid:durableId="1082291939">
    <w:abstractNumId w:val="4"/>
  </w:num>
  <w:num w:numId="7" w16cid:durableId="751318076">
    <w:abstractNumId w:val="7"/>
  </w:num>
  <w:num w:numId="8" w16cid:durableId="1349218220">
    <w:abstractNumId w:val="6"/>
  </w:num>
  <w:num w:numId="9" w16cid:durableId="1746149216">
    <w:abstractNumId w:val="5"/>
  </w:num>
  <w:num w:numId="10" w16cid:durableId="676493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0084"/>
    <w:rsid w:val="00022E4A"/>
    <w:rsid w:val="00023A3F"/>
    <w:rsid w:val="000302A0"/>
    <w:rsid w:val="00040BAC"/>
    <w:rsid w:val="00041E29"/>
    <w:rsid w:val="00045309"/>
    <w:rsid w:val="000546CB"/>
    <w:rsid w:val="000579F6"/>
    <w:rsid w:val="00071DF7"/>
    <w:rsid w:val="0008307F"/>
    <w:rsid w:val="00092931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07393"/>
    <w:rsid w:val="00110E0E"/>
    <w:rsid w:val="0011283B"/>
    <w:rsid w:val="00113CF5"/>
    <w:rsid w:val="0011439C"/>
    <w:rsid w:val="00125131"/>
    <w:rsid w:val="00134283"/>
    <w:rsid w:val="00135B43"/>
    <w:rsid w:val="00145D43"/>
    <w:rsid w:val="00147584"/>
    <w:rsid w:val="001534C7"/>
    <w:rsid w:val="00175DD0"/>
    <w:rsid w:val="001765AE"/>
    <w:rsid w:val="00177A0C"/>
    <w:rsid w:val="0018578D"/>
    <w:rsid w:val="00185D73"/>
    <w:rsid w:val="00190A6F"/>
    <w:rsid w:val="00192C46"/>
    <w:rsid w:val="001A08B3"/>
    <w:rsid w:val="001A7B60"/>
    <w:rsid w:val="001B3F7C"/>
    <w:rsid w:val="001B52F0"/>
    <w:rsid w:val="001B7A65"/>
    <w:rsid w:val="001D04A9"/>
    <w:rsid w:val="001D30B6"/>
    <w:rsid w:val="001D4B74"/>
    <w:rsid w:val="001E0548"/>
    <w:rsid w:val="001E0920"/>
    <w:rsid w:val="001E41F3"/>
    <w:rsid w:val="001E790C"/>
    <w:rsid w:val="001F215C"/>
    <w:rsid w:val="002060EF"/>
    <w:rsid w:val="002117A6"/>
    <w:rsid w:val="002227D2"/>
    <w:rsid w:val="00225286"/>
    <w:rsid w:val="00226281"/>
    <w:rsid w:val="00227518"/>
    <w:rsid w:val="002358B0"/>
    <w:rsid w:val="0024706E"/>
    <w:rsid w:val="00257E73"/>
    <w:rsid w:val="0026004D"/>
    <w:rsid w:val="002600C1"/>
    <w:rsid w:val="002640DD"/>
    <w:rsid w:val="0026582C"/>
    <w:rsid w:val="002678F4"/>
    <w:rsid w:val="002722C7"/>
    <w:rsid w:val="00272C27"/>
    <w:rsid w:val="00275D12"/>
    <w:rsid w:val="00281A4E"/>
    <w:rsid w:val="00283C92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D659A"/>
    <w:rsid w:val="002E472E"/>
    <w:rsid w:val="002E6DB1"/>
    <w:rsid w:val="00300A0F"/>
    <w:rsid w:val="00300A5B"/>
    <w:rsid w:val="00305409"/>
    <w:rsid w:val="00316CDC"/>
    <w:rsid w:val="00345402"/>
    <w:rsid w:val="003609EF"/>
    <w:rsid w:val="0036231A"/>
    <w:rsid w:val="00374096"/>
    <w:rsid w:val="00374DD4"/>
    <w:rsid w:val="00380F6D"/>
    <w:rsid w:val="00392E62"/>
    <w:rsid w:val="00392EC6"/>
    <w:rsid w:val="003957DB"/>
    <w:rsid w:val="00396DC5"/>
    <w:rsid w:val="003A38D1"/>
    <w:rsid w:val="003B0E3D"/>
    <w:rsid w:val="003C0D82"/>
    <w:rsid w:val="003C294E"/>
    <w:rsid w:val="003C65AA"/>
    <w:rsid w:val="003E1A36"/>
    <w:rsid w:val="003E3B97"/>
    <w:rsid w:val="003E3BEE"/>
    <w:rsid w:val="003E4752"/>
    <w:rsid w:val="00410371"/>
    <w:rsid w:val="004242F1"/>
    <w:rsid w:val="00431EC2"/>
    <w:rsid w:val="00441797"/>
    <w:rsid w:val="0044768E"/>
    <w:rsid w:val="00456520"/>
    <w:rsid w:val="00462F1C"/>
    <w:rsid w:val="00463099"/>
    <w:rsid w:val="00464805"/>
    <w:rsid w:val="0046747F"/>
    <w:rsid w:val="00482712"/>
    <w:rsid w:val="00491C2C"/>
    <w:rsid w:val="00492A49"/>
    <w:rsid w:val="00497DD7"/>
    <w:rsid w:val="004A56B1"/>
    <w:rsid w:val="004B2F49"/>
    <w:rsid w:val="004B7380"/>
    <w:rsid w:val="004B75B7"/>
    <w:rsid w:val="004C07BC"/>
    <w:rsid w:val="004C63DD"/>
    <w:rsid w:val="004C7FD0"/>
    <w:rsid w:val="004D2284"/>
    <w:rsid w:val="00501CF4"/>
    <w:rsid w:val="005141D9"/>
    <w:rsid w:val="00514341"/>
    <w:rsid w:val="0051580D"/>
    <w:rsid w:val="00547111"/>
    <w:rsid w:val="00547B31"/>
    <w:rsid w:val="00550F54"/>
    <w:rsid w:val="00560950"/>
    <w:rsid w:val="00563934"/>
    <w:rsid w:val="00570147"/>
    <w:rsid w:val="00574F78"/>
    <w:rsid w:val="005767EB"/>
    <w:rsid w:val="00577E0E"/>
    <w:rsid w:val="005907E2"/>
    <w:rsid w:val="00592B7E"/>
    <w:rsid w:val="00592D74"/>
    <w:rsid w:val="00596AA8"/>
    <w:rsid w:val="005A5A9C"/>
    <w:rsid w:val="005D5DDE"/>
    <w:rsid w:val="005D7059"/>
    <w:rsid w:val="005E2C44"/>
    <w:rsid w:val="00621188"/>
    <w:rsid w:val="006257ED"/>
    <w:rsid w:val="0063279E"/>
    <w:rsid w:val="00637F3D"/>
    <w:rsid w:val="00650E43"/>
    <w:rsid w:val="00653DE4"/>
    <w:rsid w:val="00654422"/>
    <w:rsid w:val="00657B96"/>
    <w:rsid w:val="00663D89"/>
    <w:rsid w:val="00665C47"/>
    <w:rsid w:val="00670255"/>
    <w:rsid w:val="00672CBB"/>
    <w:rsid w:val="00694CE0"/>
    <w:rsid w:val="00695808"/>
    <w:rsid w:val="00696E59"/>
    <w:rsid w:val="006A36C5"/>
    <w:rsid w:val="006A4E93"/>
    <w:rsid w:val="006B46FB"/>
    <w:rsid w:val="006B6F80"/>
    <w:rsid w:val="006B7CE7"/>
    <w:rsid w:val="006C5486"/>
    <w:rsid w:val="006E21FB"/>
    <w:rsid w:val="006E5BEA"/>
    <w:rsid w:val="006F4AD0"/>
    <w:rsid w:val="00731C2B"/>
    <w:rsid w:val="00732513"/>
    <w:rsid w:val="00732F5A"/>
    <w:rsid w:val="0073671D"/>
    <w:rsid w:val="00745C21"/>
    <w:rsid w:val="00766E0B"/>
    <w:rsid w:val="00771F32"/>
    <w:rsid w:val="00782BAD"/>
    <w:rsid w:val="00785AFF"/>
    <w:rsid w:val="00785BE1"/>
    <w:rsid w:val="00792342"/>
    <w:rsid w:val="007977A8"/>
    <w:rsid w:val="007B512A"/>
    <w:rsid w:val="007C0455"/>
    <w:rsid w:val="007C09AD"/>
    <w:rsid w:val="007C2097"/>
    <w:rsid w:val="007C24E2"/>
    <w:rsid w:val="007C47A5"/>
    <w:rsid w:val="007C7ED3"/>
    <w:rsid w:val="007D6A07"/>
    <w:rsid w:val="007D780F"/>
    <w:rsid w:val="007F7259"/>
    <w:rsid w:val="008040A8"/>
    <w:rsid w:val="00807EA0"/>
    <w:rsid w:val="008279FA"/>
    <w:rsid w:val="00830FB8"/>
    <w:rsid w:val="00841653"/>
    <w:rsid w:val="00846ABE"/>
    <w:rsid w:val="00860E86"/>
    <w:rsid w:val="008626E7"/>
    <w:rsid w:val="00870EE7"/>
    <w:rsid w:val="00871661"/>
    <w:rsid w:val="00873374"/>
    <w:rsid w:val="008863B9"/>
    <w:rsid w:val="008935F0"/>
    <w:rsid w:val="008A0AAC"/>
    <w:rsid w:val="008A14EC"/>
    <w:rsid w:val="008A1B0C"/>
    <w:rsid w:val="008A45A6"/>
    <w:rsid w:val="008B3C4F"/>
    <w:rsid w:val="008C0136"/>
    <w:rsid w:val="008C14BF"/>
    <w:rsid w:val="008C166F"/>
    <w:rsid w:val="008C21EE"/>
    <w:rsid w:val="008C5AA4"/>
    <w:rsid w:val="008C7756"/>
    <w:rsid w:val="008D3CCC"/>
    <w:rsid w:val="008D4170"/>
    <w:rsid w:val="008F1348"/>
    <w:rsid w:val="008F3789"/>
    <w:rsid w:val="008F686C"/>
    <w:rsid w:val="00906130"/>
    <w:rsid w:val="00910F5C"/>
    <w:rsid w:val="0091207D"/>
    <w:rsid w:val="009148DE"/>
    <w:rsid w:val="00916574"/>
    <w:rsid w:val="00927946"/>
    <w:rsid w:val="00941E30"/>
    <w:rsid w:val="00973773"/>
    <w:rsid w:val="009777D9"/>
    <w:rsid w:val="00983A1A"/>
    <w:rsid w:val="0098422A"/>
    <w:rsid w:val="00991B88"/>
    <w:rsid w:val="009A5753"/>
    <w:rsid w:val="009A579D"/>
    <w:rsid w:val="009B13F9"/>
    <w:rsid w:val="009C5B9C"/>
    <w:rsid w:val="009C7DC7"/>
    <w:rsid w:val="009D452D"/>
    <w:rsid w:val="009D53BE"/>
    <w:rsid w:val="009E3297"/>
    <w:rsid w:val="009E4B4C"/>
    <w:rsid w:val="009F13B6"/>
    <w:rsid w:val="009F4086"/>
    <w:rsid w:val="009F4828"/>
    <w:rsid w:val="009F562A"/>
    <w:rsid w:val="009F734F"/>
    <w:rsid w:val="00A00B37"/>
    <w:rsid w:val="00A02BC1"/>
    <w:rsid w:val="00A246B6"/>
    <w:rsid w:val="00A308F0"/>
    <w:rsid w:val="00A30E5A"/>
    <w:rsid w:val="00A34D2E"/>
    <w:rsid w:val="00A41F34"/>
    <w:rsid w:val="00A477E1"/>
    <w:rsid w:val="00A47E70"/>
    <w:rsid w:val="00A50CF0"/>
    <w:rsid w:val="00A600D1"/>
    <w:rsid w:val="00A7071B"/>
    <w:rsid w:val="00A71099"/>
    <w:rsid w:val="00A7671C"/>
    <w:rsid w:val="00AA0527"/>
    <w:rsid w:val="00AA2CBC"/>
    <w:rsid w:val="00AA4187"/>
    <w:rsid w:val="00AA6EF3"/>
    <w:rsid w:val="00AB1873"/>
    <w:rsid w:val="00AB66B1"/>
    <w:rsid w:val="00AC2713"/>
    <w:rsid w:val="00AC5820"/>
    <w:rsid w:val="00AD1CD8"/>
    <w:rsid w:val="00AD1D4F"/>
    <w:rsid w:val="00AE0AFF"/>
    <w:rsid w:val="00AE319C"/>
    <w:rsid w:val="00B0233C"/>
    <w:rsid w:val="00B03E98"/>
    <w:rsid w:val="00B05011"/>
    <w:rsid w:val="00B258BB"/>
    <w:rsid w:val="00B36D49"/>
    <w:rsid w:val="00B37FA6"/>
    <w:rsid w:val="00B47CD2"/>
    <w:rsid w:val="00B60620"/>
    <w:rsid w:val="00B61F5A"/>
    <w:rsid w:val="00B65467"/>
    <w:rsid w:val="00B67B97"/>
    <w:rsid w:val="00B67E7A"/>
    <w:rsid w:val="00B808D8"/>
    <w:rsid w:val="00B87461"/>
    <w:rsid w:val="00B968C8"/>
    <w:rsid w:val="00BA2388"/>
    <w:rsid w:val="00BA3EC5"/>
    <w:rsid w:val="00BA51D9"/>
    <w:rsid w:val="00BB2463"/>
    <w:rsid w:val="00BB5DFC"/>
    <w:rsid w:val="00BC194E"/>
    <w:rsid w:val="00BD279D"/>
    <w:rsid w:val="00BD6BB8"/>
    <w:rsid w:val="00BD789A"/>
    <w:rsid w:val="00BE1761"/>
    <w:rsid w:val="00BF4326"/>
    <w:rsid w:val="00C01CEE"/>
    <w:rsid w:val="00C22877"/>
    <w:rsid w:val="00C26193"/>
    <w:rsid w:val="00C32CF2"/>
    <w:rsid w:val="00C34B95"/>
    <w:rsid w:val="00C50E92"/>
    <w:rsid w:val="00C56F78"/>
    <w:rsid w:val="00C60B90"/>
    <w:rsid w:val="00C66BA2"/>
    <w:rsid w:val="00C8005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D317E"/>
    <w:rsid w:val="00CE6FBF"/>
    <w:rsid w:val="00CE79B5"/>
    <w:rsid w:val="00CF71B6"/>
    <w:rsid w:val="00D00148"/>
    <w:rsid w:val="00D03F9A"/>
    <w:rsid w:val="00D06D51"/>
    <w:rsid w:val="00D14405"/>
    <w:rsid w:val="00D23F4A"/>
    <w:rsid w:val="00D24991"/>
    <w:rsid w:val="00D27625"/>
    <w:rsid w:val="00D31026"/>
    <w:rsid w:val="00D35695"/>
    <w:rsid w:val="00D373BD"/>
    <w:rsid w:val="00D50255"/>
    <w:rsid w:val="00D66115"/>
    <w:rsid w:val="00D66520"/>
    <w:rsid w:val="00D84AE9"/>
    <w:rsid w:val="00D91E17"/>
    <w:rsid w:val="00D9406A"/>
    <w:rsid w:val="00DA1FC7"/>
    <w:rsid w:val="00DB264C"/>
    <w:rsid w:val="00DB3990"/>
    <w:rsid w:val="00DB3B9F"/>
    <w:rsid w:val="00DD34E0"/>
    <w:rsid w:val="00DE12D9"/>
    <w:rsid w:val="00DE34CF"/>
    <w:rsid w:val="00DE4317"/>
    <w:rsid w:val="00DF7CE1"/>
    <w:rsid w:val="00E06A48"/>
    <w:rsid w:val="00E13CD6"/>
    <w:rsid w:val="00E13F3D"/>
    <w:rsid w:val="00E14DDB"/>
    <w:rsid w:val="00E26145"/>
    <w:rsid w:val="00E2676F"/>
    <w:rsid w:val="00E34898"/>
    <w:rsid w:val="00E35060"/>
    <w:rsid w:val="00E50DF1"/>
    <w:rsid w:val="00E53BB2"/>
    <w:rsid w:val="00E54508"/>
    <w:rsid w:val="00E6381C"/>
    <w:rsid w:val="00E9177E"/>
    <w:rsid w:val="00E9308F"/>
    <w:rsid w:val="00E94CE2"/>
    <w:rsid w:val="00EA51E8"/>
    <w:rsid w:val="00EB09B7"/>
    <w:rsid w:val="00EC6DB7"/>
    <w:rsid w:val="00EE7D7C"/>
    <w:rsid w:val="00EF2078"/>
    <w:rsid w:val="00F02F66"/>
    <w:rsid w:val="00F17B7B"/>
    <w:rsid w:val="00F25D98"/>
    <w:rsid w:val="00F2700A"/>
    <w:rsid w:val="00F300FB"/>
    <w:rsid w:val="00F342B4"/>
    <w:rsid w:val="00F44E00"/>
    <w:rsid w:val="00F5120C"/>
    <w:rsid w:val="00F5691C"/>
    <w:rsid w:val="00F71E1A"/>
    <w:rsid w:val="00F7391B"/>
    <w:rsid w:val="00F8417E"/>
    <w:rsid w:val="00F93526"/>
    <w:rsid w:val="00FA0AC9"/>
    <w:rsid w:val="00FA5F5E"/>
    <w:rsid w:val="00FB0699"/>
    <w:rsid w:val="00FB2005"/>
    <w:rsid w:val="00FB6386"/>
    <w:rsid w:val="00FC42F7"/>
    <w:rsid w:val="00FC7A00"/>
    <w:rsid w:val="00FD579F"/>
    <w:rsid w:val="00FE3399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46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07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3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2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9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1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6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2758</Words>
  <Characters>15722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2024-04-03T11:43:00Z</dcterms:created>
  <dcterms:modified xsi:type="dcterms:W3CDTF">2024-04-03T11:46:00Z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