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79F09" w14:textId="3258C9BD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85BE1" w:rsidRPr="00785BE1">
        <w:rPr>
          <w:b/>
          <w:bCs/>
          <w:i/>
          <w:iCs/>
          <w:sz w:val="24"/>
          <w:szCs w:val="24"/>
        </w:rPr>
        <w:t>R5s240264</w:t>
      </w:r>
    </w:p>
    <w:p w14:paraId="331CE45A" w14:textId="77777777" w:rsidR="00DB264C" w:rsidRDefault="00000000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DFBFA" w:rsidR="001E41F3" w:rsidRPr="00657B96" w:rsidRDefault="00AD1D4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D1D4F">
              <w:rPr>
                <w:rFonts w:cs="Arial"/>
                <w:b/>
                <w:bCs/>
                <w:color w:val="000000"/>
                <w:sz w:val="24"/>
                <w:szCs w:val="24"/>
              </w:rPr>
              <w:t>4801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D60F9" w:rsidR="001E41F3" w:rsidRDefault="00000000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>Correction to</w:t>
              </w:r>
              <w:r w:rsidR="000546CB">
                <w:t xml:space="preserve"> function </w:t>
              </w:r>
              <w:r w:rsidR="000546CB" w:rsidRPr="000546CB">
                <w:t>f_EUTRA_CellInfo_SetSysInfo_SIB1_v1700_IEs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63982" w:rsidR="001E41F3" w:rsidRDefault="00FA5F5E">
            <w:pPr>
              <w:pStyle w:val="CRCoverPage"/>
              <w:spacing w:after="0"/>
              <w:ind w:left="100"/>
              <w:rPr>
                <w:noProof/>
              </w:rPr>
            </w:pPr>
            <w:r w:rsidRPr="00FA5F5E">
              <w:rPr>
                <w:noProof/>
              </w:rPr>
              <w:t>TEI</w:t>
            </w:r>
            <w:r w:rsidR="000546CB">
              <w:rPr>
                <w:noProof/>
              </w:rPr>
              <w:t>8</w:t>
            </w:r>
            <w:r w:rsidRPr="00FA5F5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E10C9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0546CB">
              <w:rPr>
                <w:noProof/>
              </w:rPr>
              <w:t>3</w:t>
            </w:r>
            <w:r w:rsidR="009F562A">
              <w:rPr>
                <w:noProof/>
              </w:rPr>
              <w:t>-</w:t>
            </w:r>
            <w:r w:rsidR="000546CB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2D65D" w:rsidR="001534C7" w:rsidRPr="00592B7E" w:rsidRDefault="00E06A48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5B942" w:rsidR="00E9308F" w:rsidRPr="00592B7E" w:rsidRDefault="00E06A48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7C7ED3">
              <w:rPr>
                <w:rFonts w:cs="Arial"/>
                <w:lang w:val="en-US" w:eastAsia="zh-CN"/>
              </w:rPr>
              <w:t>extentions</w:t>
            </w:r>
            <w:proofErr w:type="spellEnd"/>
            <w:r w:rsidR="007C7ED3"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v1250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v1310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2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>,</w:t>
            </w:r>
            <w:r w:rsidR="007C7ED3"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5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, </w:t>
            </w:r>
            <w:r w:rsidR="007C7ED3" w:rsidRPr="007C7ED3">
              <w:rPr>
                <w:rFonts w:cs="Arial"/>
                <w:lang w:val="en-US" w:eastAsia="zh-CN"/>
              </w:rPr>
              <w:t>v13</w:t>
            </w:r>
            <w:r w:rsidR="007C7ED3">
              <w:rPr>
                <w:rFonts w:cs="Arial"/>
                <w:lang w:val="en-US" w:eastAsia="zh-CN"/>
              </w:rPr>
              <w:t>6</w:t>
            </w:r>
            <w:r w:rsidR="007C7ED3" w:rsidRPr="007C7ED3">
              <w:rPr>
                <w:rFonts w:cs="Arial"/>
                <w:lang w:val="en-US" w:eastAsia="zh-CN"/>
              </w:rPr>
              <w:t>0</w:t>
            </w:r>
            <w:r w:rsidR="007C7ED3">
              <w:rPr>
                <w:rFonts w:cs="Arial"/>
                <w:lang w:val="en-US" w:eastAsia="zh-CN"/>
              </w:rPr>
              <w:t xml:space="preserve"> </w:t>
            </w:r>
            <w:r w:rsidR="007C7ED3"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7572D" w:rsidR="001534C7" w:rsidRDefault="000546CB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8.1.2.15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43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AC49327" w:rsidR="00464805" w:rsidRPr="00345402" w:rsidRDefault="000546CB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546CB">
              <w:rPr>
                <w:rFonts w:ascii="Arial" w:hAnsi="Arial" w:cs="Arial"/>
                <w:lang w:eastAsia="de-DE"/>
              </w:rPr>
              <w:t>f_EUTRA_CellInfo_SetSysInfo_SIB1_v1700_IEs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1EC32E5B" w:rsidR="00AA4187" w:rsidRPr="001D04A9" w:rsidRDefault="00E06A48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Due to incorrect implementation of prose CR </w:t>
            </w:r>
            <w:r w:rsidRPr="00E06A48">
              <w:rPr>
                <w:rFonts w:ascii="Arial" w:hAnsi="Arial" w:cs="Arial"/>
              </w:rPr>
              <w:t>R5-237431</w:t>
            </w:r>
            <w:r>
              <w:rPr>
                <w:rFonts w:ascii="Arial" w:hAnsi="Arial" w:cs="Arial"/>
              </w:rPr>
              <w:t xml:space="preserve">, few IEs in SIB1 are left unassigned with default values (Ex: </w:t>
            </w:r>
            <w:r w:rsidRPr="00E06A48">
              <w:rPr>
                <w:rFonts w:ascii="Arial" w:hAnsi="Arial" w:cs="Arial"/>
              </w:rPr>
              <w:t>cellAccessRelatedInfo_v1250</w:t>
            </w:r>
            <w:r>
              <w:rPr>
                <w:rFonts w:ascii="Arial" w:hAnsi="Arial" w:cs="Arial"/>
              </w:rPr>
              <w:t>) which will result in runtime error.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E61B428" w:rsidR="00023A3F" w:rsidRPr="00345402" w:rsidRDefault="007C7ED3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Initialize </w:t>
            </w:r>
            <w:r w:rsidRPr="00E06A48">
              <w:rPr>
                <w:rFonts w:cs="Arial"/>
                <w:lang w:val="en-US" w:eastAsia="zh-CN"/>
              </w:rPr>
              <w:t>SystemInformationBlockType1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extentions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 w:rsidRPr="00E06A48">
              <w:rPr>
                <w:rFonts w:cs="Arial"/>
                <w:lang w:val="en-US" w:eastAsia="zh-CN"/>
              </w:rPr>
              <w:t>v1130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v1250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v1310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2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>,</w:t>
            </w:r>
            <w:r>
              <w:t xml:space="preserve">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5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, </w:t>
            </w:r>
            <w:r w:rsidRPr="007C7ED3">
              <w:rPr>
                <w:rFonts w:cs="Arial"/>
                <w:lang w:val="en-US" w:eastAsia="zh-CN"/>
              </w:rPr>
              <w:t>v13</w:t>
            </w:r>
            <w:r>
              <w:rPr>
                <w:rFonts w:cs="Arial"/>
                <w:lang w:val="en-US" w:eastAsia="zh-CN"/>
              </w:rPr>
              <w:t>6</w:t>
            </w:r>
            <w:r w:rsidRPr="007C7ED3"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C7ED3">
              <w:rPr>
                <w:rFonts w:cs="Arial"/>
                <w:lang w:val="en-US" w:eastAsia="zh-CN"/>
              </w:rPr>
              <w:t>IEs</w:t>
            </w:r>
            <w:r>
              <w:rPr>
                <w:rFonts w:cs="Arial"/>
                <w:lang w:val="en-US" w:eastAsia="zh-CN"/>
              </w:rPr>
              <w:t xml:space="preserve"> with default values.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300F8A6" w:rsidR="00464805" w:rsidRPr="00345402" w:rsidRDefault="000546CB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546CB">
              <w:rPr>
                <w:rFonts w:ascii="Arial" w:hAnsi="Arial" w:cs="Arial"/>
                <w:lang w:eastAsia="en-GB"/>
              </w:rPr>
              <w:t>EUTRA_CellInfo.ttcn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Pr="00C01CEE" w:rsidRDefault="00464805" w:rsidP="003B4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01CE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1793EBBA" w:rsidR="00464805" w:rsidRPr="00345402" w:rsidRDefault="00C01CEE" w:rsidP="003B4180">
            <w:pPr>
              <w:rPr>
                <w:rFonts w:ascii="Arial" w:hAnsi="Arial" w:cs="Arial"/>
                <w:lang w:eastAsia="zh-CN"/>
              </w:rPr>
            </w:pP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Accepted, 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>to follow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 xml:space="preserve">TS 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>36.508</w:t>
            </w:r>
            <w:r w:rsidR="003C65AA">
              <w:rPr>
                <w:rFonts w:ascii="Arial" w:hAnsi="Arial" w:cs="Arial"/>
                <w:highlight w:val="cyan"/>
                <w:lang w:eastAsia="zh-CN"/>
              </w:rPr>
              <w:t xml:space="preserve"> the parameter is set to omit</w:t>
            </w:r>
            <w:r w:rsidRPr="00C01CEE">
              <w:rPr>
                <w:rFonts w:ascii="Arial" w:hAnsi="Arial" w:cs="Arial"/>
                <w:highlight w:val="cyan"/>
                <w:lang w:eastAsia="zh-CN"/>
              </w:rPr>
              <w:t xml:space="preserve"> – see MCC160 proposed implementation below.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3A6ADA45" w14:textId="77777777" w:rsidR="00FA5F5E" w:rsidRPr="00717CA8" w:rsidRDefault="00FA5F5E" w:rsidP="00FA5F5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91330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f_EUTRA_CellInfo_SetSysInfo_SIB1_v1700_IEs(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645FDF5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D08359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Assign the parameterised SystemInformationBlockType1_v1700_IEs value in SIB1 of the cell */</w:t>
      </w:r>
    </w:p>
    <w:p w14:paraId="4EFBEC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31AD72E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61EA1F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37B5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v_SystemInformationBlockType1_v1700_IEs := omit;</w:t>
      </w:r>
    </w:p>
    <w:p w14:paraId="343801B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A7CC7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375C918E" w14:textId="77777777" w:rsidR="000546CB" w:rsidRPr="00C01CE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v_SystemInformationBlockType1_v1700_IEs := p_SystemInformationBlockType1_v1700_IEs;</w:t>
      </w:r>
    </w:p>
    <w:p w14:paraId="7548CCA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04DF006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79366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ispresent(v_CellInfo.Sysinfo.BCCH_Info.SIB1.message_.c1.systemInformationBlockType1.nonCriticalExtension.nonCriticalExtension.nonCriticalExtension.nonCriticalExtension.nonCriticalExtension)) { // SystemInformationBlockType1-v1310-IEs</w:t>
      </w:r>
    </w:p>
    <w:p w14:paraId="42281F9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1850194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E7831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739C638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51A2A33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75C039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else {</w:t>
      </w:r>
    </w:p>
    <w:p w14:paraId="5002A1C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0062F8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5A4A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DA7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sysinfoAndBR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B60BF5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ispresent(v_CellInfo.Sysinfo.BCCH_BR_Info.SIB1.message_.c1.systemInformationBlockType1_BR_r13.nonCriticalExtension.nonCriticalExtension.nonCriticalExtension.nonCriticalExtension.nonCriticalExtension.nonCriticalExtension)){</w:t>
      </w:r>
    </w:p>
    <w:p w14:paraId="5999BF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7A5B43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1A4649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57D93F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0DA2C2AD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38132D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52B4537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AF3E7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0CE9E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ACEC7BB" w14:textId="4C7683DC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7F998970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9D10DC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240A51A7" w14:textId="77777777" w:rsidR="00FA5F5E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AEB3CA6" w14:textId="77777777" w:rsidR="00FA5F5E" w:rsidRPr="00717CA8" w:rsidRDefault="00FA5F5E" w:rsidP="00FA5F5E">
      <w:pPr>
        <w:spacing w:after="0"/>
        <w:rPr>
          <w:rFonts w:ascii="Arial" w:hAnsi="Arial" w:cs="Arial"/>
          <w:b/>
          <w:lang w:val="pt-BR" w:eastAsia="en-GB"/>
        </w:rPr>
      </w:pPr>
    </w:p>
    <w:p w14:paraId="528A04A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function f_EUTRA_CellInfo_SetSysInfo_SIB1_v1700_IEs(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p_CellId,</w:t>
      </w:r>
    </w:p>
    <w:p w14:paraId="13E15B5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template (omit) SystemInformationBlockType1_v1700_IEs p_SystemInformationBlockType1_v1700_IEs) runs on EUTRA_PTC</w:t>
      </w:r>
    </w:p>
    <w:p w14:paraId="4779652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Assign the parameterised SystemInformationBlockType1_v1700_IEs value in SIB1 of the cell */</w:t>
      </w:r>
    </w:p>
    <w:p w14:paraId="172984FF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R5-237431 sic@ */</w:t>
      </w:r>
    </w:p>
    <w:p w14:paraId="2EDFF49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EUTRA_CellInfo_Type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B72968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SysinfoType_Type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f_EUTRA_CellInfo_GetSysinfoType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DBC71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SystemInformationBlockType1_v1700_IEs v_SystemInformationBlockType1_v1700_IEs := omit;</w:t>
      </w:r>
    </w:p>
    <w:p w14:paraId="716836F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12B21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(p_SystemInformationBlockType1_v1700_IEs)) {</w:t>
      </w:r>
    </w:p>
    <w:p w14:paraId="564649DC" w14:textId="77777777" w:rsidR="000546CB" w:rsidRPr="00C01CE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</w:t>
      </w: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>v_SystemInformationBlockType1_v1700_IEs := p_SystemInformationBlockType1_v1700_IEs;</w:t>
      </w:r>
    </w:p>
    <w:p w14:paraId="618C574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01CEE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5FFD679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7C8837" w14:textId="62F792C4" w:rsidR="000546CB" w:rsidRPr="00E06A48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(not ispresent(v_CellInfo.Sysinfo.BCCH_Info.SIB1.message_.c1.systemInformationBlockType1.nonCriticalExtension.nonCriticalExtension.nonCriticalExtension))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F8276D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v_CellInfo.Sysinfo.BCCH_Info.SIB1.message_.c1.systemInformationBlockType1.nonCriticalExtension.nonCriticalExtension.nonCriticalExtension := cs_SystemInformationBlockType1_v1130_Cat0Allowed;</w:t>
      </w:r>
    </w:p>
    <w:p w14:paraId="6B157C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32554FE1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ab/>
        <w:t>if (not ispresent(v_CellInfo.Sysinfo.BCCH_Info.SIB1.message_.c1.systemInformationBlockType1.nonCriticalExtension.nonCriticalExtension.nonCriticalExtension.nonCriticalExtension.nonCriticalExtension)) { // SystemInformationBlockType1-v1310-IEs</w:t>
      </w:r>
    </w:p>
    <w:p w14:paraId="0DE63273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 := cs_SystemInformationBlockType1_v1310(true_, cs_SystemInformationBlockType1_v1320_EcallOverIMS);</w:t>
      </w:r>
    </w:p>
    <w:p w14:paraId="532A12B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01D8F8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(not ispresent(v_CellInfo.Sysinfo.BCCH_Info.SIB1.message_.c1.systemInformationBlockType1.nonCriticalExtension.nonCriticalExtension.nonCriticalExtension.nonCriticalExtension.nonCriticalExtension.nonCritical</w:t>
      </w: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>Extension.nonCriticalExtension.nonCriticalExtension.nonCriticalExtension.nonCriticalExtension)) { // SystemInformationBlockType1-v1450-IEs</w:t>
      </w:r>
    </w:p>
    <w:p w14:paraId="591861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175E403B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5D2E2A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564E5552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162C022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15B8A6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FDA65E5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v_SysinfoType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==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sysinfoAndBR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0B5DB8E" w14:textId="607C7388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(not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v_CellInfo.Sysinfo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BCCH_BR_Info.SIB1.message_.c1.systemInformationBlockType1_BR_r13.nonCriticalExtension.nonCriticalExtension.nonCriticalExtension)) { </w:t>
      </w:r>
      <w:r w:rsidR="00E06A48" w:rsidRPr="00E06A4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SystemInformationBlockType1-v1130-IEs</w:t>
      </w:r>
    </w:p>
    <w:p w14:paraId="1BB49B13" w14:textId="22665F43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v_CellInfo.Sysinfo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.</w:t>
      </w:r>
      <w:r w:rsidRPr="000546CB">
        <w:t xml:space="preserve"> </w:t>
      </w: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BCCH_BR_Info.SIB1.message_.c1.systemInformationBlockType1_BR_r13.nonCriticalExtension.nonCriticalExtension.nonCriticalExtension := cs_SystemInformationBlockType1_v1130_Cat0Allowed;</w:t>
      </w:r>
    </w:p>
    <w:p w14:paraId="7AADDC2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B3AFAD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883C40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(not ispresent(v_CellInfo.Sysinfo.BCCH_BR_Info.SIB1.message_.c1.systemInformationBlockType1_BR_r13.nonCriticalExtension.nonCriticalExtension.nonCriticalExtension.nonCriticalExtension.nonCriticalExtension.nonCriticalExtension)){</w:t>
      </w:r>
    </w:p>
    <w:p w14:paraId="120519F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68C1DA24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6FDA86DE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D74F327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else {</w:t>
      </w:r>
    </w:p>
    <w:p w14:paraId="7AA0E66C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09B4B37A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}</w:t>
      </w:r>
    </w:p>
    <w:p w14:paraId="7455F4B5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99B619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B97C0" w14:textId="77777777" w:rsidR="000546CB" w:rsidRP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f_EUTRA_CellInfo_Set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v_CellInfo</w:t>
      </w:r>
      <w:proofErr w:type="spellEnd"/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166AF76" w14:textId="40298335" w:rsidR="00FA5F5E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546CB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931D9DC" w14:textId="77777777" w:rsidR="000546CB" w:rsidRDefault="000546CB" w:rsidP="000546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BC92AA" w14:textId="77777777" w:rsidR="00B808D8" w:rsidRDefault="00B808D8" w:rsidP="00FA5F5E">
      <w:pPr>
        <w:spacing w:after="0"/>
      </w:pPr>
    </w:p>
    <w:p w14:paraId="17D74990" w14:textId="4861D122" w:rsidR="00C01CEE" w:rsidRDefault="00C01CEE" w:rsidP="00C01CEE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MCC160 proposed implementation</w:t>
      </w:r>
      <w:r w:rsidRPr="00145BA6">
        <w:rPr>
          <w:rFonts w:ascii="Arial" w:hAnsi="Arial" w:cs="Arial"/>
          <w:b/>
          <w:lang w:val="pt-BR" w:eastAsia="en-GB"/>
        </w:rPr>
        <w:t>:</w:t>
      </w:r>
    </w:p>
    <w:p w14:paraId="68ED773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function f_EUTRA_CellInfo_SetSysInfo_SIB1_v1700_IEs(EUTRA_CellId_Type p_CellId,</w:t>
      </w:r>
    </w:p>
    <w:p w14:paraId="79040BE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pt-BR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                                                    template (omit) SystemInformationBlockType1_v1700_IEs p_SystemInformationBlockType1_v1700_IEs) runs on EUTRA_PTC</w:t>
      </w:r>
    </w:p>
    <w:p w14:paraId="2B49148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lang w:val="pt-BR"/>
        </w:rPr>
        <w:t xml:space="preserve">  </w:t>
      </w:r>
      <w:r w:rsidRPr="003C65AA">
        <w:rPr>
          <w:rFonts w:ascii="Courier New" w:hAnsi="Courier New" w:cs="Courier New"/>
          <w:sz w:val="16"/>
          <w:szCs w:val="16"/>
        </w:rPr>
        <w:t>{ /* Assign the parameterised SystemInformationBlockType1_v1700_IEs value in SIB1 of the cell */</w:t>
      </w:r>
    </w:p>
    <w:p w14:paraId="2DA54BB2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/* @sic R5-237431 sic@ */</w:t>
      </w:r>
    </w:p>
    <w:p w14:paraId="3955BE8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EUTRA_CellInfo_Type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v_CellInfo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f_EUTRA_CellInfo_Get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297B6390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SysinfoType_Type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f_EUTRA_CellInfo_GetSysinfoType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7DA76453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var template (omit) SystemInformationBlockType1_v1700_IEs v_SystemInformationBlockType1_v1700_IEs := omit;</w:t>
      </w:r>
    </w:p>
    <w:p w14:paraId="19C0BC4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</w:t>
      </w:r>
    </w:p>
    <w:p w14:paraId="120336C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isvalue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(p_SystemInformationBlockType1_v1700_IEs)) {</w:t>
      </w:r>
    </w:p>
    <w:p w14:paraId="20591B0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</w:t>
      </w:r>
      <w:r w:rsidRPr="003C65AA">
        <w:rPr>
          <w:rFonts w:ascii="Courier New" w:hAnsi="Courier New" w:cs="Courier New"/>
          <w:sz w:val="16"/>
          <w:szCs w:val="16"/>
          <w:lang w:val="de-DE"/>
        </w:rPr>
        <w:t>v_SystemInformationBlockType1_v1700_IEs := p_SystemInformationBlockType1_v1700_IEs;</w:t>
      </w:r>
    </w:p>
    <w:p w14:paraId="156DBD5F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</w:t>
      </w:r>
    </w:p>
    <w:p w14:paraId="2E06AE5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//@sic R5s240264 sic@</w:t>
      </w:r>
    </w:p>
    <w:p w14:paraId="515B2EB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(not ispresent(v_CellInfo.Sysinfo.BCCH_Info.SIB1.message_.c1.systemInformationBlockType1.nonCriticalExtension.nonCriticalExtension.nonCriticalExtension)) { // SystemInformationBlockType1-v1130-IEs</w:t>
      </w:r>
    </w:p>
    <w:p w14:paraId="321C575C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lastRenderedPageBreak/>
        <w:t xml:space="preserve">        v_CellInfo.Sysinfo.BCCH_Info.SIB1.message_.c1.systemInformationBlockType1.nonCriticalExtension.nonCriticalExtension.nonCriticalExtension := cs_SystemInformationBlockType1_v1130_Cat0Allowed(</w:t>
      </w:r>
      <w:proofErr w:type="spellStart"/>
      <w:r w:rsidRPr="003C65AA">
        <w:rPr>
          <w:rFonts w:ascii="Courier New" w:hAnsi="Courier New" w:cs="Courier New"/>
          <w:color w:val="FF0000"/>
          <w:sz w:val="16"/>
          <w:szCs w:val="16"/>
          <w:highlight w:val="cyan"/>
          <w:lang w:val="de-DE"/>
        </w:rPr>
        <w:t>omit</w:t>
      </w:r>
      <w:proofErr w:type="spellEnd"/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>);</w:t>
      </w:r>
    </w:p>
    <w:p w14:paraId="04502A55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highlight w:val="cyan"/>
          <w:lang w:val="de-DE"/>
        </w:rPr>
        <w:t xml:space="preserve">    }</w:t>
      </w:r>
    </w:p>
    <w:p w14:paraId="1274C46A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(not ispresent(v_CellInfo.Sysinfo.BCCH_Info.SIB1.message_.c1.systemInformationBlockType1.nonCriticalExtension.nonCriticalExtension.nonCriticalExtension.nonCriticalExtension.nonCriticalExtension)) { // SystemInformationBlockType1-v1310-IEs</w:t>
      </w:r>
    </w:p>
    <w:p w14:paraId="249FDF9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v_CellInfo.Sysinfo.BCCH_Info.SIB1.message_.c1.systemInformationBlockType1.nonCriticalExtension.nonCriticalExtension.nonCriticalExtension.nonCriticalExtension.nonCriticalExtension := cs_SystemInformationBlockType1_v1310(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omit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>, cs_SystemInformationBlockType1_v1320_EcallOverIMS);</w:t>
      </w:r>
    </w:p>
    <w:p w14:paraId="245074FA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</w:t>
      </w:r>
    </w:p>
    <w:p w14:paraId="3DA4503F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if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(not ispresent(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)) { // SystemInformationBlockType1-v1450-IEs</w:t>
      </w:r>
    </w:p>
    <w:p w14:paraId="63A747E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</w:t>
      </w:r>
    </w:p>
    <w:p w14:paraId="237EE3B4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} </w:t>
      </w:r>
      <w:proofErr w:type="spellStart"/>
      <w:r w:rsidRPr="003C65AA">
        <w:rPr>
          <w:rFonts w:ascii="Courier New" w:hAnsi="Courier New" w:cs="Courier New"/>
          <w:sz w:val="16"/>
          <w:szCs w:val="16"/>
          <w:lang w:val="de-DE"/>
        </w:rPr>
        <w:t>else</w:t>
      </w:r>
      <w:proofErr w:type="spellEnd"/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{</w:t>
      </w:r>
    </w:p>
    <w:p w14:paraId="55F2485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    v_CellInfo.Sysinfo.BCCH_Info.SIB1.message_.c1.systemInformationBlockType1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4ACEAE5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3C65AA">
        <w:rPr>
          <w:rFonts w:ascii="Courier New" w:hAnsi="Courier New" w:cs="Courier New"/>
          <w:sz w:val="16"/>
          <w:szCs w:val="16"/>
        </w:rPr>
        <w:t>}</w:t>
      </w:r>
    </w:p>
    <w:p w14:paraId="76030CE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E13F1A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if 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v_SysinfoType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 ==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sysinfoAndBR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 {</w:t>
      </w:r>
    </w:p>
    <w:p w14:paraId="0E2B9DB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</w:t>
      </w:r>
      <w:r w:rsidRPr="003C65AA">
        <w:rPr>
          <w:rFonts w:ascii="Courier New" w:hAnsi="Courier New" w:cs="Courier New"/>
          <w:sz w:val="16"/>
          <w:szCs w:val="16"/>
          <w:highlight w:val="cyan"/>
        </w:rPr>
        <w:t>//@sic R5s240264 sic@</w:t>
      </w:r>
    </w:p>
    <w:p w14:paraId="3A4E58E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if (not ispresent(v_CellInfo.Sysinfo.BCCH_Info.SIB1.message_.c1.systemInformationBlockType1.nonCriticalExtension.nonCriticalExtension.nonCriticalExtension)) { // SystemInformationBlockType1-v1130-IEs</w:t>
      </w:r>
    </w:p>
    <w:p w14:paraId="6AB5BDE8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   v_CellInfo.Sysinfo.BCCH_Info.SIB1.message_.c1.systemInformationBlockType1.nonCriticalExtension.nonCriticalExtension.nonCriticalExtension := cs_SystemInformationBlockType1_v1130_Cat0Allowed(</w:t>
      </w:r>
      <w:r w:rsidRPr="003C65AA">
        <w:rPr>
          <w:rFonts w:ascii="Courier New" w:hAnsi="Courier New" w:cs="Courier New"/>
          <w:color w:val="FF0000"/>
          <w:sz w:val="16"/>
          <w:szCs w:val="16"/>
          <w:highlight w:val="cyan"/>
        </w:rPr>
        <w:t>omit</w:t>
      </w:r>
      <w:r w:rsidRPr="003C65AA">
        <w:rPr>
          <w:rFonts w:ascii="Courier New" w:hAnsi="Courier New" w:cs="Courier New"/>
          <w:sz w:val="16"/>
          <w:szCs w:val="16"/>
          <w:highlight w:val="cyan"/>
        </w:rPr>
        <w:t>);</w:t>
      </w:r>
    </w:p>
    <w:p w14:paraId="59435043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  <w:highlight w:val="cyan"/>
        </w:rPr>
        <w:t xml:space="preserve">        }</w:t>
      </w:r>
    </w:p>
    <w:p w14:paraId="066AF229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if (not ispresent(v_CellInfo.Sysinfo.BCCH_BR_Info.SIB1.message_.c1.systemInformationBlockType1_BR_r13.nonCriticalExtension.nonCriticalExtension.nonCriticalExtension.nonCriticalExtension.nonCriticalExtension.nonCriticalExtension)){</w:t>
      </w:r>
    </w:p>
    <w:p w14:paraId="4FD8BDE0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v_CellInfo.Sysinfo.BCCH_BR_Info.SIB1.message_.c1.systemInformationBlockType1_BR_r13.nonCriticalExtension.nonCriticalExtension.nonCriticalExtension.nonCriticalExtension.nonCriticalExtension.nonCriticalExtension := cs_SystemInformationBlockType1_v1320_EcallOverIMS; // SystemInformationBlockType1-v1320-IEs</w:t>
      </w:r>
    </w:p>
    <w:p w14:paraId="48F90FF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 := cs_SystemInformationBlockType1_v1450_IES(cs_SystemInformationBlockType1_v1530_IES(notBarred, cs_SystemInformationBlockType1_v1540_IES(cs_SystemInformationBlockType1_v1610_IES(v_SystemInformationBlockType1_v1700_IEs)))); // From SystemInformationBlockType1-v1450-IEs</w:t>
      </w:r>
    </w:p>
    <w:p w14:paraId="15E57B07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} else {</w:t>
      </w:r>
    </w:p>
    <w:p w14:paraId="1FAD734B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   v_CellInfo.Sysinfo.BCCH_BR_Info.SIB1.message_.c1.systemInformationBlockType1_BR_r13.nonCriticalExtension.nonCriticalExtension.nonCriticalExtension.nonCriticalExtension.nonCriticalExtension.nonCriticalExtension.nonCriticalExtension.nonCriticalExtension.nonCriticalExtension.nonCriticalExtension.nonCriticalExtension.nonCriticalExtension.nonCriticalExtension.nonCriticalExtension := v_SystemInformationBlockType1_v1700_IEs;</w:t>
      </w:r>
    </w:p>
    <w:p w14:paraId="5C2CBD1E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     }</w:t>
      </w:r>
    </w:p>
    <w:p w14:paraId="3B5FFC9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}</w:t>
      </w:r>
    </w:p>
    <w:p w14:paraId="6C692A4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986E8D1" w14:textId="77777777" w:rsidR="003C65AA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f_EUTRA_CellInfo_Set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(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p_CellId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3C65AA">
        <w:rPr>
          <w:rFonts w:ascii="Courier New" w:hAnsi="Courier New" w:cs="Courier New"/>
          <w:sz w:val="16"/>
          <w:szCs w:val="16"/>
        </w:rPr>
        <w:t>v_CellInfo</w:t>
      </w:r>
      <w:proofErr w:type="spellEnd"/>
      <w:r w:rsidRPr="003C65AA">
        <w:rPr>
          <w:rFonts w:ascii="Courier New" w:hAnsi="Courier New" w:cs="Courier New"/>
          <w:sz w:val="16"/>
          <w:szCs w:val="16"/>
        </w:rPr>
        <w:t>);</w:t>
      </w:r>
    </w:p>
    <w:p w14:paraId="127B1B69" w14:textId="679E4E4C" w:rsidR="00C01CEE" w:rsidRPr="003C65AA" w:rsidRDefault="003C65AA" w:rsidP="003C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3C65AA">
        <w:rPr>
          <w:rFonts w:ascii="Courier New" w:hAnsi="Courier New" w:cs="Courier New"/>
          <w:sz w:val="16"/>
          <w:szCs w:val="16"/>
        </w:rPr>
        <w:t xml:space="preserve">  }</w:t>
      </w:r>
    </w:p>
    <w:sectPr w:rsidR="00C01CEE" w:rsidRPr="003C65AA" w:rsidSect="0051434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DBAFB0" w14:textId="77777777" w:rsidR="00514341" w:rsidRDefault="00514341">
      <w:r>
        <w:separator/>
      </w:r>
    </w:p>
  </w:endnote>
  <w:endnote w:type="continuationSeparator" w:id="0">
    <w:p w14:paraId="3121D6D7" w14:textId="77777777" w:rsidR="00514341" w:rsidRDefault="0051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0F5FB0" w14:textId="77777777" w:rsidR="00514341" w:rsidRDefault="00514341">
      <w:r>
        <w:separator/>
      </w:r>
    </w:p>
  </w:footnote>
  <w:footnote w:type="continuationSeparator" w:id="0">
    <w:p w14:paraId="188793C6" w14:textId="77777777" w:rsidR="00514341" w:rsidRDefault="00514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C65AA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4341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E5BEA"/>
    <w:rsid w:val="006F4AD0"/>
    <w:rsid w:val="00731C2B"/>
    <w:rsid w:val="00732513"/>
    <w:rsid w:val="00732F5A"/>
    <w:rsid w:val="0073671D"/>
    <w:rsid w:val="00745C21"/>
    <w:rsid w:val="00766E0B"/>
    <w:rsid w:val="00771F32"/>
    <w:rsid w:val="00782BAD"/>
    <w:rsid w:val="00785AFF"/>
    <w:rsid w:val="00785BE1"/>
    <w:rsid w:val="00792342"/>
    <w:rsid w:val="007977A8"/>
    <w:rsid w:val="007B512A"/>
    <w:rsid w:val="007C0455"/>
    <w:rsid w:val="007C09AD"/>
    <w:rsid w:val="007C2097"/>
    <w:rsid w:val="007C24E2"/>
    <w:rsid w:val="007C47A5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D1D4F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01CEE"/>
    <w:rsid w:val="00C22877"/>
    <w:rsid w:val="00C26193"/>
    <w:rsid w:val="00C32CF2"/>
    <w:rsid w:val="00C34B95"/>
    <w:rsid w:val="00C50E92"/>
    <w:rsid w:val="00C56F78"/>
    <w:rsid w:val="00C60B90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2722</Words>
  <Characters>15519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2024-03-27T08:10:00Z</dcterms:created>
  <dcterms:modified xsi:type="dcterms:W3CDTF">2024-03-27T08:48:00Z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