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C04AF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048">
        <w:fldChar w:fldCharType="begin"/>
      </w:r>
      <w:r w:rsidR="00371048">
        <w:instrText xml:space="preserve"> DOCPROPERTY  TSG/WGRef  \* MERGEFORMAT </w:instrText>
      </w:r>
      <w:r w:rsidR="00371048">
        <w:fldChar w:fldCharType="separate"/>
      </w:r>
      <w:r>
        <w:rPr>
          <w:b/>
          <w:noProof/>
          <w:sz w:val="24"/>
        </w:rPr>
        <w:t>RAN5</w:t>
      </w:r>
      <w:r w:rsidR="003710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71048">
        <w:fldChar w:fldCharType="begin"/>
      </w:r>
      <w:r w:rsidR="00371048">
        <w:instrText xml:space="preserve"> DOCPROPERTY  MtgSeq  \* MERGEFORMAT </w:instrText>
      </w:r>
      <w:r w:rsidR="00371048">
        <w:fldChar w:fldCharType="separate"/>
      </w:r>
      <w:r w:rsidRPr="00EB09B7">
        <w:rPr>
          <w:b/>
          <w:noProof/>
          <w:sz w:val="24"/>
        </w:rPr>
        <w:t>2024</w:t>
      </w:r>
      <w:r w:rsidR="00371048">
        <w:rPr>
          <w:b/>
          <w:noProof/>
          <w:sz w:val="24"/>
        </w:rPr>
        <w:fldChar w:fldCharType="end"/>
      </w:r>
      <w:r w:rsidR="00371048">
        <w:fldChar w:fldCharType="begin"/>
      </w:r>
      <w:r w:rsidR="00371048">
        <w:instrText xml:space="preserve"> DOCPROPERTY  MtgTitle  \* MERGEFORMAT </w:instrText>
      </w:r>
      <w:r w:rsidR="00371048">
        <w:fldChar w:fldCharType="separate"/>
      </w:r>
      <w:r>
        <w:rPr>
          <w:b/>
          <w:noProof/>
          <w:sz w:val="24"/>
        </w:rPr>
        <w:t>-TTCN email</w:t>
      </w:r>
      <w:r w:rsidR="00371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18BB" w:rsidRPr="006A18BB">
        <w:rPr>
          <w:b/>
          <w:i/>
          <w:noProof/>
          <w:sz w:val="28"/>
        </w:rPr>
        <w:t>R5s240233</w:t>
      </w:r>
      <w:r w:rsidR="006A5CA3">
        <w:rPr>
          <w:b/>
          <w:i/>
          <w:noProof/>
          <w:sz w:val="28"/>
        </w:rPr>
        <w:t xml:space="preserve"> </w:t>
      </w:r>
    </w:p>
    <w:p w14:paraId="3F1C04B0" w14:textId="77777777" w:rsidR="004747C1" w:rsidRDefault="00371048" w:rsidP="004747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47C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47C1">
        <w:rPr>
          <w:b/>
          <w:noProof/>
          <w:sz w:val="24"/>
        </w:rPr>
        <w:t xml:space="preserve">, </w:t>
      </w:r>
      <w:r w:rsidR="00033C1B">
        <w:fldChar w:fldCharType="begin"/>
      </w:r>
      <w:r w:rsidR="004747C1">
        <w:instrText xml:space="preserve"> DOCPROPERTY  Country  \* MERGEFORMAT </w:instrText>
      </w:r>
      <w:r w:rsidR="00033C1B">
        <w:fldChar w:fldCharType="end"/>
      </w:r>
      <w:r w:rsidR="004747C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47C1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4747C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47C1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3F1C04B2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C04B1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3F1C04B4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C04B3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3F1C04B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C04B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4C0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3F1C04B7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C04B8" w14:textId="77777777" w:rsidR="004747C1" w:rsidRPr="00410371" w:rsidRDefault="00371048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47C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1C04B9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C04BA" w14:textId="77777777" w:rsidR="004747C1" w:rsidRPr="00410371" w:rsidRDefault="00371048" w:rsidP="003352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47C1" w:rsidRPr="00D0751E">
              <w:rPr>
                <w:b/>
                <w:noProof/>
                <w:sz w:val="28"/>
              </w:rPr>
              <w:t>33</w:t>
            </w:r>
            <w:r w:rsidR="003352B1">
              <w:rPr>
                <w:rFonts w:hint="eastAsia"/>
                <w:b/>
                <w:noProof/>
                <w:sz w:val="28"/>
                <w:lang w:eastAsia="zh-CN"/>
              </w:rPr>
              <w:t>87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F1C04BB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C04BC" w14:textId="77777777" w:rsidR="004747C1" w:rsidRPr="00410371" w:rsidRDefault="00371048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47C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1C04BD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C04BE" w14:textId="77777777" w:rsidR="004747C1" w:rsidRPr="00410371" w:rsidRDefault="00371048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47C1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C04BF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3F1C04C2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C04C1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3F1C04C4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C04C3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3F1C04C6" w14:textId="77777777" w:rsidTr="00112B75">
        <w:tc>
          <w:tcPr>
            <w:tcW w:w="9641" w:type="dxa"/>
            <w:gridSpan w:val="9"/>
          </w:tcPr>
          <w:p w14:paraId="3F1C04C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1C04C7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3F1C04D1" w14:textId="77777777" w:rsidTr="00112B75">
        <w:tc>
          <w:tcPr>
            <w:tcW w:w="2835" w:type="dxa"/>
          </w:tcPr>
          <w:p w14:paraId="3F1C04C8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C04C9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C04CA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1C04CB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C04CC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C04C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1C04CE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C04C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C04D0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1C04D2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3F1C04D4" w14:textId="77777777" w:rsidTr="00112B75">
        <w:tc>
          <w:tcPr>
            <w:tcW w:w="9640" w:type="dxa"/>
            <w:gridSpan w:val="11"/>
          </w:tcPr>
          <w:p w14:paraId="3F1C04D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4D7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1C04D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C04D6" w14:textId="77777777" w:rsidR="004747C1" w:rsidRDefault="00371048" w:rsidP="002B4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30C14">
              <w:t>Correction to NR5GC testcase 11.4.1</w:t>
            </w:r>
            <w:r>
              <w:fldChar w:fldCharType="end"/>
            </w:r>
          </w:p>
        </w:tc>
      </w:tr>
      <w:tr w:rsidR="004747C1" w14:paraId="3F1C04D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1C04D8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C04D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4D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1C04DB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C04DC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3F1C04E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1C04DE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C04DF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3C1B">
              <w:fldChar w:fldCharType="begin"/>
            </w:r>
            <w:r>
              <w:instrText xml:space="preserve"> DOCPROPERTY  SourceIfTsg  \* MERGEFORMAT </w:instrText>
            </w:r>
            <w:r w:rsidR="00033C1B">
              <w:fldChar w:fldCharType="end"/>
            </w:r>
          </w:p>
        </w:tc>
      </w:tr>
      <w:tr w:rsidR="004747C1" w14:paraId="3F1C04E3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1C04E1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C04E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4E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1C04E4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1C04E5" w14:textId="77777777" w:rsidR="004747C1" w:rsidRDefault="00371048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29D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1C04E6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C04E7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C04E8" w14:textId="77777777" w:rsidR="004747C1" w:rsidRDefault="00371048" w:rsidP="00181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7C1">
              <w:rPr>
                <w:noProof/>
              </w:rPr>
              <w:t>2024-</w:t>
            </w:r>
            <w:r w:rsidR="001810BC">
              <w:rPr>
                <w:rFonts w:hint="eastAsia"/>
                <w:noProof/>
                <w:lang w:eastAsia="zh-CN"/>
              </w:rPr>
              <w:t>03</w:t>
            </w:r>
            <w:r w:rsidR="004747C1">
              <w:rPr>
                <w:noProof/>
              </w:rPr>
              <w:t>-</w:t>
            </w:r>
            <w:r w:rsidR="001810BC">
              <w:rPr>
                <w:rFonts w:hint="eastAsia"/>
                <w:noProof/>
                <w:lang w:eastAsia="zh-CN"/>
              </w:rPr>
              <w:t>09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747C1" w14:paraId="3F1C04E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1C04EA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1C04E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1C04E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C04ED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1C04E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4F5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C04F0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C04F1" w14:textId="77777777" w:rsidR="004747C1" w:rsidRDefault="00371048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47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1C04F2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C04F3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C04F4" w14:textId="77777777" w:rsidR="004747C1" w:rsidRDefault="00371048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47C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47C1" w14:paraId="3F1C04FA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1C04F6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C04F7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1C04F8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1C04F9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3F1C04FD" w14:textId="77777777" w:rsidTr="00112B75">
        <w:tc>
          <w:tcPr>
            <w:tcW w:w="1843" w:type="dxa"/>
          </w:tcPr>
          <w:p w14:paraId="3F1C04F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C04F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500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C04FE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C04FF" w14:textId="77777777" w:rsidR="004747C1" w:rsidRPr="00402731" w:rsidRDefault="00402731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5B22C3">
              <w:rPr>
                <w:rFonts w:eastAsia="DengXian"/>
                <w:sz w:val="18"/>
              </w:rPr>
              <w:t xml:space="preserve">At Step </w:t>
            </w:r>
            <w:r w:rsidRPr="005B22C3">
              <w:rPr>
                <w:rFonts w:eastAsia="DengXian" w:hint="eastAsia"/>
                <w:sz w:val="18"/>
              </w:rPr>
              <w:t>2C</w:t>
            </w:r>
            <w:r w:rsidRPr="005B22C3">
              <w:rPr>
                <w:rFonts w:eastAsia="DengXian"/>
                <w:sz w:val="18"/>
              </w:rPr>
              <w:t xml:space="preserve">, the </w:t>
            </w:r>
            <w:r w:rsidRPr="00005800">
              <w:rPr>
                <w:rFonts w:eastAsia="DengXian"/>
                <w:sz w:val="18"/>
              </w:rPr>
              <w:t>PTI</w:t>
            </w:r>
            <w:r>
              <w:rPr>
                <w:rFonts w:eastAsia="DengXian"/>
                <w:sz w:val="18"/>
              </w:rPr>
              <w:t xml:space="preserve"> in PDU SESSION RELEASE COMMAND should match the </w:t>
            </w:r>
            <w:r w:rsidRPr="00005800">
              <w:rPr>
                <w:rFonts w:eastAsia="DengXian"/>
                <w:sz w:val="18"/>
              </w:rPr>
              <w:t xml:space="preserve">value </w:t>
            </w:r>
            <w:r>
              <w:rPr>
                <w:rFonts w:eastAsia="DengXian"/>
                <w:sz w:val="18"/>
              </w:rPr>
              <w:t>recieved</w:t>
            </w:r>
            <w:r w:rsidRPr="00005800">
              <w:rPr>
                <w:rFonts w:eastAsia="DengXian"/>
                <w:sz w:val="18"/>
              </w:rPr>
              <w:t xml:space="preserve"> in PDU SESSION RELEASE REQUEST</w:t>
            </w:r>
          </w:p>
        </w:tc>
      </w:tr>
      <w:tr w:rsidR="004747C1" w14:paraId="3F1C050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01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C0502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3F1C050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04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C0505" w14:textId="77777777" w:rsidR="004747C1" w:rsidRPr="00067302" w:rsidRDefault="00402731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eastAsia="DengXian"/>
                <w:sz w:val="18"/>
              </w:rPr>
              <w:t xml:space="preserve">Use PTI </w:t>
            </w:r>
            <w:r w:rsidRPr="00005800">
              <w:rPr>
                <w:rFonts w:eastAsia="DengXian"/>
                <w:sz w:val="18"/>
              </w:rPr>
              <w:t>indicated in PDU SESSION RELEASE REQUEST</w:t>
            </w:r>
            <w:r>
              <w:rPr>
                <w:rFonts w:eastAsia="DengXian"/>
                <w:sz w:val="18"/>
              </w:rPr>
              <w:t xml:space="preserve"> message for step</w:t>
            </w:r>
            <w:r>
              <w:rPr>
                <w:rFonts w:eastAsia="DengXian" w:hint="eastAsia"/>
                <w:sz w:val="18"/>
                <w:lang w:eastAsia="zh-CN"/>
              </w:rPr>
              <w:t>2C</w:t>
            </w:r>
          </w:p>
        </w:tc>
      </w:tr>
      <w:tr w:rsidR="004747C1" w14:paraId="3F1C050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07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C0508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3F1C050C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C050A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050B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3F1C050F" w14:textId="77777777" w:rsidTr="00112B75">
        <w:tc>
          <w:tcPr>
            <w:tcW w:w="2694" w:type="dxa"/>
            <w:gridSpan w:val="2"/>
          </w:tcPr>
          <w:p w14:paraId="3F1C050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1C050E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512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C0510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C0511" w14:textId="77777777" w:rsidR="004747C1" w:rsidRDefault="00CF324A" w:rsidP="00F35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4747C1" w14:paraId="3F1C051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13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C0514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F1C051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1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C0517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1C0518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1C0519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C051A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F1C052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1C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C051D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051E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C051F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0520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F1C052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22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C052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0524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C0525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0526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F1C052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28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C0529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052A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C052B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052C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F1C053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C052E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C052F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3F1C0533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C0531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0532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3F1C0536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C0534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C0535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3F1C053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C0537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0538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1C053A" w14:textId="77777777" w:rsidR="004747C1" w:rsidRDefault="004747C1" w:rsidP="004747C1">
      <w:pPr>
        <w:rPr>
          <w:noProof/>
        </w:rPr>
      </w:pPr>
    </w:p>
    <w:p w14:paraId="3F1C053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F1C053C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C053D" w14:textId="77777777" w:rsidR="009478EE" w:rsidRDefault="009478EE" w:rsidP="009478EE">
      <w:pPr>
        <w:rPr>
          <w:noProof/>
        </w:rPr>
      </w:pPr>
    </w:p>
    <w:p w14:paraId="3F1C053E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60893752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3F1C053F" w14:textId="77777777" w:rsidR="00E01481" w:rsidRDefault="00033C1B">
      <w:pPr>
        <w:pStyle w:val="TD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1481" w:rsidRPr="00A417BD">
        <w:rPr>
          <w:rFonts w:ascii="Arial" w:hAnsi="Arial" w:cs="Arial"/>
          <w:iCs/>
        </w:rPr>
        <w:t>Table of Contents</w:t>
      </w:r>
      <w:r w:rsidR="00E01481">
        <w:tab/>
      </w:r>
      <w:r>
        <w:fldChar w:fldCharType="begin"/>
      </w:r>
      <w:r w:rsidR="00E01481">
        <w:instrText xml:space="preserve"> PAGEREF _Toc160893752 \h </w:instrText>
      </w:r>
      <w:r>
        <w:fldChar w:fldCharType="separate"/>
      </w:r>
      <w:r w:rsidR="00E01481">
        <w:t>2</w:t>
      </w:r>
      <w:r>
        <w:fldChar w:fldCharType="end"/>
      </w:r>
    </w:p>
    <w:p w14:paraId="3F1C0540" w14:textId="77777777" w:rsidR="00E01481" w:rsidRDefault="00E01481">
      <w:pPr>
        <w:pStyle w:val="TD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b/>
          <w:lang w:eastAsia="ja-JP"/>
        </w:rPr>
        <w:t>Overview</w:t>
      </w:r>
      <w:r>
        <w:tab/>
      </w:r>
      <w:r w:rsidR="00033C1B">
        <w:fldChar w:fldCharType="begin"/>
      </w:r>
      <w:r>
        <w:instrText xml:space="preserve"> PAGEREF _Toc160893753 \h </w:instrText>
      </w:r>
      <w:r w:rsidR="00033C1B">
        <w:fldChar w:fldCharType="separate"/>
      </w:r>
      <w:r>
        <w:t>2</w:t>
      </w:r>
      <w:r w:rsidR="00033C1B">
        <w:fldChar w:fldCharType="end"/>
      </w:r>
    </w:p>
    <w:p w14:paraId="3F1C0541" w14:textId="77777777" w:rsidR="00E01481" w:rsidRDefault="00E01481">
      <w:pPr>
        <w:pStyle w:val="TD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b/>
        </w:rPr>
        <w:t>Corrections required</w:t>
      </w:r>
      <w:r>
        <w:tab/>
      </w:r>
      <w:r w:rsidR="00033C1B">
        <w:fldChar w:fldCharType="begin"/>
      </w:r>
      <w:r>
        <w:instrText xml:space="preserve"> PAGEREF _Toc160893754 \h </w:instrText>
      </w:r>
      <w:r w:rsidR="00033C1B">
        <w:fldChar w:fldCharType="separate"/>
      </w:r>
      <w:r>
        <w:t>2</w:t>
      </w:r>
      <w:r w:rsidR="00033C1B">
        <w:fldChar w:fldCharType="end"/>
      </w:r>
    </w:p>
    <w:p w14:paraId="3F1C0542" w14:textId="77777777" w:rsidR="00E01481" w:rsidRDefault="00E01481">
      <w:pPr>
        <w:pStyle w:val="TD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rFonts w:cs="Arial"/>
        </w:rPr>
        <w:t>fl_TC_11_4_1_TestBody</w:t>
      </w:r>
      <w:r>
        <w:tab/>
      </w:r>
      <w:r w:rsidR="00033C1B">
        <w:fldChar w:fldCharType="begin"/>
      </w:r>
      <w:r>
        <w:instrText xml:space="preserve"> PAGEREF _Toc160893755 \h </w:instrText>
      </w:r>
      <w:r w:rsidR="00033C1B">
        <w:fldChar w:fldCharType="separate"/>
      </w:r>
      <w:r>
        <w:t>2</w:t>
      </w:r>
      <w:r w:rsidR="00033C1B">
        <w:fldChar w:fldCharType="end"/>
      </w:r>
    </w:p>
    <w:p w14:paraId="3F1C0543" w14:textId="77777777" w:rsidR="00D15337" w:rsidRDefault="00033C1B" w:rsidP="00D15337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089375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F1C0544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3F1C0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3F1C054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ipervnculo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3F1C0547" w14:textId="77777777" w:rsidR="007A73E5" w:rsidRDefault="007A73E5" w:rsidP="007A73E5">
      <w:pPr>
        <w:rPr>
          <w:b/>
          <w:sz w:val="24"/>
          <w:lang w:eastAsia="ja-JP"/>
        </w:rPr>
      </w:pPr>
    </w:p>
    <w:p w14:paraId="3F1C0548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0893754"/>
      <w:r w:rsidRPr="00854C55">
        <w:rPr>
          <w:b/>
        </w:rPr>
        <w:t>Corrections required</w:t>
      </w:r>
      <w:bookmarkEnd w:id="22"/>
      <w:bookmarkEnd w:id="23"/>
      <w:bookmarkEnd w:id="24"/>
    </w:p>
    <w:p w14:paraId="3F1C0549" w14:textId="77777777" w:rsidR="004A40D5" w:rsidRPr="003D65E8" w:rsidRDefault="00F408B2" w:rsidP="004A40D5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0893755"/>
      <w:r w:rsidRPr="00F408B2">
        <w:rPr>
          <w:rFonts w:cs="Arial"/>
          <w:noProof/>
        </w:rPr>
        <w:t>fl_TC_11_4_1_TestBody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F1C054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054A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054B" w14:textId="77777777" w:rsidR="004A40D5" w:rsidRPr="00067302" w:rsidRDefault="00F408B2" w:rsidP="00206ED0">
            <w:pPr>
              <w:pStyle w:val="CRCoverPage"/>
              <w:spacing w:after="0"/>
              <w:rPr>
                <w:noProof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>fl_TC_11_4_1_TestBody</w:t>
            </w:r>
          </w:p>
        </w:tc>
      </w:tr>
      <w:tr w:rsidR="004A40D5" w14:paraId="3F1C0550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054D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54E" w14:textId="77777777" w:rsidR="00D868A7" w:rsidRDefault="00D868A7" w:rsidP="00D868A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r>
              <w:rPr>
                <w:rFonts w:cs="Arial" w:hint="eastAsia"/>
                <w:lang w:eastAsia="zh-CN"/>
              </w:rPr>
              <w:t>2C</w:t>
            </w:r>
            <w:r>
              <w:rPr>
                <w:rFonts w:cs="Arial"/>
                <w:lang w:eastAsia="en-GB"/>
              </w:rPr>
              <w:t xml:space="preserve">, the </w:t>
            </w:r>
            <w:r w:rsidRPr="00005800">
              <w:rPr>
                <w:rFonts w:eastAsia="DengXian"/>
                <w:sz w:val="18"/>
              </w:rPr>
              <w:t>PTI</w:t>
            </w:r>
            <w:r>
              <w:rPr>
                <w:rFonts w:eastAsia="DengXian"/>
                <w:sz w:val="18"/>
              </w:rPr>
              <w:t xml:space="preserve"> in PDU SESSION RELEASE COMMAND should match the </w:t>
            </w:r>
            <w:r w:rsidRPr="00005800">
              <w:rPr>
                <w:rFonts w:eastAsia="DengXian"/>
                <w:sz w:val="18"/>
              </w:rPr>
              <w:t xml:space="preserve">value </w:t>
            </w:r>
            <w:r>
              <w:rPr>
                <w:rFonts w:eastAsia="DengXian"/>
                <w:sz w:val="18"/>
              </w:rPr>
              <w:t>recieved</w:t>
            </w:r>
            <w:r w:rsidRPr="00005800">
              <w:rPr>
                <w:rFonts w:eastAsia="DengXian"/>
                <w:sz w:val="18"/>
              </w:rPr>
              <w:t xml:space="preserve"> in PDU SESSION RELEASE REQUEST</w:t>
            </w:r>
          </w:p>
          <w:p w14:paraId="3F1C054F" w14:textId="77777777" w:rsidR="00AB1B9A" w:rsidRPr="00D868A7" w:rsidRDefault="00AB1B9A" w:rsidP="00867EEF">
            <w:pPr>
              <w:pStyle w:val="CRCoverPage"/>
              <w:spacing w:after="0"/>
              <w:rPr>
                <w:noProof/>
              </w:rPr>
            </w:pPr>
          </w:p>
        </w:tc>
      </w:tr>
      <w:tr w:rsidR="00C44B35" w14:paraId="3F1C055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055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552" w14:textId="77777777" w:rsidR="00C44B35" w:rsidRPr="00F721B7" w:rsidRDefault="00432CC6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  <w:sz w:val="18"/>
              </w:rPr>
              <w:t xml:space="preserve">Use PTI </w:t>
            </w:r>
            <w:r w:rsidRPr="00005800">
              <w:rPr>
                <w:rFonts w:eastAsia="DengXian"/>
                <w:sz w:val="18"/>
              </w:rPr>
              <w:t>indicated in PDU SESSION RELEASE REQUEST</w:t>
            </w:r>
            <w:r>
              <w:rPr>
                <w:rFonts w:eastAsia="DengXian"/>
                <w:sz w:val="18"/>
              </w:rPr>
              <w:t xml:space="preserve"> message for step</w:t>
            </w:r>
            <w:r>
              <w:rPr>
                <w:rFonts w:eastAsia="DengXian" w:hint="eastAsia"/>
                <w:sz w:val="18"/>
                <w:lang w:eastAsia="zh-CN"/>
              </w:rPr>
              <w:t>2C</w:t>
            </w:r>
          </w:p>
        </w:tc>
      </w:tr>
      <w:tr w:rsidR="00C44B35" w14:paraId="3F1C0556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055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555" w14:textId="77777777" w:rsidR="00C44B35" w:rsidRPr="00067302" w:rsidRDefault="00681C64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681C64">
              <w:rPr>
                <w:rFonts w:ascii="Arial" w:hAnsi="Arial" w:cs="Arial"/>
                <w:lang w:eastAsia="zh-CN"/>
              </w:rPr>
              <w:t>Emergency_NR5GC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3F1C055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0557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558" w14:textId="6554097B" w:rsidR="00C44B35" w:rsidRDefault="00EF37F9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F1C055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F1C055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F1C05B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55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fl_TC_11_4_1_TestBody() runs on NR5GC_PTC</w:t>
            </w:r>
          </w:p>
          <w:p w14:paraId="3F1C055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F1C055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3F1C055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v_ASN_PLMN := f_NR_CellInfo_GetPLMN (nr_Cell1);</w:t>
            </w:r>
          </w:p>
          <w:p w14:paraId="3F1C056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v_PLMN_Cell1 := f_NR_Asn2Nas_PlmnId(v_ASN_PLMN);</w:t>
            </w:r>
          </w:p>
          <w:p w14:paraId="3F1C056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v_NAS_SecurityParams := f_NR5GC_Security_Get();</w:t>
            </w:r>
          </w:p>
          <w:p w14:paraId="3F1C056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B3_Type v_KSI_InUse := v_NAS_SecurityParams.KSIamf;</w:t>
            </w:r>
          </w:p>
          <w:p w14:paraId="3F1C056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3F1C056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v_PDUSessionInfo;</w:t>
            </w:r>
          </w:p>
          <w:p w14:paraId="3F1C056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v_PDUSessionIdToRelease;</w:t>
            </w:r>
          </w:p>
          <w:p w14:paraId="3F1C056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3F1C056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3F1C056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v_T3520 := f_NR_SetTimerToleranceMin(nr_Cell1, nasTimer, 15.0); //@sic R5s221039 sic@</w:t>
            </w:r>
          </w:p>
          <w:p w14:paraId="3F1C056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v_MyDefaultVar := null;//@sic R5s230748 sic@ @sic R5-237482 sic@</w:t>
            </w:r>
          </w:p>
          <w:p w14:paraId="3F1C056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1C056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3F1C056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the number 144 which is stored on the USIM.</w:t>
            </w:r>
          </w:p>
          <w:p w14:paraId="3F1C056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f_UT_RequestIMSEmergencyCall (UT, "144");</w:t>
            </w:r>
          </w:p>
          <w:p w14:paraId="3F1C056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3F1C056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performs Generic Test Procedure for IMS Emergency call establishment with IMS emergency registration?</w:t>
            </w:r>
          </w:p>
          <w:p w14:paraId="3F1C057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f_NR5GC_EmergencyCallWithRegistration(nr_Cell1);</w:t>
            </w:r>
          </w:p>
          <w:p w14:paraId="3F1C057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3F1C057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</w:t>
            </w:r>
          </w:p>
          <w:p w14:paraId="3F1C057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initiates the 5G AKA based primary authentication and key agreement procedure by sending an AUTHENTICATION REQUEST message;</w:t>
            </w:r>
          </w:p>
          <w:p w14:paraId="3F1C057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f_Get_5GAKA_AuthenticationReqMsg(v_NAS_SecurityParams, v_PLMN_Cell1);</w:t>
            </w:r>
          </w:p>
          <w:p w14:paraId="3F1C057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v_MsgToSend.authentication_Request.ngNasKeySetId.nasKeySetId := v_KSI_InUse;</w:t>
            </w:r>
          </w:p>
          <w:p w14:paraId="3F1C057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SRB.send(cas_NR_SRB_NasPdu_REQ(nr_Cell1,</w:t>
            </w:r>
          </w:p>
          <w:p w14:paraId="3F1C057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 //@sic R5s221039 sic@</w:t>
            </w:r>
          </w:p>
          <w:p w14:paraId="3F1C057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3F1C057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 v_MsgToSend)));</w:t>
            </w:r>
          </w:p>
          <w:p w14:paraId="3F1C057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2B" siclog@</w:t>
            </w:r>
          </w:p>
          <w:p w14:paraId="3F1C057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sends an AUTHENTICATION FAILURE message with 5GMM cause #71 "ngKSI already in use"</w:t>
            </w:r>
          </w:p>
          <w:p w14:paraId="3F1C057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SRB.receive(car_NR_SRB_NasPdu_IND(nr_Cell1, tsc_NR_RbId_SRB2, cr_NG_NAS_Ind(tsc_SHT_IntegrityProtected_Ciphered))) -&gt; value v_ReceivedAsp; //@sic R5s221039 sic@</w:t>
            </w:r>
          </w:p>
          <w:p w14:paraId="3F1C057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(v_ReceivedAsp.Signalling.Nas[0].Pdu.Msg, cr_NG_AUTHENTICATION_FAILURE(cr_GMM_GSM_Cause(omit, '01000111'B)))) {  // ngKSI already in use</w:t>
            </w:r>
          </w:p>
          <w:p w14:paraId="3F1C057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"Step 2B");</w:t>
            </w:r>
          </w:p>
          <w:p w14:paraId="3F1C057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F1C058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2BA" siclog@</w:t>
            </w:r>
          </w:p>
          <w:p w14:paraId="3F1C058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T3520 expires.</w:t>
            </w:r>
          </w:p>
          <w:p w14:paraId="3F1C058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f_Delay(v_T3520); //@sic R5s221039 sic@</w:t>
            </w:r>
          </w:p>
          <w:p w14:paraId="3F1C058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siclog@</w:t>
            </w:r>
          </w:p>
          <w:p w14:paraId="3F1C058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//PDU session release procedure to release non-IMS Emergency relevant PDUs.</w:t>
            </w:r>
          </w:p>
          <w:p w14:paraId="3F1C058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to transmit a PDU SESSION RELEASE REQ</w:t>
            </w:r>
          </w:p>
          <w:p w14:paraId="3F1C058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f_NR5GC_MobileInfo_GetSessionInfoList();</w:t>
            </w:r>
          </w:p>
          <w:p w14:paraId="3F1C058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R5s230143 sic@</w:t>
            </w:r>
          </w:p>
          <w:p w14:paraId="3F1C058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//Reset the stored messages, to capture the PDU Session Release REQs</w:t>
            </w:r>
          </w:p>
          <w:p w14:paraId="3F1C058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f_NR5GC_MsgInDefault_ResetStoreOfNASMessageReq();</w:t>
            </w:r>
          </w:p>
          <w:p w14:paraId="3F1C058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for ( i := 0; i&lt;(lengthof(v_PDUSessionInfo) - 1); i:=i+1) //Capture PDU Session Release REQs</w:t>
            </w:r>
          </w:p>
          <w:p w14:paraId="3F1C058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F1C058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SRB.receive(car_NR_SRB_NasPdu_IND(nr_Cell1, ?, cr_NG_NAS_IndWithPiggybacking(tsc_SHT_IntegrityProtected_Ciphered))) -&gt; value v_ReceivedAsp;</w:t>
            </w:r>
          </w:p>
          <w:p w14:paraId="3F1C058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f_NR5GC_MsgInDefault_StoreNASMessageReq (v_ReceivedAsp);</w:t>
            </w:r>
          </w:p>
          <w:p w14:paraId="3F1C058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1C058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for ( i := 0; i&lt;(lengthof(v_PDUSessionInfo) - 1); i:=i+1) //Now release fully the captured PDU Session Release REQs</w:t>
            </w:r>
          </w:p>
          <w:p w14:paraId="3F1C059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F1C059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if (v_PDUSessionInfo[i].PDUType != Emergency_PDN) {</w:t>
            </w:r>
          </w:p>
          <w:p w14:paraId="3F1C059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v_PDUSessionIdToRelease := v_PDUSessionInfo[i].SessionId;</w:t>
            </w:r>
          </w:p>
          <w:p w14:paraId="3F1C059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v_ReceivedAsp := f_NR5GC_MsgInDefault_GetOneNASMessageReq(i+1);</w:t>
            </w:r>
          </w:p>
          <w:p w14:paraId="3F1C059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f_Check_NG_PDUSessionReleaseReq (v_GSM_MobilityInfo, v_PDUSessionInfo,</w:t>
            </w:r>
          </w:p>
          <w:p w14:paraId="3F1C059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v_ReceivedAsp.Signalling.Nas[0].Pdu, v_PDUSessionIdToRelease)) {</w:t>
            </w:r>
          </w:p>
          <w:p w14:paraId="3F1C059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"PDU Session Release Request Message Failed");</w:t>
            </w:r>
          </w:p>
          <w:p w14:paraId="3F1C059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3F1C059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2C-1");</w:t>
            </w:r>
          </w:p>
          <w:p w14:paraId="3F1C059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F1C059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F1C059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f_NR5GC_PDUSessionRelease(nr_Cell1,</w:t>
            </w:r>
          </w:p>
          <w:p w14:paraId="3F1C059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v_PDUSessionIdToRelease,</w:t>
            </w:r>
          </w:p>
          <w:p w14:paraId="3F1C059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cs_GMM_GSM_Cause (omit, '00100100'B));</w:t>
            </w:r>
          </w:p>
          <w:p w14:paraId="3F1C059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F1C059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1C05A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v_MyDefaultVar := activate(a_NR5GC_Deregistration_REQ(nr_Cell1)); //@sic R5s230748 sic@</w:t>
            </w:r>
          </w:p>
          <w:p w14:paraId="3F1C05A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2CA" siclog@</w:t>
            </w:r>
          </w:p>
          <w:p w14:paraId="3F1C05A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3F1C05A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is configured to Stop RA response</w:t>
            </w:r>
          </w:p>
          <w:p w14:paraId="3F1C05A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cs_NR_RachProcedureConfig_NoResponse);</w:t>
            </w:r>
          </w:p>
          <w:p w14:paraId="3F1C05A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//@sic R5s240136 sic@</w:t>
            </w:r>
          </w:p>
          <w:p w14:paraId="3F1C05A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3-3E" siclog@</w:t>
            </w:r>
          </w:p>
          <w:p w14:paraId="3F1C05A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Rs230748 sic@</w:t>
            </w:r>
          </w:p>
          <w:p w14:paraId="3F1C05A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f_NR5GC_EmergencyCallRelease(nr_Cell1);</w:t>
            </w:r>
          </w:p>
          <w:p w14:paraId="3F1C05A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f_Delay(0.1);</w:t>
            </w:r>
          </w:p>
          <w:p w14:paraId="3F1C05A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3EA" siclog@</w:t>
            </w:r>
          </w:p>
          <w:p w14:paraId="3F1C05A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3F1C05A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</w:t>
            </w:r>
          </w:p>
          <w:p w14:paraId="3F1C05A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14:paraId="3F1C05A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 //@sic R5s230748 sic@</w:t>
            </w:r>
          </w:p>
          <w:p w14:paraId="3F1C05A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f_NR5GC_ResetIMS(PDN_1); //@sic R5s240026 sic@</w:t>
            </w:r>
          </w:p>
          <w:p w14:paraId="3F1C05B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3EB" siclog@</w:t>
            </w:r>
          </w:p>
          <w:p w14:paraId="3F1C05B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3F1C05B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14:paraId="3F1C05B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f_NR_SS_RachProcedureConfig_Def(nr_Cell1);</w:t>
            </w:r>
          </w:p>
          <w:p w14:paraId="3F1C05B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3F-9A2" siclog@</w:t>
            </w:r>
          </w:p>
          <w:p w14:paraId="3F1C05B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3F1C05B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3F1C05B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9A3 - 9A21a1" siclog@</w:t>
            </w:r>
          </w:p>
          <w:p w14:paraId="3F1C05B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3F1C05B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f_NR5GC_RRC_IdleState1N_Def(nr_Cell1, -, -, Initial_NoSecurity); //@sic R5s230748 sic@</w:t>
            </w:r>
          </w:p>
          <w:p w14:paraId="3F1C05B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9A22-23" siclog@</w:t>
            </w:r>
          </w:p>
          <w:p w14:paraId="3F1C05B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3F1C05B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3F1C05B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F1C05BE" w14:textId="77777777" w:rsidR="00A361CA" w:rsidRPr="00A361CA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F1C05C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F1C05C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3F1C062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5C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>function fl_TC_11_4_1_TestBody() runs on NR5GC_PTC</w:t>
            </w:r>
          </w:p>
          <w:p w14:paraId="3F1C05C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{</w:t>
            </w:r>
          </w:p>
          <w:p w14:paraId="3F1C05C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NG_NAS_DL_Message_Type v_MsgToSend;</w:t>
            </w:r>
          </w:p>
          <w:p w14:paraId="3F1C05C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PLMN_Identity v_ASN_PLMN := f_NR_CellInfo_GetPLMN (nr_Cell1);</w:t>
            </w:r>
          </w:p>
          <w:p w14:paraId="3F1C05C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NAS_PlmnId v_PLMN_Cell1 := f_NR_Asn2Nas_PlmnId(v_ASN_PLMN);</w:t>
            </w:r>
          </w:p>
          <w:p w14:paraId="3F1C05C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NG_NAS_SecurityParams_Type v_NAS_SecurityParams := f_NR5GC_Security_Get();</w:t>
            </w:r>
          </w:p>
          <w:p w14:paraId="3F1C05C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B3_Type v_KSI_InUse := v_NAS_SecurityParams.KSIamf;</w:t>
            </w:r>
          </w:p>
          <w:p w14:paraId="3F1C05C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GSM_MobilityInfo_Type v_GSM_MobilityInfo;</w:t>
            </w:r>
          </w:p>
          <w:p w14:paraId="3F1C05C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PDUSessionInfoList_Type v_PDUSessionInfo;</w:t>
            </w:r>
          </w:p>
          <w:p w14:paraId="3F1C05C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O1_Type v_PDUSessionIdToRelease;</w:t>
            </w:r>
          </w:p>
          <w:p w14:paraId="3F1C05C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NR_SRB_COMMON_IND v_ReceivedAsp;</w:t>
            </w:r>
          </w:p>
          <w:p w14:paraId="3F1C05C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i;</w:t>
            </w:r>
          </w:p>
          <w:p w14:paraId="3F1C05C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float v_T3520 := f_NR_SetTimerToleranceMin(nr_Cell1, nasTimer, 15.0); //@sic R5s221039 sic@</w:t>
            </w:r>
          </w:p>
          <w:p w14:paraId="3F1C05C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default v_MyDefaultVar := null;//@sic R5s230748 sic@ @sic R5-237482 sic@</w:t>
            </w:r>
          </w:p>
          <w:p w14:paraId="3F1C05D0" w14:textId="77777777" w:rsidR="00F57E7E" w:rsidRPr="00F57E7E" w:rsidRDefault="00683914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="00F57E7E" w:rsidRPr="0068391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var ProcedureTransactionIdentifier v_PTI;</w:t>
            </w:r>
          </w:p>
          <w:p w14:paraId="3F1C05D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3F1C05D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1" siclog@</w:t>
            </w:r>
          </w:p>
          <w:p w14:paraId="3F1C05D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//Make the UE attempt an IMS emergency call dialling the number 144 which is stored on the USIM.</w:t>
            </w:r>
          </w:p>
          <w:p w14:paraId="3F1C05D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f_UT_RequestIMSEmergencyCall (UT, "144");</w:t>
            </w:r>
          </w:p>
          <w:p w14:paraId="3F1C05D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2" siclog@</w:t>
            </w:r>
          </w:p>
          <w:p w14:paraId="3F1C05D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//Check: Does the UE performs Generic Test Procedure for IMS Emergency call establishment with IMS emergency registration?</w:t>
            </w:r>
          </w:p>
          <w:p w14:paraId="3F1C05D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f_NR5GC_EmergencyCallWithRegistration(nr_Cell1);</w:t>
            </w:r>
          </w:p>
          <w:p w14:paraId="3F1C05D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f_NR_PreliminaryPass(__FILE__, __LINE__, "Step 2");</w:t>
            </w:r>
          </w:p>
          <w:p w14:paraId="3F1C05D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2A" siclog@</w:t>
            </w:r>
          </w:p>
          <w:p w14:paraId="3F1C05D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initiates the 5G AKA based primary authentication and key agreement procedure by sending an AUTHENTICATION REQUEST message;</w:t>
            </w:r>
          </w:p>
          <w:p w14:paraId="3F1C05D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v_MsgToSend := f_Get_5GAKA_AuthenticationReqMsg(v_NAS_SecurityParams, v_PLMN_Cell1);</w:t>
            </w:r>
          </w:p>
          <w:p w14:paraId="3F1C05D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v_MsgToSend.authentication_Request.ngNasKeySetId.nasKeySetId := v_KSI_InUse;</w:t>
            </w:r>
          </w:p>
          <w:p w14:paraId="3F1C05D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SRB.send(cas_NR_SRB_NasPdu_REQ(nr_Cell1,</w:t>
            </w:r>
          </w:p>
          <w:p w14:paraId="3F1C05D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tsc_NR_RbId_SRB2, //@sic R5s221039 sic@</w:t>
            </w:r>
          </w:p>
          <w:p w14:paraId="3F1C05D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-,</w:t>
            </w:r>
          </w:p>
          <w:p w14:paraId="3F1C05E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cs_NG_NAS_Request(tsc_SHT_IntegrityProtected_Ciphered, v_MsgToSend)));</w:t>
            </w:r>
          </w:p>
          <w:p w14:paraId="3F1C05E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2B" siclog@</w:t>
            </w:r>
          </w:p>
          <w:p w14:paraId="3F1C05E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UE sends an AUTHENTICATION FAILURE message with 5GMM cause #71 "ngKSI already in use"</w:t>
            </w:r>
          </w:p>
          <w:p w14:paraId="3F1C05E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SRB.receive(car_NR_SRB_NasPdu_IND(nr_Cell1, tsc_NR_RbId_SRB2, cr_NG_NAS_Ind(tsc_SHT_IntegrityProtected_Ciphered))) -&gt; value v_ReceivedAsp; //@sic R5s221039 sic@</w:t>
            </w:r>
          </w:p>
          <w:p w14:paraId="3F1C05E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if (match (v_ReceivedAsp.Signalling.Nas[0].Pdu.Msg, cr_NG_AUTHENTICATION_FAILURE(cr_GMM_GSM_Cause(omit, '01000111'B)))) {  // ngKSI already in use</w:t>
            </w:r>
          </w:p>
          <w:p w14:paraId="3F1C05E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f_NR_PreliminaryPass(__FILE__, __LINE__, "Step 2B");</w:t>
            </w:r>
          </w:p>
          <w:p w14:paraId="3F1C05E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3F1C05E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2BA" siclog@</w:t>
            </w:r>
          </w:p>
          <w:p w14:paraId="3F1C05E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//Wait for T3520 expires.</w:t>
            </w:r>
          </w:p>
          <w:p w14:paraId="3F1C05E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f_Delay(v_T3520); //@sic R5s221039 sic@</w:t>
            </w:r>
          </w:p>
          <w:p w14:paraId="3F1C05E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2C" siclog@</w:t>
            </w:r>
          </w:p>
          <w:p w14:paraId="3F1C05E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//PDU session release procedure to release non-IMS Emergency relevant PDUs.</w:t>
            </w:r>
          </w:p>
          <w:p w14:paraId="3F1C05E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//Make the UE to transmit a PDU SESSION RELEASE REQ</w:t>
            </w:r>
          </w:p>
          <w:p w14:paraId="3F1C05E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v_PDUSessionInfo := f_NR5GC_MobileInfo_GetSessionInfoList();</w:t>
            </w:r>
          </w:p>
          <w:p w14:paraId="3F1C05E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R5s230143 sic@</w:t>
            </w:r>
          </w:p>
          <w:p w14:paraId="3F1C05E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//Reset the stored messages, to capture the PDU Session Release REQs</w:t>
            </w:r>
          </w:p>
          <w:p w14:paraId="3F1C05F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f_NR5GC_MsgInDefault_ResetStoreOfNASMessageReq();</w:t>
            </w:r>
          </w:p>
          <w:p w14:paraId="3F1C05F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for ( i := 0; i&lt;(lengthof(v_PDUSessionInfo) - 1); i:=i+1) //Capture PDU Session Release REQs</w:t>
            </w:r>
          </w:p>
          <w:p w14:paraId="3F1C05F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14:paraId="3F1C05F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SRB.receive(car_NR_SRB_NasPdu_IND(nr_Cell1, ?, cr_NG_NAS_IndWithPiggybacking(tsc_SHT_IntegrityProtected_Ciphered))) -&gt; value v_ReceivedAsp;</w:t>
            </w:r>
          </w:p>
          <w:p w14:paraId="3F1C05F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f_NR5GC_MsgInDefault_StoreNASMessageReq (v_ReceivedAsp);</w:t>
            </w:r>
          </w:p>
          <w:p w14:paraId="3F1C05F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3F1C05F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2215C6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v_PTI := v_ReceivedAsp.Signalling.Nas[0].Pdu.PiggybackedPduList[0].Msg.pdu_Session_Release_Request.procedureTransactionIdentifie</w:t>
            </w:r>
            <w:r w:rsidRPr="002215C6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lastRenderedPageBreak/>
              <w:t>r;</w:t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</w:p>
          <w:p w14:paraId="3F1C05F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for ( i := 0; i&lt;(lengthof(v_PDUSessionInfo) - 1); i:=i+1) //Now release fully the captured PDU Session Release REQs</w:t>
            </w:r>
          </w:p>
          <w:p w14:paraId="3F1C05F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14:paraId="3F1C05F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if (v_PDUSessionInfo[i].PDUType != Emergency_PDN) {</w:t>
            </w:r>
          </w:p>
          <w:p w14:paraId="3F1C05F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v_PDUSessionIdToRelease := v_PDUSessionInfo[i].SessionId;</w:t>
            </w:r>
          </w:p>
          <w:p w14:paraId="3F1C05F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v_ReceivedAsp := f_NR5GC_MsgInDefault_GetOneNASMessageReq(i+1);</w:t>
            </w:r>
          </w:p>
          <w:p w14:paraId="3F1C05F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if (not f_Check_NG_PDUSessionReleaseReq (v_GSM_MobilityInfo, v_PDUSessionInfo,</w:t>
            </w:r>
          </w:p>
          <w:p w14:paraId="3F1C05F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v_ReceivedAsp.Signalling.Nas[0].Pdu, v_PDUSessionIdToRelease)) {</w:t>
            </w:r>
          </w:p>
          <w:p w14:paraId="3F1C05F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f_NR_SetVerdictFailOrInconc(__FILE__, __LINE__, "PDU Session Release Request Message Failed");</w:t>
            </w:r>
          </w:p>
          <w:p w14:paraId="3F1C05F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} else {</w:t>
            </w:r>
          </w:p>
          <w:p w14:paraId="3F1C060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f_NR_PreliminaryPass(__FILE__, __LINE__, "Step 2C-1");</w:t>
            </w:r>
          </w:p>
          <w:p w14:paraId="3F1C060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14:paraId="3F1C060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</w:t>
            </w:r>
          </w:p>
          <w:p w14:paraId="3F1C060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f_NR5GC_PDUSessionRelease(nr_Cell1,</w:t>
            </w:r>
          </w:p>
          <w:p w14:paraId="3F1C060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v_PDUSessionIdToRelease,</w:t>
            </w:r>
          </w:p>
          <w:p w14:paraId="3F1C060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cs_GMM_GSM_Cause (omit, '00100100'B)</w:t>
            </w:r>
            <w:r w:rsidRPr="001B220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 -, -, -, -,v_PTI</w:t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3F1C060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3F1C060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3F1C060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v_MyDefaultVar := activate(a_NR5GC_Deregistration_REQ(nr_Cell1)); //@sic R5s230748 sic@</w:t>
            </w:r>
          </w:p>
          <w:p w14:paraId="3F1C060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2CA" siclog@</w:t>
            </w:r>
          </w:p>
          <w:p w14:paraId="3F1C060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3F1C060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is configured to Stop RA response</w:t>
            </w:r>
          </w:p>
          <w:p w14:paraId="3F1C060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f_NR_SS_RachProcedureConfig(nr_Cell1, cs_NR_RachProcedureConfig_NoResponse);</w:t>
            </w:r>
          </w:p>
          <w:p w14:paraId="3F1C060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f_NR_ULGrantConfiguration_Start(nr_Cell1); //@sic R5s240136 sic@</w:t>
            </w:r>
          </w:p>
          <w:p w14:paraId="3F1C060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3-3E" siclog@</w:t>
            </w:r>
          </w:p>
          <w:p w14:paraId="3F1C060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Rs230748 sic@</w:t>
            </w:r>
          </w:p>
          <w:p w14:paraId="3F1C061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f_NR5GC_EmergencyCallRelease(nr_Cell1);</w:t>
            </w:r>
          </w:p>
          <w:p w14:paraId="3F1C061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f_Delay(0.1);</w:t>
            </w:r>
          </w:p>
          <w:p w14:paraId="3F1C061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3EA" siclog@</w:t>
            </w:r>
          </w:p>
          <w:p w14:paraId="3F1C061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3F1C061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transmits an RRCRelease message</w:t>
            </w:r>
          </w:p>
          <w:p w14:paraId="3F1C061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f_NR_RRCRelease(nr_Cell1);</w:t>
            </w:r>
          </w:p>
          <w:p w14:paraId="3F1C061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deactivate(v_MyDefaultVar); //@sic R5s230748 sic@</w:t>
            </w:r>
          </w:p>
          <w:p w14:paraId="3F1C061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f_NR5GC_ResetIMS(PDN_1); //@sic R5s240026 sic@</w:t>
            </w:r>
          </w:p>
          <w:p w14:paraId="3F1C061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3EB" siclog@</w:t>
            </w:r>
          </w:p>
          <w:p w14:paraId="3F1C061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3F1C061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//SS configures the RA Response.</w:t>
            </w:r>
          </w:p>
          <w:p w14:paraId="3F1C061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f_NR_SS_RachProcedureConfig_Def(nr_Cell1);</w:t>
            </w:r>
          </w:p>
          <w:p w14:paraId="3F1C061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3F-9A2" siclog@</w:t>
            </w:r>
          </w:p>
          <w:p w14:paraId="3F1C061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//Void</w:t>
            </w:r>
          </w:p>
          <w:p w14:paraId="3F1C061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3F1C061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9A3 - 9A21a1" siclog@</w:t>
            </w:r>
          </w:p>
          <w:p w14:paraId="3F1C062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//Steps 2-20a1 of Table 4.5.2.2- 2: Registration procedure for initial registration as specified in TS 38.508-1 [4] are performed on NR Cell 1.</w:t>
            </w:r>
          </w:p>
          <w:p w14:paraId="3F1C062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f_NR5GC_RRC_IdleState1N_Def(nr_Cell1, -, -, Initial_NoSecurity); //@sic R5s230748 sic@</w:t>
            </w:r>
          </w:p>
          <w:p w14:paraId="3F1C062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9A22-23" siclog@</w:t>
            </w:r>
          </w:p>
          <w:p w14:paraId="3F1C062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//Void</w:t>
            </w:r>
          </w:p>
          <w:p w14:paraId="3F1C062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3F1C062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</w:p>
          <w:p w14:paraId="3F1C0626" w14:textId="77777777" w:rsidR="002F79CF" w:rsidRPr="00F212AA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14:paraId="3F1C0628" w14:textId="77777777" w:rsidR="001C6BC1" w:rsidRDefault="001C6BC1" w:rsidP="00125E19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062B" w14:textId="77777777" w:rsidR="00553FC9" w:rsidRDefault="00553FC9">
      <w:r>
        <w:separator/>
      </w:r>
    </w:p>
  </w:endnote>
  <w:endnote w:type="continuationSeparator" w:id="0">
    <w:p w14:paraId="3F1C062C" w14:textId="77777777" w:rsidR="00553FC9" w:rsidRDefault="0055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C0629" w14:textId="77777777" w:rsidR="00553FC9" w:rsidRDefault="00553FC9">
      <w:r>
        <w:separator/>
      </w:r>
    </w:p>
  </w:footnote>
  <w:footnote w:type="continuationSeparator" w:id="0">
    <w:p w14:paraId="3F1C062A" w14:textId="77777777" w:rsidR="00553FC9" w:rsidRDefault="00553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062D" w14:textId="465C28D4" w:rsidR="00EF270E" w:rsidRDefault="00EF270E">
    <w:r>
      <w:t xml:space="preserve">Page </w:t>
    </w:r>
    <w:r w:rsidR="00033C1B">
      <w:fldChar w:fldCharType="begin"/>
    </w:r>
    <w:r>
      <w:instrText>PAGE</w:instrText>
    </w:r>
    <w:r w:rsidR="00033C1B">
      <w:fldChar w:fldCharType="separate"/>
    </w:r>
    <w:r>
      <w:rPr>
        <w:noProof/>
      </w:rPr>
      <w:t>1</w:t>
    </w:r>
    <w:r w:rsidR="00033C1B">
      <w:rPr>
        <w:noProof/>
      </w:rPr>
      <w:fldChar w:fldCharType="end"/>
    </w:r>
    <w:r>
      <w:br/>
    </w:r>
    <w:r w:rsidR="00371048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F1C0633" wp14:editId="2522E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C0639" w14:textId="77777777" w:rsidR="00EF270E" w:rsidRPr="00A11327" w:rsidRDefault="00371048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1C06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C0639" w14:textId="77777777" w:rsidR="00EF270E" w:rsidRPr="00A11327" w:rsidRDefault="00371048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062E" w14:textId="3D48747C" w:rsidR="00EF270E" w:rsidRDefault="00371048">
    <w:pPr>
      <w:pStyle w:val="Encabezado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F1C0634" wp14:editId="500725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4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C063A" w14:textId="77777777" w:rsidR="00EF270E" w:rsidRPr="00A11327" w:rsidRDefault="00371048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1C063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5.9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O6Gg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C063A" w14:textId="77777777" w:rsidR="00EF270E" w:rsidRPr="00A11327" w:rsidRDefault="00371048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062F" w14:textId="2F3A972B" w:rsidR="00EF270E" w:rsidRDefault="00371048">
    <w:pPr>
      <w:pStyle w:val="Encabezado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F1C0635" wp14:editId="6C2700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C063B" w14:textId="77777777" w:rsidR="00EF270E" w:rsidRPr="00A11327" w:rsidRDefault="00371048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1C063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C063B" w14:textId="77777777" w:rsidR="00EF270E" w:rsidRPr="00A11327" w:rsidRDefault="00371048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0630" w14:textId="11B6A3DC" w:rsidR="00EF270E" w:rsidRDefault="00371048">
    <w:pPr>
      <w:pStyle w:val="Encabezado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F1C0636" wp14:editId="074233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C063C" w14:textId="77777777" w:rsidR="00EF270E" w:rsidRPr="00A11327" w:rsidRDefault="00371048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1C063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pz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LS4acx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C063C" w14:textId="77777777" w:rsidR="00EF270E" w:rsidRPr="00A11327" w:rsidRDefault="00371048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0631" w14:textId="33D7DD4C" w:rsidR="00EF270E" w:rsidRDefault="00EF270E">
    <w:pPr>
      <w:pStyle w:val="Encabezado"/>
      <w:tabs>
        <w:tab w:val="right" w:pos="9639"/>
      </w:tabs>
    </w:pPr>
    <w:r>
      <w:tab/>
    </w:r>
    <w:r w:rsidR="00371048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1C0637" wp14:editId="65EC43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C063D" w14:textId="77777777" w:rsidR="00EF270E" w:rsidRPr="00A11327" w:rsidRDefault="00371048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1C063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5.9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zDXGw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C063D" w14:textId="77777777" w:rsidR="00EF270E" w:rsidRPr="00A11327" w:rsidRDefault="00371048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0632" w14:textId="5C3DC512" w:rsidR="00EF270E" w:rsidRDefault="00371048">
    <w:pPr>
      <w:pStyle w:val="Encabezado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F1C0638" wp14:editId="09960B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C063E" w14:textId="77777777" w:rsidR="00EF270E" w:rsidRPr="00A11327" w:rsidRDefault="00371048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1C063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eM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shZXj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C063E" w14:textId="77777777" w:rsidR="00EF270E" w:rsidRPr="00A11327" w:rsidRDefault="00371048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1285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7904406">
    <w:abstractNumId w:val="20"/>
  </w:num>
  <w:num w:numId="3" w16cid:durableId="796683304">
    <w:abstractNumId w:val="8"/>
  </w:num>
  <w:num w:numId="4" w16cid:durableId="1905988282">
    <w:abstractNumId w:val="35"/>
  </w:num>
  <w:num w:numId="5" w16cid:durableId="1059281610">
    <w:abstractNumId w:val="28"/>
  </w:num>
  <w:num w:numId="6" w16cid:durableId="1794252039">
    <w:abstractNumId w:val="32"/>
  </w:num>
  <w:num w:numId="7" w16cid:durableId="325667487">
    <w:abstractNumId w:val="11"/>
  </w:num>
  <w:num w:numId="8" w16cid:durableId="1966806878">
    <w:abstractNumId w:val="33"/>
  </w:num>
  <w:num w:numId="9" w16cid:durableId="514658116">
    <w:abstractNumId w:val="19"/>
  </w:num>
  <w:num w:numId="10" w16cid:durableId="734746017">
    <w:abstractNumId w:val="24"/>
  </w:num>
  <w:num w:numId="11" w16cid:durableId="1204101500">
    <w:abstractNumId w:val="0"/>
  </w:num>
  <w:num w:numId="12" w16cid:durableId="428046001">
    <w:abstractNumId w:val="10"/>
  </w:num>
  <w:num w:numId="13" w16cid:durableId="1479616452">
    <w:abstractNumId w:val="37"/>
  </w:num>
  <w:num w:numId="14" w16cid:durableId="1905483936">
    <w:abstractNumId w:val="5"/>
  </w:num>
  <w:num w:numId="15" w16cid:durableId="1441293879">
    <w:abstractNumId w:val="26"/>
  </w:num>
  <w:num w:numId="16" w16cid:durableId="772634529">
    <w:abstractNumId w:val="23"/>
  </w:num>
  <w:num w:numId="17" w16cid:durableId="1604535106">
    <w:abstractNumId w:val="25"/>
  </w:num>
  <w:num w:numId="18" w16cid:durableId="1612972197">
    <w:abstractNumId w:val="15"/>
  </w:num>
  <w:num w:numId="19" w16cid:durableId="960572642">
    <w:abstractNumId w:val="34"/>
  </w:num>
  <w:num w:numId="20" w16cid:durableId="406224176">
    <w:abstractNumId w:val="30"/>
  </w:num>
  <w:num w:numId="21" w16cid:durableId="641231170">
    <w:abstractNumId w:val="36"/>
  </w:num>
  <w:num w:numId="22" w16cid:durableId="1274825798">
    <w:abstractNumId w:val="27"/>
  </w:num>
  <w:num w:numId="23" w16cid:durableId="1655449036">
    <w:abstractNumId w:val="16"/>
  </w:num>
  <w:num w:numId="24" w16cid:durableId="2083792285">
    <w:abstractNumId w:val="21"/>
  </w:num>
  <w:num w:numId="25" w16cid:durableId="805708522">
    <w:abstractNumId w:val="6"/>
  </w:num>
  <w:num w:numId="26" w16cid:durableId="1722515358">
    <w:abstractNumId w:val="13"/>
  </w:num>
  <w:num w:numId="27" w16cid:durableId="448935035">
    <w:abstractNumId w:val="18"/>
  </w:num>
  <w:num w:numId="28" w16cid:durableId="1514303848">
    <w:abstractNumId w:val="1"/>
  </w:num>
  <w:num w:numId="29" w16cid:durableId="969625452">
    <w:abstractNumId w:val="2"/>
  </w:num>
  <w:num w:numId="30" w16cid:durableId="1248732271">
    <w:abstractNumId w:val="17"/>
  </w:num>
  <w:num w:numId="31" w16cid:durableId="1467121319">
    <w:abstractNumId w:val="31"/>
  </w:num>
  <w:num w:numId="32" w16cid:durableId="1774591289">
    <w:abstractNumId w:val="4"/>
  </w:num>
  <w:num w:numId="33" w16cid:durableId="778987161">
    <w:abstractNumId w:val="9"/>
  </w:num>
  <w:num w:numId="34" w16cid:durableId="442503755">
    <w:abstractNumId w:val="7"/>
  </w:num>
  <w:num w:numId="35" w16cid:durableId="1392846170">
    <w:abstractNumId w:val="3"/>
  </w:num>
  <w:num w:numId="36" w16cid:durableId="752168964">
    <w:abstractNumId w:val="29"/>
  </w:num>
  <w:num w:numId="37" w16cid:durableId="773089172">
    <w:abstractNumId w:val="12"/>
  </w:num>
  <w:num w:numId="38" w16cid:durableId="1601643026">
    <w:abstractNumId w:val="22"/>
  </w:num>
  <w:num w:numId="39" w16cid:durableId="65163731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3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3C1B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048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FC9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2C3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57733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37F9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01"/>
    <o:shapelayout v:ext="edit">
      <o:idmap v:ext="edit" data="1"/>
    </o:shapelayout>
  </w:shapeDefaults>
  <w:decimalSymbol w:val=","/>
  <w:listSeparator w:val=";"/>
  <w14:docId w14:val="3F1C04AF"/>
  <w15:docId w15:val="{1BD8364A-FF49-4250-97C2-4C95B56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Fuentedeprrafopredeter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Fuentedeprrafopredeter"/>
    <w:rsid w:val="00AC491F"/>
  </w:style>
  <w:style w:type="character" w:customStyle="1" w:styleId="k">
    <w:name w:val="k"/>
    <w:basedOn w:val="Fuentedeprrafopredeter"/>
    <w:rsid w:val="00AC491F"/>
  </w:style>
  <w:style w:type="character" w:customStyle="1" w:styleId="p">
    <w:name w:val="p"/>
    <w:basedOn w:val="Fuentedeprrafopredeter"/>
    <w:rsid w:val="00AC491F"/>
  </w:style>
  <w:style w:type="character" w:customStyle="1" w:styleId="add-diff-note">
    <w:name w:val="add-diff-note"/>
    <w:basedOn w:val="Fuentedeprrafopredeter"/>
    <w:rsid w:val="00AC491F"/>
  </w:style>
  <w:style w:type="character" w:customStyle="1" w:styleId="c1">
    <w:name w:val="c1"/>
    <w:basedOn w:val="Fuentedeprrafopredeter"/>
    <w:rsid w:val="00AC491F"/>
  </w:style>
  <w:style w:type="character" w:customStyle="1" w:styleId="kr">
    <w:name w:val="kr"/>
    <w:basedOn w:val="Fuentedeprrafopredeter"/>
    <w:rsid w:val="00AC491F"/>
  </w:style>
  <w:style w:type="character" w:customStyle="1" w:styleId="kt">
    <w:name w:val="kt"/>
    <w:basedOn w:val="Fuentedeprrafopredeter"/>
    <w:rsid w:val="00AC491F"/>
  </w:style>
  <w:style w:type="character" w:customStyle="1" w:styleId="o">
    <w:name w:val="o"/>
    <w:basedOn w:val="Fuentedeprrafopredeter"/>
    <w:rsid w:val="00AC491F"/>
  </w:style>
  <w:style w:type="character" w:customStyle="1" w:styleId="s">
    <w:name w:val="s"/>
    <w:basedOn w:val="Fuentedeprrafopredeter"/>
    <w:rsid w:val="00AC491F"/>
  </w:style>
  <w:style w:type="character" w:customStyle="1" w:styleId="mi">
    <w:name w:val="mi"/>
    <w:basedOn w:val="Fuentedeprrafopredeter"/>
    <w:rsid w:val="00AC491F"/>
  </w:style>
  <w:style w:type="character" w:customStyle="1" w:styleId="cm">
    <w:name w:val="cm"/>
    <w:basedOn w:val="Fuentedeprrafopredeter"/>
    <w:rsid w:val="00055EE8"/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2194</Words>
  <Characters>12070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2024-03-18T10:00:00Z</dcterms:created>
  <dcterms:modified xsi:type="dcterms:W3CDTF">2024-03-18T10:00:00Z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