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DF2" w:rsidRDefault="002A0DF2" w:rsidP="002A0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R5s240231</w:t>
        </w:r>
      </w:fldSimple>
    </w:p>
    <w:p w:rsidR="002A0DF2" w:rsidRDefault="002A0DF2" w:rsidP="002A0D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DF2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0DF2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DF2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42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3386</w:t>
              </w:r>
            </w:fldSimple>
          </w:p>
        </w:tc>
        <w:tc>
          <w:tcPr>
            <w:tcW w:w="709" w:type="dxa"/>
          </w:tcPr>
          <w:p w:rsidR="002A0DF2" w:rsidRDefault="002A0DF2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A0DF2" w:rsidRDefault="002A0DF2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A0DF2" w:rsidRPr="00F25D98" w:rsidRDefault="002A0DF2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DF2" w:rsidTr="00F60991">
        <w:tc>
          <w:tcPr>
            <w:tcW w:w="9641" w:type="dxa"/>
            <w:gridSpan w:val="9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A0DF2" w:rsidRDefault="002A0DF2" w:rsidP="002A0D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DF2" w:rsidTr="00F60991">
        <w:tc>
          <w:tcPr>
            <w:tcW w:w="2835" w:type="dxa"/>
          </w:tcPr>
          <w:p w:rsidR="002A0DF2" w:rsidRDefault="002A0DF2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A0DF2" w:rsidRDefault="002A0DF2" w:rsidP="002A0D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DF2" w:rsidTr="00F60991">
        <w:tc>
          <w:tcPr>
            <w:tcW w:w="9640" w:type="dxa"/>
            <w:gridSpan w:val="11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 fl_EUTRA38_IRAT_InitListOfFrequencies</w:t>
              </w:r>
            </w:fldSimple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2024-03-07</w:t>
              </w:r>
            </w:fldSimple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A0DF2" w:rsidRDefault="002A0DF2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DF2" w:rsidRPr="007C2097" w:rsidRDefault="002A0DF2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0DF2" w:rsidTr="00F60991">
        <w:tc>
          <w:tcPr>
            <w:tcW w:w="1843" w:type="dxa"/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66D1A">
              <w:rPr>
                <w:noProof/>
              </w:rPr>
              <w:t xml:space="preserve">Use of dl_CarrierFreq parameter will not give the correct value for </w:t>
            </w:r>
            <w:r>
              <w:rPr>
                <w:noProof/>
              </w:rPr>
              <w:t xml:space="preserve">Eutran Cell </w:t>
            </w:r>
            <w:r w:rsidRPr="00F66D1A">
              <w:rPr>
                <w:noProof/>
              </w:rPr>
              <w:t>band greater than 64 in use.</w:t>
            </w: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66D1A">
              <w:rPr>
                <w:noProof/>
              </w:rPr>
              <w:t xml:space="preserve">Replaced dl_CarrierFreq parameter  with dl_CarrierFreq_r9 which takes care of all bands as per its initialization inside funtion fl_EUTRA_InitFrequencyDef_f1Tof4 and f_EUTRA_InitFrequencyLowMidHigh </w:t>
            </w:r>
            <w:r>
              <w:rPr>
                <w:noProof/>
              </w:rPr>
              <w:t xml:space="preserve">with </w:t>
            </w:r>
            <w:r w:rsidRPr="00602E2D">
              <w:rPr>
                <w:noProof/>
              </w:rPr>
              <w:t xml:space="preserve">dl_CarrierFreq </w:t>
            </w:r>
            <w:r>
              <w:rPr>
                <w:noProof/>
              </w:rPr>
              <w:t xml:space="preserve">or </w:t>
            </w:r>
            <w:r w:rsidRPr="00AD38F7">
              <w:rPr>
                <w:noProof/>
              </w:rPr>
              <w:t xml:space="preserve">dl_CarrierFreq_v9e0 </w:t>
            </w:r>
            <w:r>
              <w:rPr>
                <w:noProof/>
              </w:rPr>
              <w:t xml:space="preserve">based on </w:t>
            </w:r>
            <w:r w:rsidRPr="00F66D1A">
              <w:rPr>
                <w:noProof/>
              </w:rPr>
              <w:t xml:space="preserve"> band </w:t>
            </w:r>
            <w:r>
              <w:rPr>
                <w:noProof/>
              </w:rPr>
              <w:t xml:space="preserve">is smaller or </w:t>
            </w:r>
            <w:r w:rsidRPr="00F66D1A">
              <w:rPr>
                <w:noProof/>
              </w:rPr>
              <w:t>greater than  64.</w:t>
            </w: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cases for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band &gt; 64.</w:t>
            </w:r>
          </w:p>
        </w:tc>
      </w:tr>
      <w:tr w:rsidR="002A0DF2" w:rsidTr="00F60991">
        <w:tc>
          <w:tcPr>
            <w:tcW w:w="2694" w:type="dxa"/>
            <w:gridSpan w:val="2"/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</w:rPr>
            </w:pPr>
            <w:r w:rsidRPr="003B5B84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3B5B84">
              <w:rPr>
                <w:noProof/>
              </w:rPr>
              <w:t>IRAT</w:t>
            </w:r>
            <w:r>
              <w:rPr>
                <w:noProof/>
              </w:rPr>
              <w:t xml:space="preserve"> test cases.</w:t>
            </w: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DF2" w:rsidRPr="008863B9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DF2" w:rsidRPr="008863B9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0DF2" w:rsidRPr="008863B9" w:rsidRDefault="002A0DF2" w:rsidP="002A0D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073316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E35A7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E35A72" w:rsidRPr="00D625E0">
        <w:rPr>
          <w:rFonts w:ascii="Arial" w:hAnsi="Arial" w:cs="Arial"/>
          <w:iCs/>
        </w:rPr>
        <w:t>Table of Contents</w:t>
      </w:r>
      <w:r w:rsidR="00E35A72">
        <w:tab/>
      </w:r>
      <w:r w:rsidR="00E35A72">
        <w:fldChar w:fldCharType="begin"/>
      </w:r>
      <w:r w:rsidR="00E35A72">
        <w:instrText xml:space="preserve"> PAGEREF _Toc160733162 \h </w:instrText>
      </w:r>
      <w:r w:rsidR="00E35A72">
        <w:fldChar w:fldCharType="separate"/>
      </w:r>
      <w:r w:rsidR="00E35A72">
        <w:t>2</w:t>
      </w:r>
      <w:r w:rsidR="00E35A72">
        <w:fldChar w:fldCharType="end"/>
      </w:r>
    </w:p>
    <w:p w:rsidR="00E35A72" w:rsidRDefault="00E35A7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25E0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25E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_Toc160733163 \h </w:instrText>
      </w:r>
      <w:r>
        <w:fldChar w:fldCharType="separate"/>
      </w:r>
      <w:r>
        <w:t>3</w:t>
      </w:r>
      <w:r>
        <w:fldChar w:fldCharType="end"/>
      </w:r>
    </w:p>
    <w:p w:rsidR="00E35A72" w:rsidRDefault="00E35A7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25E0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25E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_Toc160733164 \h </w:instrText>
      </w:r>
      <w:r>
        <w:fldChar w:fldCharType="separate"/>
      </w:r>
      <w:r>
        <w:t>4</w:t>
      </w:r>
      <w:r>
        <w:fldChar w:fldCharType="end"/>
      </w:r>
    </w:p>
    <w:p w:rsidR="00E35A72" w:rsidRDefault="00E35A7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25E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25E0">
        <w:rPr>
          <w:rFonts w:cs="Arial"/>
          <w:b/>
          <w:color w:val="000000"/>
          <w:lang w:eastAsia="en-GB"/>
        </w:rPr>
        <w:t>Function fl_EUTRA38_IRAT_InitListOfFrequencies ()</w:t>
      </w:r>
      <w:r>
        <w:tab/>
      </w:r>
      <w:r>
        <w:fldChar w:fldCharType="begin"/>
      </w:r>
      <w:r>
        <w:instrText xml:space="preserve"> PAGEREF _Toc160733165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0733163"/>
      <w:r w:rsidRPr="00D268E5">
        <w:rPr>
          <w:rFonts w:cs="Arial"/>
        </w:rPr>
        <w:lastRenderedPageBreak/>
        <w:t>Overview</w:t>
      </w:r>
      <w:bookmarkEnd w:id="1"/>
      <w:bookmarkEnd w:id="2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93546">
        <w:rPr>
          <w:rFonts w:cs="Arial"/>
          <w:sz w:val="24"/>
          <w:lang w:eastAsia="ja-JP"/>
        </w:rPr>
        <w:t>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60733164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60733165"/>
      <w:bookmarkStart w:id="7" w:name="_Toc122434493"/>
      <w:bookmarkStart w:id="8" w:name="_Toc295288970"/>
      <w:bookmarkStart w:id="9" w:name="_Toc325725665"/>
      <w:bookmarkStart w:id="10" w:name="_GoBack"/>
      <w:bookmarkEnd w:id="10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04A95" w:rsidRPr="00504A95">
        <w:rPr>
          <w:rFonts w:cs="Arial"/>
          <w:b/>
          <w:color w:val="000000"/>
          <w:lang w:eastAsia="en-GB"/>
        </w:rPr>
        <w:t>fl_EUTRA38_IRAT_InitListOfFrequencies</w:t>
      </w:r>
      <w:r w:rsidR="005D0505" w:rsidRPr="005D0505">
        <w:rPr>
          <w:rFonts w:cs="Arial"/>
          <w:b/>
          <w:color w:val="000000"/>
          <w:lang w:eastAsia="en-GB"/>
        </w:rPr>
        <w:t xml:space="preserve"> </w:t>
      </w:r>
      <w:r w:rsidR="00A43E41" w:rsidRPr="00A43E41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504A95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A122E">
              <w:rPr>
                <w:rFonts w:ascii="Times New Roman" w:hAnsi="Times New Roman"/>
              </w:rPr>
              <w:t>fl_EUTRA38_IRAT_InitListOfFrequencies</w:t>
            </w:r>
          </w:p>
        </w:tc>
      </w:tr>
      <w:tr w:rsidR="00F84478" w:rsidRPr="00D268E5" w:rsidTr="00504A9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0B6287">
            <w:pPr>
              <w:pStyle w:val="CRCoverPage"/>
              <w:spacing w:after="0"/>
              <w:jc w:val="both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13C2F">
              <w:rPr>
                <w:noProof/>
                <w:sz w:val="18"/>
                <w:szCs w:val="18"/>
              </w:rPr>
              <w:t xml:space="preserve">Use of </w:t>
            </w:r>
            <w:r w:rsidR="00013C2F" w:rsidRPr="006C2228">
              <w:rPr>
                <w:i/>
                <w:noProof/>
                <w:sz w:val="18"/>
                <w:szCs w:val="18"/>
              </w:rPr>
              <w:t>dl_CarrierFreq</w:t>
            </w:r>
            <w:r w:rsidR="00013C2F" w:rsidRPr="00013C2F">
              <w:rPr>
                <w:noProof/>
                <w:sz w:val="18"/>
                <w:szCs w:val="18"/>
              </w:rPr>
              <w:t xml:space="preserve"> </w:t>
            </w:r>
            <w:r w:rsidR="00013C2F">
              <w:rPr>
                <w:noProof/>
                <w:sz w:val="18"/>
                <w:szCs w:val="18"/>
              </w:rPr>
              <w:t xml:space="preserve">parameter </w:t>
            </w:r>
            <w:r w:rsidR="00013C2F" w:rsidRPr="00013C2F">
              <w:rPr>
                <w:noProof/>
                <w:sz w:val="18"/>
                <w:szCs w:val="18"/>
              </w:rPr>
              <w:t xml:space="preserve">will not give the correct value for </w:t>
            </w:r>
            <w:r w:rsidR="00F66D1A" w:rsidRPr="00F66D1A">
              <w:rPr>
                <w:noProof/>
                <w:sz w:val="18"/>
                <w:szCs w:val="18"/>
              </w:rPr>
              <w:t xml:space="preserve">Eutran Cell </w:t>
            </w:r>
            <w:r w:rsidR="00013C2F" w:rsidRPr="00013C2F">
              <w:rPr>
                <w:noProof/>
                <w:sz w:val="18"/>
                <w:szCs w:val="18"/>
              </w:rPr>
              <w:t>band greater than 64</w:t>
            </w:r>
            <w:r w:rsidR="000B6287">
              <w:rPr>
                <w:noProof/>
                <w:sz w:val="18"/>
                <w:szCs w:val="18"/>
              </w:rPr>
              <w:t xml:space="preserve"> in use.</w:t>
            </w:r>
          </w:p>
        </w:tc>
      </w:tr>
      <w:tr w:rsidR="00F84478" w:rsidRPr="00D268E5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7D" w:rsidRPr="000B6287" w:rsidRDefault="007C127D" w:rsidP="007C127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C127D">
              <w:rPr>
                <w:noProof/>
                <w:sz w:val="18"/>
                <w:szCs w:val="18"/>
              </w:rPr>
              <w:t>1.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285B00" w:rsidRPr="00285B00">
              <w:rPr>
                <w:noProof/>
                <w:sz w:val="18"/>
                <w:szCs w:val="18"/>
              </w:rPr>
              <w:t>Replaced dl_CarrierFreq parameter  with dl_CarrierFreq_r9 which takes care of all bands as per its initialization inside funtion fl_EUTRA_InitFrequencyDef_f1Tof4 and f_EUTRA_InitFrequencyLowMidHigh with dl_CarrierFreq or dl_CarrierFreq_v9e0 based on  band is smaller or greater than  64.</w:t>
            </w:r>
          </w:p>
        </w:tc>
      </w:tr>
      <w:tr w:rsidR="00F84478" w:rsidRPr="001D039E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CC0F74">
              <w:t xml:space="preserve"> </w:t>
            </w:r>
            <w:r w:rsidR="00504A95" w:rsidRPr="00504A95">
              <w:t>Common\EUTRA38_IRAT_CommonFunctions.ttcn</w:t>
            </w:r>
          </w:p>
        </w:tc>
      </w:tr>
      <w:tr w:rsidR="00F84478" w:rsidRPr="00D268E5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FB1CEE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FB1CEE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FB1CEE" w:rsidRDefault="00FB1CEE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B1CEE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29778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fl_EUTRA38_IRAT_InitListOfFrequencies () runs on EUTRA_PTC return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CoOrd_EUTRASysInfo_List_Type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Frequency_fList_Type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:= f_EUTRA_InitFrequency_f1Tof4(f_EUTRA_CellInfo_GetBand(eutra_Cell1),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f_EUTRA_CellInfo_GetDL_ChBandwidth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f_EUTRA_CellInfo_GetUL_ChBandwidth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:= f_ConvertDL_BandwidthToInteger(f_EUTRA_CellInfo_GetDL_ChBandwidth(eutra_Cell1));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(v_Frequency.f1.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  // f1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if 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  // f2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// f2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if 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// f3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[2]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// f3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// f4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[3]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// f4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297783" w:rsidRPr="00877584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54618" w:rsidRPr="00877584" w:rsidRDefault="00C54618" w:rsidP="00DE2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297783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function fl_EUTRA38_IRAT_InitListOfFrequencies () runs on EUTRA_PTC return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CoOrd_EUTRASysInfo_List_Type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Frequency_fList_Type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:= f_EUTRA_InitFrequency_f1Tof4(f_EUTRA_CellInfo_GetBand(eutra_Cell1),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f_EUTRA_CellInfo_GetDL_ChBandwidth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f_EUTRA_CellInfo_GetUL_ChBandwidth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:= f_ConvertDL_BandwidthToInteger(f_EUTRA_CellInfo_GetDL_ChBandwidth(eutra_Cell1));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//WA#WI=1258243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(v_Frequency.f1.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  // f1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if 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  // f2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// f2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if 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// f3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[2]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// f3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 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// f4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[3]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// f4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F93546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84478" w:rsidRPr="00D624CC" w:rsidRDefault="00F93546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9354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1F1" w:rsidRDefault="003321F1">
      <w:r>
        <w:separator/>
      </w:r>
    </w:p>
  </w:endnote>
  <w:endnote w:type="continuationSeparator" w:id="0">
    <w:p w:rsidR="003321F1" w:rsidRDefault="0033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DF2" w:rsidRDefault="002A0D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DF2" w:rsidRDefault="002A0D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DF2" w:rsidRDefault="002A0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1F1" w:rsidRDefault="003321F1">
      <w:r>
        <w:separator/>
      </w:r>
    </w:p>
  </w:footnote>
  <w:footnote w:type="continuationSeparator" w:id="0">
    <w:p w:rsidR="003321F1" w:rsidRDefault="00332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1E1990"/>
    <w:multiLevelType w:val="hybridMultilevel"/>
    <w:tmpl w:val="49B416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3C2F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0BBA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079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287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151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2C6E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6CA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5B00"/>
    <w:rsid w:val="002860C4"/>
    <w:rsid w:val="00295566"/>
    <w:rsid w:val="00296F3D"/>
    <w:rsid w:val="00297477"/>
    <w:rsid w:val="002976A4"/>
    <w:rsid w:val="00297783"/>
    <w:rsid w:val="002A0B21"/>
    <w:rsid w:val="002A0DF2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21F1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5B84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76B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A95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57B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505"/>
    <w:rsid w:val="005D0FC8"/>
    <w:rsid w:val="005D1314"/>
    <w:rsid w:val="005D217E"/>
    <w:rsid w:val="005D4036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2E2D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2228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127D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5C6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735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122E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2A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38F7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3F6D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2500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A1F85"/>
    <w:rsid w:val="00CB4BF5"/>
    <w:rsid w:val="00CB4F71"/>
    <w:rsid w:val="00CB56BF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4C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3620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02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5A6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A72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77442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136"/>
    <w:rsid w:val="00F25D98"/>
    <w:rsid w:val="00F300FB"/>
    <w:rsid w:val="00F305A9"/>
    <w:rsid w:val="00F30F52"/>
    <w:rsid w:val="00F314B3"/>
    <w:rsid w:val="00F31650"/>
    <w:rsid w:val="00F33432"/>
    <w:rsid w:val="00F35130"/>
    <w:rsid w:val="00F37886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6D1A"/>
    <w:rsid w:val="00F67174"/>
    <w:rsid w:val="00F67E1B"/>
    <w:rsid w:val="00F71329"/>
    <w:rsid w:val="00F72C8A"/>
    <w:rsid w:val="00F73D34"/>
    <w:rsid w:val="00F74751"/>
    <w:rsid w:val="00F80452"/>
    <w:rsid w:val="00F80F6F"/>
    <w:rsid w:val="00F824A4"/>
    <w:rsid w:val="00F829B4"/>
    <w:rsid w:val="00F84478"/>
    <w:rsid w:val="00F9014C"/>
    <w:rsid w:val="00F91212"/>
    <w:rsid w:val="00F91785"/>
    <w:rsid w:val="00F93546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1CEE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232CA9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59EEE-C8FA-47F3-B5AC-513EEF53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1114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2024-03-13T10:45:00Z</dcterms:created>
  <dcterms:modified xsi:type="dcterms:W3CDTF">2024-03-13T10:48:00Z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