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D108B" w14:textId="4C835F24" w:rsidR="00BF0B45" w:rsidRDefault="00BF0B45" w:rsidP="00B759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71634" w:rsidRPr="00B71634">
        <w:rPr>
          <w:b/>
          <w:bCs/>
          <w:i/>
          <w:iCs/>
          <w:sz w:val="24"/>
          <w:szCs w:val="24"/>
        </w:rPr>
        <w:t>R5s240215</w:t>
      </w:r>
    </w:p>
    <w:p w14:paraId="5EB06B14" w14:textId="77777777" w:rsidR="00BF0B45" w:rsidRDefault="007F1998" w:rsidP="00BF0B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F0B4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BF0B45">
        <w:rPr>
          <w:b/>
          <w:noProof/>
          <w:sz w:val="24"/>
        </w:rPr>
        <w:t xml:space="preserve">, </w:t>
      </w:r>
      <w:r w:rsidR="00BF0B45">
        <w:fldChar w:fldCharType="begin"/>
      </w:r>
      <w:r w:rsidR="00BF0B45">
        <w:instrText xml:space="preserve"> DOCPROPERTY  Country  \* MERGEFORMAT </w:instrText>
      </w:r>
      <w:r w:rsidR="00BF0B45">
        <w:fldChar w:fldCharType="end"/>
      </w:r>
      <w:r w:rsidR="00BF0B45">
        <w:rPr>
          <w:b/>
          <w:noProof/>
          <w:sz w:val="24"/>
        </w:rPr>
        <w:t>,</w:t>
      </w:r>
      <w:proofErr w:type="gramEnd"/>
      <w:r w:rsidR="00BF0B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F0B45">
        <w:rPr>
          <w:b/>
          <w:noProof/>
          <w:sz w:val="24"/>
        </w:rPr>
        <w:t>8</w:t>
      </w:r>
      <w:r w:rsidR="00BF0B45" w:rsidRPr="00BA51D9">
        <w:rPr>
          <w:b/>
          <w:noProof/>
          <w:sz w:val="24"/>
        </w:rPr>
        <w:t>th Dec 20</w:t>
      </w:r>
      <w:r w:rsidR="00BF0B45">
        <w:rPr>
          <w:b/>
          <w:noProof/>
          <w:sz w:val="24"/>
        </w:rPr>
        <w:t>23</w:t>
      </w:r>
      <w:r>
        <w:rPr>
          <w:b/>
          <w:noProof/>
          <w:sz w:val="24"/>
        </w:rPr>
        <w:fldChar w:fldCharType="end"/>
      </w:r>
      <w:r w:rsidR="00BF0B4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F0B45" w:rsidRPr="00BA51D9">
        <w:rPr>
          <w:b/>
          <w:noProof/>
          <w:sz w:val="24"/>
        </w:rPr>
        <w:t>31st Dec 202</w:t>
      </w:r>
      <w:r w:rsidR="00BF0B45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51D6252F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</w:t>
            </w:r>
            <w:r w:rsidR="00824F3F">
              <w:rPr>
                <w:rFonts w:cs="Arial"/>
                <w:b/>
                <w:bCs/>
                <w:sz w:val="24"/>
                <w:szCs w:val="24"/>
              </w:rPr>
              <w:t>6</w:t>
            </w:r>
            <w:r w:rsidRPr="003C4E4F">
              <w:rPr>
                <w:rFonts w:cs="Arial"/>
                <w:b/>
                <w:bCs/>
                <w:sz w:val="24"/>
                <w:szCs w:val="24"/>
              </w:rPr>
              <w:t>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94F58EE" w:rsidR="00D86314" w:rsidRPr="003C4E4F" w:rsidRDefault="00B71634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B71634">
              <w:rPr>
                <w:rFonts w:cs="Arial"/>
                <w:b/>
                <w:bCs/>
                <w:sz w:val="24"/>
                <w:szCs w:val="24"/>
              </w:rPr>
              <w:t>4792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EC3F086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</w:t>
            </w:r>
            <w:r w:rsidR="00E001C7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</w:t>
            </w:r>
            <w:r w:rsidR="00E001C7">
              <w:rPr>
                <w:rFonts w:cs="Arial"/>
                <w:b/>
                <w:noProof/>
                <w:sz w:val="28"/>
              </w:rPr>
              <w:t>2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76D10639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7F1998">
              <w:fldChar w:fldCharType="begin"/>
            </w:r>
            <w:r w:rsidR="007F1998">
              <w:instrText xml:space="preserve"> DOCPROPERTY  CrTitle  \* MERGEFORMAT </w:instrText>
            </w:r>
            <w:r w:rsidR="007F1998">
              <w:fldChar w:fldCharType="separate"/>
            </w:r>
            <w:r w:rsidR="00803F32">
              <w:t xml:space="preserve">LTE NAS RACS </w:t>
            </w:r>
            <w:proofErr w:type="spellStart"/>
            <w:r w:rsidR="00803F32">
              <w:t>testcase</w:t>
            </w:r>
            <w:proofErr w:type="spellEnd"/>
            <w:r w:rsidR="00803F32">
              <w:t xml:space="preserve"> 9.2.</w:t>
            </w:r>
            <w:r w:rsidR="007F1998">
              <w:fldChar w:fldCharType="end"/>
            </w:r>
            <w:r w:rsidR="00803F32">
              <w:t>5.1</w:t>
            </w:r>
            <w:bookmarkEnd w:id="0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51CDC996" w:rsidR="00D86314" w:rsidRPr="003C4E4F" w:rsidRDefault="00824F3F" w:rsidP="0073341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 </w:t>
            </w:r>
            <w:r w:rsidR="00D86314"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4D6140B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803F32" w:rsidRPr="003C4E4F" w:rsidRDefault="00803F32" w:rsidP="00803F32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76CABFC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>
              <w:rPr>
                <w:rFonts w:cs="Arial"/>
              </w:rPr>
              <w:t>02-2</w:t>
            </w:r>
            <w:r w:rsidR="00B71634">
              <w:rPr>
                <w:rFonts w:cs="Arial"/>
              </w:rPr>
              <w:t>7</w:t>
            </w:r>
          </w:p>
        </w:tc>
      </w:tr>
      <w:tr w:rsidR="00803F32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803F32" w:rsidRPr="003C4E4F" w:rsidRDefault="00803F32" w:rsidP="00803F32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803F32" w:rsidRPr="003C4E4F" w:rsidRDefault="00803F32" w:rsidP="00803F32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803F32" w:rsidRPr="003C4E4F" w:rsidRDefault="00803F32" w:rsidP="00803F32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42124772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</w:t>
            </w:r>
            <w:r>
              <w:rPr>
                <w:rFonts w:cs="Arial"/>
              </w:rPr>
              <w:t>8</w:t>
            </w:r>
          </w:p>
        </w:tc>
      </w:tr>
      <w:tr w:rsidR="00803F32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803F32" w:rsidRPr="003C4E4F" w:rsidRDefault="00803F32" w:rsidP="00803F32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803F32" w:rsidRPr="003C4E4F" w:rsidRDefault="00803F32" w:rsidP="00803F32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803F32" w:rsidRPr="003C4E4F" w:rsidRDefault="00803F32" w:rsidP="00803F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803F32" w:rsidRPr="003C4E4F" w14:paraId="1E71D9B9" w14:textId="77777777" w:rsidTr="00EB0E21">
        <w:tc>
          <w:tcPr>
            <w:tcW w:w="1843" w:type="dxa"/>
          </w:tcPr>
          <w:p w14:paraId="201F6E0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7FD1ABF" w:rsidR="00803F32" w:rsidRPr="003C4E4F" w:rsidRDefault="00803F32" w:rsidP="00803F32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>
              <w:rPr>
                <w:rFonts w:ascii="Arial" w:hAnsi="Arial" w:cs="Arial"/>
                <w:noProof/>
                <w:lang w:val="en-SG"/>
              </w:rPr>
              <w:t xml:space="preserve">9.2.5.1 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to the </w:t>
            </w:r>
            <w:r w:rsidR="008A6AED" w:rsidRPr="008A6AED">
              <w:rPr>
                <w:rFonts w:ascii="Arial" w:hAnsi="Arial" w:cs="Arial"/>
                <w:noProof/>
                <w:lang w:val="en-SG"/>
              </w:rPr>
              <w:t xml:space="preserve">LTE_A_PRO </w:t>
            </w:r>
            <w:r w:rsidRPr="003C4E4F">
              <w:rPr>
                <w:rFonts w:ascii="Arial" w:hAnsi="Arial" w:cs="Arial"/>
                <w:noProof/>
                <w:lang w:val="en-SG"/>
              </w:rPr>
              <w:t>ATS.</w:t>
            </w:r>
          </w:p>
        </w:tc>
      </w:tr>
      <w:tr w:rsidR="00803F32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8AC2FFB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9.2.5.1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803F32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803F32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6E00A9D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SG"/>
              </w:rPr>
              <w:t>9.2.5.1</w:t>
            </w:r>
          </w:p>
        </w:tc>
      </w:tr>
      <w:tr w:rsidR="00803F32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803F32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803F32" w:rsidRPr="003C4E4F" w:rsidRDefault="00803F32" w:rsidP="00803F32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F03AEF1" w:rsidR="00803F32" w:rsidRPr="003C4E4F" w:rsidRDefault="006C5DEE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47170DD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1CD2EBC4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6C5DEE">
              <w:rPr>
                <w:rFonts w:cs="Arial"/>
                <w:noProof/>
              </w:rPr>
              <w:t>3</w:t>
            </w:r>
            <w:r w:rsidR="00E62B69">
              <w:rPr>
                <w:rFonts w:cs="Arial"/>
                <w:noProof/>
              </w:rPr>
              <w:t>6</w:t>
            </w:r>
            <w:r w:rsidR="006C5DEE">
              <w:rPr>
                <w:rFonts w:cs="Arial"/>
                <w:noProof/>
              </w:rPr>
              <w:t>.523-1</w:t>
            </w:r>
          </w:p>
        </w:tc>
      </w:tr>
      <w:tr w:rsidR="00803F32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803F32" w:rsidRPr="003C4E4F" w:rsidRDefault="00803F32" w:rsidP="00803F32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803F32" w:rsidRPr="003C4E4F" w:rsidRDefault="00803F32" w:rsidP="00803F32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803F32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803F32" w:rsidRPr="003C4E4F" w:rsidRDefault="00803F32" w:rsidP="00803F3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03F32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03F32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03F32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803F32" w:rsidRPr="003C4E4F" w:rsidRDefault="00803F32" w:rsidP="00803F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803F32" w:rsidRPr="003C4E4F" w:rsidRDefault="00803F32" w:rsidP="00803F3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10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549F9E79" w14:textId="77777777" w:rsidR="00803F32" w:rsidRDefault="00803F32" w:rsidP="00803F32">
      <w:pPr>
        <w:pStyle w:val="20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2ABB4221" w14:textId="032CF26B" w:rsidR="00C57971" w:rsidRDefault="00C57971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803F32">
        <w:t>7</w:t>
      </w:r>
    </w:p>
    <w:p w14:paraId="6CE4B33E" w14:textId="70BA54C8" w:rsidR="00C57971" w:rsidRDefault="00C57971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803F32">
        <w:t>7</w:t>
      </w:r>
    </w:p>
    <w:p w14:paraId="1CBD47C3" w14:textId="19CFCB53" w:rsidR="00C57971" w:rsidRDefault="00C57971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803F32">
        <w:rPr>
          <w:rStyle w:val="af5"/>
        </w:rPr>
        <w:t>Samsung Shannon S5E9945ERD UE</w:t>
      </w:r>
      <w:r>
        <w:tab/>
      </w:r>
      <w:r w:rsidR="00803F32">
        <w:t>7</w:t>
      </w:r>
    </w:p>
    <w:p w14:paraId="2476CF98" w14:textId="06970ABF" w:rsidR="00C57971" w:rsidRDefault="00C57971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AF1248">
        <w:t>8</w:t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14FF1F4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803F32">
        <w:rPr>
          <w:rFonts w:ascii="Arial" w:hAnsi="Arial" w:cs="Arial"/>
        </w:rPr>
        <w:t>9.2.5.1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803F32"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F68B6B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803F32">
        <w:rPr>
          <w:rFonts w:ascii="Arial" w:hAnsi="Arial" w:cs="Arial"/>
          <w:noProof/>
          <w:lang w:val="en-SG"/>
        </w:rPr>
        <w:t>9.2.5.1</w:t>
      </w:r>
    </w:p>
    <w:p w14:paraId="763E129C" w14:textId="55C53DD8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CD5FA7" w:rsidRPr="00CD5FA7">
        <w:rPr>
          <w:rFonts w:ascii="Arial" w:hAnsi="Arial" w:cs="Arial"/>
          <w:lang w:eastAsia="ja-JP"/>
        </w:rPr>
        <w:t>iwd-TTCN3-B2022-09_D23wk49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331EC43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803F32" w:rsidRPr="00803F32">
        <w:rPr>
          <w:rFonts w:ascii="Arial" w:hAnsi="Arial" w:cs="Arial"/>
          <w:b/>
          <w:lang w:eastAsia="ja-JP"/>
        </w:rPr>
        <w:t>Samsung Shannon S5E9945ERD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0A0474D6" w14:textId="4FC731B6" w:rsidR="00803F32" w:rsidRPr="00803F32" w:rsidRDefault="00007D89" w:rsidP="00803F32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bookmarkEnd w:id="7"/>
    </w:p>
    <w:p w14:paraId="6802F50E" w14:textId="77777777" w:rsidR="00803F32" w:rsidRPr="00FD579F" w:rsidRDefault="00803F32" w:rsidP="00803F32">
      <w:pPr>
        <w:pStyle w:val="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bookmarkStart w:id="13" w:name="_Toc136279094"/>
      <w:bookmarkStart w:id="14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13"/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03F32" w14:paraId="06B109BC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95" w14:textId="77777777" w:rsidR="00803F32" w:rsidRDefault="00803F32" w:rsidP="00DF401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C91" w14:textId="77777777" w:rsidR="00803F32" w:rsidRPr="00345402" w:rsidRDefault="00803F32" w:rsidP="00DF401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B7380">
              <w:rPr>
                <w:rFonts w:ascii="Arial" w:hAnsi="Arial" w:cs="Arial"/>
                <w:lang w:eastAsia="de-DE"/>
              </w:rPr>
              <w:t>fl_TC_9_2_</w:t>
            </w:r>
            <w:r>
              <w:rPr>
                <w:rFonts w:ascii="Arial" w:hAnsi="Arial" w:cs="Arial"/>
                <w:lang w:eastAsia="de-DE"/>
              </w:rPr>
              <w:t>5</w:t>
            </w:r>
            <w:r w:rsidRPr="004B7380">
              <w:rPr>
                <w:rFonts w:ascii="Arial" w:hAnsi="Arial" w:cs="Arial"/>
                <w:lang w:eastAsia="de-DE"/>
              </w:rPr>
              <w:t>_1_Body</w:t>
            </w:r>
          </w:p>
        </w:tc>
      </w:tr>
      <w:tr w:rsidR="00803F32" w14:paraId="727FE71E" w14:textId="77777777" w:rsidTr="00DF401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9B8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975" w14:textId="69D4107B" w:rsidR="00803F32" w:rsidRDefault="001F5FE1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expected in TAU request at Step18 and Step25 and incorrect </w:t>
            </w:r>
            <w:r w:rsidRPr="001F5FE1">
              <w:rPr>
                <w:rFonts w:ascii="Arial" w:hAnsi="Arial" w:cs="Arial"/>
                <w:lang w:eastAsia="zh-CN"/>
              </w:rPr>
              <w:t>EPS update type</w:t>
            </w:r>
            <w:r>
              <w:rPr>
                <w:rFonts w:ascii="Arial" w:hAnsi="Arial" w:cs="Arial"/>
                <w:lang w:eastAsia="zh-CN"/>
              </w:rPr>
              <w:t xml:space="preserve"> is provided in TAU complete at Step22 and Step27. </w:t>
            </w:r>
          </w:p>
          <w:p w14:paraId="2102AE87" w14:textId="051678D5" w:rsidR="001F5FE1" w:rsidRPr="00C04F56" w:rsidRDefault="00C04F56" w:rsidP="00E4204A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C04F56">
              <w:rPr>
                <w:rFonts w:ascii="Arial" w:hAnsi="Arial" w:cs="Arial"/>
                <w:lang w:eastAsia="zh-CN"/>
              </w:rPr>
              <w:t xml:space="preserve">At Step19, SS transmits a NAS SECURITY MODE COMMAND message </w:t>
            </w:r>
            <w:r>
              <w:rPr>
                <w:rFonts w:ascii="Arial" w:hAnsi="Arial" w:cs="Arial"/>
                <w:lang w:eastAsia="zh-CN"/>
              </w:rPr>
              <w:t xml:space="preserve">for only </w:t>
            </w:r>
            <w:r w:rsidRPr="00C04F56">
              <w:rPr>
                <w:rFonts w:ascii="Arial" w:hAnsi="Arial" w:cs="Arial"/>
                <w:lang w:eastAsia="zh-CN"/>
              </w:rPr>
              <w:t>requesting UE radio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C04F56">
              <w:rPr>
                <w:rFonts w:ascii="Arial" w:hAnsi="Arial" w:cs="Arial"/>
                <w:lang w:eastAsia="zh-CN"/>
              </w:rPr>
              <w:t>capability ID</w:t>
            </w:r>
            <w:r>
              <w:rPr>
                <w:rFonts w:ascii="Arial" w:hAnsi="Arial" w:cs="Arial"/>
                <w:lang w:eastAsia="zh-CN"/>
              </w:rPr>
              <w:t>, hence a</w:t>
            </w:r>
            <w:r w:rsidRPr="00C04F56">
              <w:rPr>
                <w:rFonts w:ascii="Arial" w:hAnsi="Arial" w:cs="Arial"/>
                <w:lang w:eastAsia="zh-CN"/>
              </w:rPr>
              <w:t xml:space="preserve">t Step20, resetting of downlink NAS COUNT </w:t>
            </w:r>
            <w:proofErr w:type="gramStart"/>
            <w:r w:rsidRPr="00C04F56">
              <w:rPr>
                <w:rFonts w:ascii="Arial" w:hAnsi="Arial" w:cs="Arial"/>
                <w:lang w:eastAsia="zh-CN"/>
              </w:rPr>
              <w:t>counter</w:t>
            </w:r>
            <w:proofErr w:type="gramEnd"/>
            <w:r w:rsidRPr="00C04F56">
              <w:rPr>
                <w:rFonts w:ascii="Arial" w:hAnsi="Arial" w:cs="Arial"/>
                <w:lang w:eastAsia="zh-CN"/>
              </w:rPr>
              <w:t xml:space="preserve"> is not needed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36804911" w14:textId="24ACE495" w:rsidR="001F5FE1" w:rsidRPr="001D04A9" w:rsidRDefault="00E73E35" w:rsidP="001F5FE1">
            <w:pPr>
              <w:pStyle w:val="B2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cl. 5.3.20 </w:t>
            </w:r>
            <w:proofErr w:type="gramStart"/>
            <w:r>
              <w:rPr>
                <w:rFonts w:ascii="Arial" w:hAnsi="Arial" w:cs="Arial"/>
                <w:lang w:eastAsia="zh-CN"/>
              </w:rPr>
              <w:t>od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TS 24.301 “</w:t>
            </w:r>
            <w:r>
              <w:rPr>
                <w:rFonts w:ascii="Arial" w:hAnsi="Arial" w:cs="Arial"/>
                <w:color w:val="000000"/>
              </w:rPr>
              <w:t xml:space="preserve">A UE radio capability ID can be either manufacturer-assigned or network-assigned.” </w:t>
            </w:r>
            <w:r w:rsidR="00AF1248">
              <w:rPr>
                <w:rFonts w:ascii="Arial" w:hAnsi="Arial" w:cs="Arial"/>
                <w:lang w:eastAsia="zh-CN"/>
              </w:rPr>
              <w:t xml:space="preserve">UE with </w:t>
            </w:r>
            <w:r w:rsidR="00AF1248" w:rsidRPr="000B34CB">
              <w:rPr>
                <w:rFonts w:ascii="Arial" w:hAnsi="Arial" w:cs="Arial"/>
                <w:lang w:eastAsia="zh-CN"/>
              </w:rPr>
              <w:t>manufacturer-assigned UE Radio</w:t>
            </w:r>
            <w:r w:rsidR="00AF1248">
              <w:rPr>
                <w:rFonts w:ascii="Arial" w:hAnsi="Arial" w:cs="Arial"/>
                <w:lang w:eastAsia="zh-CN"/>
              </w:rPr>
              <w:t xml:space="preserve"> </w:t>
            </w:r>
            <w:r w:rsidR="00AF1248" w:rsidRPr="000B34CB">
              <w:rPr>
                <w:rFonts w:ascii="Arial" w:hAnsi="Arial" w:cs="Arial"/>
                <w:lang w:eastAsia="zh-CN"/>
              </w:rPr>
              <w:t>Capability ID</w:t>
            </w:r>
            <w:r w:rsidR="00AF1248">
              <w:rPr>
                <w:rFonts w:ascii="Arial" w:hAnsi="Arial" w:cs="Arial"/>
                <w:lang w:eastAsia="zh-CN"/>
              </w:rPr>
              <w:t xml:space="preserve"> can include </w:t>
            </w:r>
            <w:r w:rsidR="00AF1248" w:rsidRPr="000B34CB">
              <w:rPr>
                <w:rFonts w:ascii="Arial" w:hAnsi="Arial" w:cs="Arial"/>
                <w:lang w:eastAsia="zh-CN"/>
              </w:rPr>
              <w:t>UE Radio</w:t>
            </w:r>
            <w:r w:rsidR="00AF1248">
              <w:rPr>
                <w:rFonts w:ascii="Arial" w:hAnsi="Arial" w:cs="Arial"/>
                <w:lang w:eastAsia="zh-CN"/>
              </w:rPr>
              <w:t xml:space="preserve"> </w:t>
            </w:r>
            <w:r w:rsidR="00AF1248" w:rsidRPr="000B34CB">
              <w:rPr>
                <w:rFonts w:ascii="Arial" w:hAnsi="Arial" w:cs="Arial"/>
                <w:lang w:eastAsia="zh-CN"/>
              </w:rPr>
              <w:t xml:space="preserve">Capability </w:t>
            </w:r>
            <w:r w:rsidR="00AF1248">
              <w:rPr>
                <w:rFonts w:ascii="Arial" w:hAnsi="Arial" w:cs="Arial"/>
                <w:lang w:eastAsia="zh-CN"/>
              </w:rPr>
              <w:t xml:space="preserve">availability </w:t>
            </w:r>
            <w:proofErr w:type="spellStart"/>
            <w:r w:rsidR="00AF1248">
              <w:rPr>
                <w:rFonts w:ascii="Arial" w:hAnsi="Arial" w:cs="Arial"/>
                <w:lang w:eastAsia="zh-CN"/>
              </w:rPr>
              <w:t>inidication</w:t>
            </w:r>
            <w:proofErr w:type="spellEnd"/>
            <w:r w:rsidR="00AF1248">
              <w:rPr>
                <w:rFonts w:ascii="Arial" w:hAnsi="Arial" w:cs="Arial"/>
                <w:color w:val="000000"/>
              </w:rPr>
              <w:t xml:space="preserve"> in the TAU request at Step25, hence it is proposed to request actual ID using NAS Security Mode command and validate if UE reports Network-assigned ID.</w:t>
            </w:r>
          </w:p>
        </w:tc>
      </w:tr>
      <w:tr w:rsidR="00803F32" w14:paraId="3B1967E0" w14:textId="77777777" w:rsidTr="00DF4019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50DA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EC5" w14:textId="76E5F5CB" w:rsidR="00803F32" w:rsidRPr="009F2BA0" w:rsidRDefault="001F5FE1" w:rsidP="001449D4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yellow"/>
                <w:lang w:val="en-US" w:eastAsia="zh-CN"/>
              </w:rPr>
            </w:pPr>
            <w:r w:rsidRPr="009F2BA0">
              <w:rPr>
                <w:rFonts w:cs="Arial"/>
                <w:highlight w:val="yellow"/>
                <w:lang w:val="en-US" w:eastAsia="zh-CN"/>
              </w:rPr>
              <w:t xml:space="preserve">Update </w:t>
            </w:r>
            <w:r w:rsidRPr="009F2BA0">
              <w:rPr>
                <w:rFonts w:cs="Arial"/>
                <w:highlight w:val="yellow"/>
                <w:lang w:eastAsia="zh-CN"/>
              </w:rPr>
              <w:t>EPS update type from 000’B [TA updating] to 001’B [Combined TA/LA updating]</w:t>
            </w:r>
          </w:p>
          <w:p w14:paraId="771CE3DD" w14:textId="6A05BEE5" w:rsidR="001F5FE1" w:rsidRPr="00E73E35" w:rsidRDefault="00E73E35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highlight w:val="green"/>
                <w:lang w:val="en-US" w:eastAsia="zh-CN"/>
              </w:rPr>
            </w:pPr>
            <w:r w:rsidRPr="00E73E35">
              <w:rPr>
                <w:rFonts w:cs="Arial"/>
                <w:highlight w:val="green"/>
                <w:lang w:val="en-US" w:eastAsia="zh-CN"/>
              </w:rPr>
              <w:t xml:space="preserve">Do not reset </w:t>
            </w:r>
            <w:r w:rsidRPr="00E73E35">
              <w:rPr>
                <w:rFonts w:cs="Arial"/>
                <w:highlight w:val="green"/>
                <w:lang w:eastAsia="zh-CN"/>
              </w:rPr>
              <w:t>downlink NAS COUNT counter</w:t>
            </w:r>
          </w:p>
          <w:p w14:paraId="327484DA" w14:textId="6BDD36C1" w:rsidR="001F5FE1" w:rsidRPr="001F5FE1" w:rsidRDefault="00AF1248" w:rsidP="001F5FE1">
            <w:pPr>
              <w:pStyle w:val="CRCoverPage"/>
              <w:numPr>
                <w:ilvl w:val="0"/>
                <w:numId w:val="41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 w:rsidRPr="00AF1248">
              <w:rPr>
                <w:rFonts w:cs="Arial"/>
                <w:highlight w:val="magenta"/>
                <w:lang w:val="en-US" w:eastAsia="zh-CN"/>
              </w:rPr>
              <w:t xml:space="preserve">Validate the UE radio capability ID received in the NAS Security mode complete message instead of checking UE radio capability availability indication in the </w:t>
            </w:r>
            <w:r>
              <w:rPr>
                <w:rFonts w:cs="Arial"/>
                <w:highlight w:val="magenta"/>
                <w:lang w:val="en-US" w:eastAsia="zh-CN"/>
              </w:rPr>
              <w:t>TAU</w:t>
            </w:r>
            <w:r w:rsidRPr="00AF1248">
              <w:rPr>
                <w:rFonts w:cs="Arial"/>
                <w:highlight w:val="magenta"/>
                <w:lang w:val="en-US" w:eastAsia="zh-CN"/>
              </w:rPr>
              <w:t xml:space="preserve"> request message.</w:t>
            </w:r>
          </w:p>
        </w:tc>
      </w:tr>
      <w:tr w:rsidR="00803F32" w14:paraId="1F62E258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D8E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80FA" w14:textId="77777777" w:rsidR="00803F32" w:rsidRPr="00345402" w:rsidRDefault="00803F32" w:rsidP="00DF4019">
            <w:pPr>
              <w:spacing w:after="0"/>
              <w:rPr>
                <w:rFonts w:ascii="Arial" w:hAnsi="Arial" w:cs="Arial"/>
                <w:lang w:eastAsia="en-GB"/>
              </w:rPr>
            </w:pPr>
            <w:r w:rsidRPr="004B7380">
              <w:rPr>
                <w:rFonts w:ascii="Arial" w:hAnsi="Arial" w:cs="Arial"/>
                <w:lang w:eastAsia="en-GB"/>
              </w:rPr>
              <w:t>LTE_</w:t>
            </w:r>
            <w:r>
              <w:rPr>
                <w:rFonts w:ascii="Arial" w:hAnsi="Arial" w:cs="Arial"/>
                <w:lang w:eastAsia="en-GB"/>
              </w:rPr>
              <w:t>A_PRO</w:t>
            </w:r>
            <w:r w:rsidRPr="004B7380">
              <w:rPr>
                <w:rFonts w:ascii="Arial" w:hAnsi="Arial" w:cs="Arial"/>
                <w:lang w:eastAsia="en-GB"/>
              </w:rPr>
              <w:t>\9_2\</w:t>
            </w:r>
            <w:proofErr w:type="spellStart"/>
            <w:r w:rsidRPr="004B7380">
              <w:rPr>
                <w:rFonts w:ascii="Arial" w:hAnsi="Arial" w:cs="Arial"/>
                <w:lang w:eastAsia="en-GB"/>
              </w:rPr>
              <w:t>NAS_</w:t>
            </w:r>
            <w:r>
              <w:rPr>
                <w:rFonts w:ascii="Arial" w:hAnsi="Arial" w:cs="Arial"/>
                <w:lang w:eastAsia="en-GB"/>
              </w:rPr>
              <w:t>RACS</w:t>
            </w:r>
            <w:r w:rsidRPr="004B738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803F32" w14:paraId="17C446C2" w14:textId="77777777" w:rsidTr="00DF401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68C" w14:textId="77777777" w:rsidR="00803F32" w:rsidRDefault="00803F32" w:rsidP="00DF401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5EDB" w14:textId="519EA90F" w:rsidR="00803F32" w:rsidRPr="007F1998" w:rsidRDefault="007F1998" w:rsidP="007F1998">
            <w:pPr>
              <w:pStyle w:val="af3"/>
              <w:numPr>
                <w:ilvl w:val="0"/>
                <w:numId w:val="42"/>
              </w:numPr>
              <w:rPr>
                <w:rFonts w:ascii="Arial" w:hAnsi="Arial" w:cs="Arial"/>
                <w:highlight w:val="red"/>
                <w:lang w:eastAsia="zh-CN"/>
              </w:rPr>
            </w:pPr>
            <w:r w:rsidRPr="007F1998">
              <w:rPr>
                <w:rFonts w:ascii="Arial" w:hAnsi="Arial" w:cs="Arial" w:hint="eastAsia"/>
                <w:highlight w:val="red"/>
                <w:lang w:eastAsia="zh-CN"/>
              </w:rPr>
              <w:t>R</w:t>
            </w:r>
            <w:r w:rsidRPr="007F1998">
              <w:rPr>
                <w:rFonts w:ascii="Arial" w:hAnsi="Arial" w:cs="Arial"/>
                <w:highlight w:val="red"/>
                <w:lang w:eastAsia="zh-CN"/>
              </w:rPr>
              <w:t>eje</w:t>
            </w:r>
            <w:r w:rsidR="006028BB">
              <w:rPr>
                <w:rFonts w:ascii="Arial" w:hAnsi="Arial" w:cs="Arial"/>
                <w:highlight w:val="red"/>
                <w:lang w:eastAsia="zh-CN"/>
              </w:rPr>
              <w:t>c</w:t>
            </w:r>
            <w:r w:rsidRPr="007F1998">
              <w:rPr>
                <w:rFonts w:ascii="Arial" w:hAnsi="Arial" w:cs="Arial"/>
                <w:highlight w:val="red"/>
                <w:lang w:eastAsia="zh-CN"/>
              </w:rPr>
              <w:t xml:space="preserve">ted, this change is inconsistent with the </w:t>
            </w:r>
            <w:r>
              <w:rPr>
                <w:rFonts w:ascii="Arial" w:hAnsi="Arial" w:cs="Arial"/>
                <w:highlight w:val="red"/>
                <w:lang w:eastAsia="zh-CN"/>
              </w:rPr>
              <w:t>test case</w:t>
            </w:r>
            <w:r w:rsidRPr="007F1998">
              <w:rPr>
                <w:rFonts w:ascii="Arial" w:hAnsi="Arial" w:cs="Arial"/>
                <w:highlight w:val="red"/>
                <w:lang w:eastAsia="zh-CN"/>
              </w:rPr>
              <w:t>.</w:t>
            </w:r>
          </w:p>
          <w:p w14:paraId="67248FCB" w14:textId="0F0C7D2C" w:rsidR="007F1998" w:rsidRPr="006028BB" w:rsidRDefault="006028BB" w:rsidP="006028BB">
            <w:pPr>
              <w:pStyle w:val="af3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6028BB"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7F1998" w:rsidRPr="006028BB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  <w:p w14:paraId="1277C4C4" w14:textId="4EC87260" w:rsidR="007F1998" w:rsidRPr="007F1998" w:rsidRDefault="007F1998" w:rsidP="007F1998">
            <w:pPr>
              <w:pStyle w:val="af3"/>
              <w:numPr>
                <w:ilvl w:val="0"/>
                <w:numId w:val="42"/>
              </w:numPr>
              <w:rPr>
                <w:rFonts w:ascii="Arial" w:hAnsi="Arial" w:cs="Arial"/>
                <w:highlight w:val="red"/>
                <w:lang w:eastAsia="zh-CN"/>
              </w:rPr>
            </w:pPr>
            <w:bookmarkStart w:id="15" w:name="_GoBack"/>
            <w:r w:rsidRPr="007F1998">
              <w:rPr>
                <w:rFonts w:ascii="Arial" w:hAnsi="Arial" w:cs="Arial" w:hint="eastAsia"/>
                <w:highlight w:val="red"/>
                <w:lang w:eastAsia="zh-CN"/>
              </w:rPr>
              <w:t>R</w:t>
            </w:r>
            <w:r w:rsidRPr="007F1998">
              <w:rPr>
                <w:rFonts w:ascii="Arial" w:hAnsi="Arial" w:cs="Arial"/>
                <w:highlight w:val="red"/>
                <w:lang w:eastAsia="zh-CN"/>
              </w:rPr>
              <w:t>eje</w:t>
            </w:r>
            <w:r w:rsidR="006028BB">
              <w:rPr>
                <w:rFonts w:ascii="Arial" w:hAnsi="Arial" w:cs="Arial"/>
                <w:highlight w:val="red"/>
                <w:lang w:eastAsia="zh-CN"/>
              </w:rPr>
              <w:t>c</w:t>
            </w:r>
            <w:r w:rsidRPr="007F1998">
              <w:rPr>
                <w:rFonts w:ascii="Arial" w:hAnsi="Arial" w:cs="Arial"/>
                <w:highlight w:val="red"/>
                <w:lang w:eastAsia="zh-CN"/>
              </w:rPr>
              <w:t>ted</w:t>
            </w:r>
            <w:bookmarkEnd w:id="15"/>
            <w:r w:rsidRPr="007F1998">
              <w:rPr>
                <w:rFonts w:ascii="Arial" w:hAnsi="Arial" w:cs="Arial"/>
                <w:highlight w:val="red"/>
                <w:lang w:eastAsia="zh-CN"/>
              </w:rPr>
              <w:t xml:space="preserve">, this change is inconsistent with the </w:t>
            </w:r>
            <w:r>
              <w:rPr>
                <w:rFonts w:ascii="Arial" w:hAnsi="Arial" w:cs="Arial"/>
                <w:highlight w:val="red"/>
                <w:lang w:eastAsia="zh-CN"/>
              </w:rPr>
              <w:t>R5-241690 agreed at RAN5#102.</w:t>
            </w:r>
          </w:p>
        </w:tc>
      </w:tr>
    </w:tbl>
    <w:p w14:paraId="5FDB32C0" w14:textId="77777777" w:rsidR="00803F32" w:rsidRDefault="00803F32" w:rsidP="00803F32">
      <w:pPr>
        <w:rPr>
          <w:lang w:val="en-US" w:eastAsia="zh-CN"/>
        </w:rPr>
      </w:pPr>
    </w:p>
    <w:p w14:paraId="7736EB61" w14:textId="77777777" w:rsidR="00803F32" w:rsidRPr="00717CA8" w:rsidRDefault="00803F32" w:rsidP="00803F3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0F0DD3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function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fl_TC_9_2_5_1_Body() runs on EUTRA_PTC</w:t>
      </w:r>
    </w:p>
    <w:p w14:paraId="0362DC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2A64ED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12C794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35A8C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F99DC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C9AAF5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54487C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1A80F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D348A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4495C60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SwitchOnUEandStartIP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0DA61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4DBF6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559F59A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f_EUTRA_RRC_ConnEst_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DefWithNas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D3EF3F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3215F0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2489B9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686B5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(NORMAL),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28F62B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701473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GetPdnType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57161AC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 (v_NAS_Ind.Pdu.Msg.aTTACH_REQUEST.ueRadioCapIdAvailability.availability, '001'B)) { //prose CR needed.</w:t>
      </w:r>
    </w:p>
    <w:p w14:paraId="060EA3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2");</w:t>
      </w:r>
    </w:p>
    <w:p w14:paraId="7A9DAA1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D92C12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3-4"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2096AD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4E55446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6(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82DEC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4C47C6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0E4FCD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3BC4AF4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38420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7EE7C69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1CBBC02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SecurityCap5G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9C7F59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72525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:= f_EUTRA_NAS_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ActivateSecurity(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eutra_CellA,v_AuthParams,-,true,true,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714E27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74029B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238C7C4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'01000000000010'O))) {</w:t>
      </w:r>
    </w:p>
    <w:p w14:paraId="5F88E8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224ED9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46014A8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3A956C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176C27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140F7A7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30D91CC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4314B4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221552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"Steps 7-11"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3CCB72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2F9A071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0DD2B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a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ATTACH ACCEPT message with a new UE radio capability ID 2.</w:t>
      </w:r>
    </w:p>
    <w:p w14:paraId="045AAC6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"Steps 13-16"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593A13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performed.//step15 is done before this.</w:t>
      </w:r>
    </w:p>
    <w:p w14:paraId="2B9B7EC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IdToSend(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valueof(cs_UERadioCapId('66'O, '01000000000020'O)));</w:t>
      </w:r>
    </w:p>
    <w:p w14:paraId="075ACDE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18b1(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eutra_CellA,v_NAS_Ind,v_NasCountUL);</w:t>
      </w:r>
    </w:p>
    <w:p w14:paraId="41996F8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657933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:-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Cell A as the "Non-Suitable cell".- Cell B as a "Serving cell".</w:t>
      </w:r>
    </w:p>
    <w:p w14:paraId="58B849C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0F411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E54B3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2797A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797060C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73C96F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786D4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1904233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4EC6DAB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DC105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 (v_NAS_Ind.Pdu.Msg.tRACKING_AREA_UPDATE_REQUEST.ueRadioCapIdAvailability.availability, '001'B)) { //prose CR needed.</w:t>
      </w:r>
    </w:p>
    <w:p w14:paraId="30F559F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18");</w:t>
      </w:r>
    </w:p>
    <w:p w14:paraId="4F89A11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}</w:t>
      </w:r>
    </w:p>
    <w:p w14:paraId="6DF5BDF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0785283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19"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A65638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3EA83B2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20"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6F27D2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2FB8BC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:= f_EUTRA_NAS_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ActivateSecurity(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eutra_CellB,v_AuthParams,-,</w:t>
      </w:r>
      <w:r w:rsidRPr="001F5FE1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true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,false, v_NAS_Ind.Pdu.Msg.tRACKING_AREA_UPDATE_REQUEST.ueRadioCapIdAvailability);</w:t>
      </w:r>
    </w:p>
    <w:p w14:paraId="5D1DB6F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800CA0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3153D7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'01000000000020'O))) {</w:t>
      </w:r>
    </w:p>
    <w:p w14:paraId="787372C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00071F6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C4D581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2E3831E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CDE8AE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4084D8E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4380F25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4DE2C8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A5F1BF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DC0ECA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7D42E02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99D7E0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79F887D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4E7F3C6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023C65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23"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208064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68E6C06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770B0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93B597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:-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Cell B as the "Non-Suitable cell".- Cell G as a "Serving cell".</w:t>
      </w:r>
    </w:p>
    <w:p w14:paraId="34E46F5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A913F0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12B5C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78602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5B1397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9B333B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AD2EB3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58955AC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74C7F23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5A4CA41" w14:textId="77777777" w:rsidR="00803F32" w:rsidRPr="00AF1248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if</w:t>
      </w:r>
      <w:proofErr w:type="gram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(match (v_NAS_Ind.Pdu.Msg.tRACKING_AREA_UPDATE_REQUEST.ueRadioCapIdAvailability.availability, '000'B)) { //prose CR needed.</w:t>
      </w:r>
    </w:p>
    <w:p w14:paraId="0DEFED2B" w14:textId="77777777" w:rsidR="00803F32" w:rsidRPr="00AF1248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 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</w:t>
      </w:r>
      <w:proofErr w:type="gram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PreliminaryPass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</w:t>
      </w:r>
      <w:proofErr w:type="gram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__FILE__, __LINE__, "Step 25");</w:t>
      </w:r>
    </w:p>
    <w:p w14:paraId="486A3E0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}</w:t>
      </w:r>
    </w:p>
    <w:p w14:paraId="2EDA36E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47859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1812A9E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0C38B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32E98B3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448FA8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'000'B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56414F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295045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49D4B2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FCD2515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7C1486A5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A7E5710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1BDEC2AD" w14:textId="77777777" w:rsidR="00803F32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BDF33B9" w14:textId="77777777" w:rsidR="00803F32" w:rsidRPr="00717CA8" w:rsidRDefault="00803F32" w:rsidP="00803F32">
      <w:pPr>
        <w:spacing w:after="0"/>
        <w:rPr>
          <w:rFonts w:ascii="Arial" w:hAnsi="Arial" w:cs="Arial"/>
          <w:b/>
          <w:lang w:val="pt-BR" w:eastAsia="en-GB"/>
        </w:rPr>
      </w:pPr>
    </w:p>
    <w:p w14:paraId="4CD027F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function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fl_TC_9_2_5_1_Body() runs on EUTRA_PTC</w:t>
      </w:r>
    </w:p>
    <w:p w14:paraId="689AB7F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290CB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ED638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EPS_BearerContextStatus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910E12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7997EB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69EF02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(omit)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A6FA81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8903C5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068BCF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switched on.</w:t>
      </w:r>
    </w:p>
    <w:p w14:paraId="6D2608E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SwitchOnUEandStartIP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730501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37DA25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ATTACH REQUEST message on Cell A?</w:t>
      </w:r>
    </w:p>
    <w:p w14:paraId="45C942C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f_EUTRA_RRC_ConnEst_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DefWithNas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51403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E256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51822E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FFA7C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(NORMAL),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5FD5199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42D59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GetPdnType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5808329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 (v_NAS_Ind.Pdu.Msg.aTTACH_REQUEST.ueRadioCapIdAvailability.availability, '001'B)) { //prose CR needed.</w:t>
      </w:r>
    </w:p>
    <w:p w14:paraId="4D89513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2");</w:t>
      </w:r>
    </w:p>
    <w:p w14:paraId="27FDE2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1E37C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3-4"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F2981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5-6 of the generic procedure for UE registration specified in TS 36.508 subclause 4.5.2.3 are performed.</w:t>
      </w:r>
    </w:p>
    <w:p w14:paraId="164E30F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f_EUTRA_InitialRegistration_Step5_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6(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0B9000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6442919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8D721A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20338D9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4CBA5F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1?</w:t>
      </w:r>
    </w:p>
    <w:p w14:paraId="43AB7D0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ispresent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24E75BB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v_AuthParams.NAS_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SecurityCap5G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v_NAS_Ind.Pdu.Msg.aTTACH_REQUEST.ueAddSecurityCap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AB658D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7B166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:= f_EUTRA_NAS_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ActivateSecurity(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eutra_CellA,v_AuthParams,-,true,true,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16851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53FDAFB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64B7EF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'01000000000010'O))) {</w:t>
      </w:r>
    </w:p>
    <w:p w14:paraId="595372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715D448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221A3A8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6343CD9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B3217E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BCCE0A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6");</w:t>
      </w:r>
    </w:p>
    <w:p w14:paraId="4DD31C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6F22B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7663C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"Steps 7-11"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DDBC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9-13 of the generic procedure for UE registration specified in TS 36.508 subclause 4.5.2.3 are performed.</w:t>
      </w:r>
    </w:p>
    <w:p w14:paraId="2889EF9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EB9E98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a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ATTACH ACCEPT message with a new UE radio capability ID 2.</w:t>
      </w:r>
    </w:p>
    <w:p w14:paraId="4D416A5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"Steps 13-16"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1995436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//Steps 15-18 of the generic procedure for UE registration specified in TS 36.508 subclause 4.5.2.3 are performed.//step15 is done before this.</w:t>
      </w:r>
    </w:p>
    <w:p w14:paraId="524075D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f_EUTRA_MobileInfo_SetRACS_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IdToSend(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valueof(cs_UERadioCapId('66'O, '01000000000020'O)));</w:t>
      </w:r>
    </w:p>
    <w:p w14:paraId="0DF53A8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18b1(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eutra_CellA,v_NAS_Ind,v_NasCountUL);</w:t>
      </w:r>
    </w:p>
    <w:p w14:paraId="13D3383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91F7FE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:-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Cell A as the "Non-Suitable cell".- Cell B as a "Serving cell".</w:t>
      </w:r>
    </w:p>
    <w:p w14:paraId="387A7B1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DCFEC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CBE517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C474B9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062CD80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167253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D0A43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3DDA02D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FAC1F9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943C44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 (v_NAS_Ind.Pdu.Msg.tRACKING_AREA_UPDATE_REQUEST.ueRadioCapIdAvailability.availability, '001'B)) { //prose CR needed.</w:t>
      </w:r>
    </w:p>
    <w:p w14:paraId="77CCF60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18");</w:t>
      </w:r>
    </w:p>
    <w:p w14:paraId="0D06A9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39BE0F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E1387C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19"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E4CC1C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NAS SECURITY MODE COMMAND message requesting UE radio capability ID.</w:t>
      </w:r>
    </w:p>
    <w:p w14:paraId="11B292A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20"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AB12D0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transmit a NAS SECURITY MODE COMPLETE message including UE radio capability ID 2?</w:t>
      </w:r>
    </w:p>
    <w:p w14:paraId="4A19DC0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:= f_EUTRA_NAS_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ActivateSecurity(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eutra_CellB,v_AuthParams,-,</w:t>
      </w:r>
      <w:r w:rsidRPr="001F5FE1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omit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,false, v_NAS_Ind.Pdu.Msg.tRACKING_AREA_UPDATE_REQUEST.ueRadioCapIdAvailability);</w:t>
      </w:r>
    </w:p>
    <w:p w14:paraId="5D1BF5D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14B394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849208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('66'O, '01000000000020'O))) {</w:t>
      </w:r>
    </w:p>
    <w:p w14:paraId="38709C4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5328181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 else {</w:t>
      </w:r>
    </w:p>
    <w:p w14:paraId="44315BC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349B0CA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3B414C5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53199D9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__FILE__, __LINE__, "Step 20");</w:t>
      </w:r>
    </w:p>
    <w:p w14:paraId="18C04FE0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4C514E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7C085B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21"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FD5969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6FFFF187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22"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48E1C8D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18E2E99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54287855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2F9D485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23"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FED2E49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091589F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A5A0A8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24"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B53331E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configures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:-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Cell B as the "Non-Suitable cell".- Cell G as a "Serving cell".</w:t>
      </w:r>
    </w:p>
    <w:p w14:paraId="11DCB75B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eutra_CellB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tsc_NonSuitableCellRS_EPRE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B72CD0A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SetCellPower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tsc_ServingCellRS_EPRE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E30CE3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25"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163650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UE include UE radio capability availability indication in TRACKING AREA UPDATE REQUEST message?</w:t>
      </w:r>
    </w:p>
    <w:p w14:paraId="2D268F1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Ind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= f_EUTRA_TrackingAreaUpdate_Step1_3(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B4D0468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4AEDE74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NORMAL,</w:t>
      </w:r>
    </w:p>
    <w:p w14:paraId="1398C55C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?,</w:t>
      </w:r>
    </w:p>
    <w:p w14:paraId="66D81D4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F3488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C443706" w14:textId="77777777" w:rsidR="00AF1248" w:rsidRPr="00AF1248" w:rsidRDefault="00803F32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</w:t>
      </w:r>
      <w:proofErr w:type="gramStart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AuthParams</w:t>
      </w:r>
      <w:proofErr w:type="spellEnd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:</w:t>
      </w:r>
      <w:proofErr w:type="gramEnd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= </w:t>
      </w:r>
      <w:proofErr w:type="spellStart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f_EUTRA_Security_Get</w:t>
      </w:r>
      <w:proofErr w:type="spellEnd"/>
      <w:r w:rsidR="00AF1248"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();</w:t>
      </w:r>
    </w:p>
    <w:p w14:paraId="5FFFE8A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//@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siclog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"Step 25A"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siclog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@</w:t>
      </w:r>
    </w:p>
    <w:p w14:paraId="778D11BA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//The SS transmits a NAS SECURITY MODE COMMAND message requesting UE radio capability ID.</w:t>
      </w:r>
    </w:p>
    <w:p w14:paraId="79EDFC3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//@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siclog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"Step 25B"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siclog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@</w:t>
      </w:r>
    </w:p>
    <w:p w14:paraId="39F19655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//Check: Does the UE transmit a NAS SECURITY MODE COMPLETE message including UE radio capability ID 2?</w:t>
      </w:r>
    </w:p>
    <w:p w14:paraId="04211852" w14:textId="7C49F59C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v_NasCountUL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:= f_EUTRA_NAS_</w:t>
      </w:r>
      <w:proofErr w:type="gram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ActivateSecurity(</w:t>
      </w:r>
      <w:proofErr w:type="gram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eutra_Cell</w:t>
      </w:r>
      <w:r w:rsidR="0076733E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G</w:t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,v_AuthParams,-,omit,false, v_NAS_Ind.Pdu.Msg.tRACKING_AREA_UPDATE_REQUEST.ueRadioCapIdAvailability);</w:t>
      </w:r>
    </w:p>
    <w:p w14:paraId="04AEA250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</w:t>
      </w:r>
      <w:proofErr w:type="gram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:</w:t>
      </w:r>
      <w:proofErr w:type="gram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=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f_EUTRA_MobileInfo_GetRxdRACS_Id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();</w:t>
      </w:r>
    </w:p>
    <w:p w14:paraId="3A958418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gram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if</w:t>
      </w:r>
      <w:proofErr w:type="gram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isvalue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)) {</w:t>
      </w:r>
    </w:p>
    <w:p w14:paraId="14F96CEE" w14:textId="7A7CC3A9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</w:t>
      </w:r>
      <w:proofErr w:type="gram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if</w:t>
      </w:r>
      <w:proofErr w:type="gram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(match(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valueof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v_UERadioCapId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), </w:t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cs_UERadioCapId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('66'O, </w:t>
      </w:r>
      <w:r w:rsidR="0076733E" w:rsidRPr="0076733E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'00?????????'O</w:t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))) {</w:t>
      </w:r>
    </w:p>
    <w:p w14:paraId="3FD4A2A1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</w:t>
      </w:r>
      <w:proofErr w:type="gram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PreliminaryPass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</w:t>
      </w:r>
      <w:proofErr w:type="gram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__FILE__, __LINE__, "Step 25B");</w:t>
      </w:r>
    </w:p>
    <w:p w14:paraId="5B6FCEDB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} else {</w:t>
      </w:r>
    </w:p>
    <w:p w14:paraId="6B5F95A0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</w:t>
      </w:r>
      <w:proofErr w:type="gram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SetVerdictFailOrInconc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</w:t>
      </w:r>
      <w:proofErr w:type="gram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__FILE__, __LINE__, "Step25B: UE reported Network-assigned UE radio capability ID");</w:t>
      </w:r>
    </w:p>
    <w:p w14:paraId="4CFC14CF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 xml:space="preserve">  }</w:t>
      </w:r>
    </w:p>
    <w:p w14:paraId="7DB7226F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  <w:t>} else {</w:t>
      </w:r>
    </w:p>
    <w:p w14:paraId="75B10956" w14:textId="77777777" w:rsidR="00AF1248" w:rsidRP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ab/>
      </w:r>
      <w:proofErr w:type="spell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f_EUTRA_</w:t>
      </w:r>
      <w:proofErr w:type="gramStart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PreliminaryPass</w:t>
      </w:r>
      <w:proofErr w:type="spell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(</w:t>
      </w:r>
      <w:proofErr w:type="gramEnd"/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__FILE__, __LINE__, "Step 25B");</w:t>
      </w:r>
    </w:p>
    <w:p w14:paraId="3D51B008" w14:textId="77777777" w:rsidR="00AF1248" w:rsidRDefault="00AF1248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F1248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}</w:t>
      </w:r>
    </w:p>
    <w:p w14:paraId="12DBA81E" w14:textId="5B96A556" w:rsidR="00803F32" w:rsidRPr="00D22ADC" w:rsidRDefault="00803F32" w:rsidP="00AF12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26"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FCD4EC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transmits a TRACKING AREA UPDATE ACCEPT message.</w:t>
      </w:r>
    </w:p>
    <w:p w14:paraId="5253235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27"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A80C482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transmits a TRACKING AREA UPDATE COMPLETE message.</w:t>
      </w:r>
    </w:p>
    <w:p w14:paraId="18FF96A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= v_NAS_Ind.Pdu.Msg.tRACKING_AREA_UPDATE_REQUEST.epsBearerContextStatus;</w:t>
      </w:r>
    </w:p>
    <w:p w14:paraId="20426B71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f_EUTRA_TrackingAreaUpdate_Accept_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Complete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f_EUTRA_CellInfo_GetGuti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'00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 w:rsidRPr="00D22AD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'B</w:t>
      </w: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v_EPS_ContextStatus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v_NAS_Ind.Pdu.Msg.tRACKING_AREA_UPDATE_REQUEST.addUpdateType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, NORMAL);</w:t>
      </w:r>
    </w:p>
    <w:p w14:paraId="2F20966F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28"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037E5A3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RRC connection.</w:t>
      </w:r>
    </w:p>
    <w:p w14:paraId="4B71525D" w14:textId="77777777" w:rsidR="00803F32" w:rsidRPr="00D22ADC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f_EUTRA_RRC_</w:t>
      </w:r>
      <w:proofErr w:type="gramStart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ConnectionRelease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eutra_CellG</w:t>
      </w:r>
      <w:proofErr w:type="spellEnd"/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571A3CF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22ADC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fl_TC_9_2_5_1_Body</w:t>
      </w:r>
    </w:p>
    <w:p w14:paraId="03A616DE" w14:textId="77777777" w:rsidR="00803F32" w:rsidRDefault="00803F32" w:rsidP="00803F3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C7EDE3" w14:textId="77777777" w:rsidR="00803F32" w:rsidRPr="00045309" w:rsidRDefault="00803F32" w:rsidP="00803F32">
      <w:pPr>
        <w:spacing w:after="0"/>
      </w:pPr>
    </w:p>
    <w:p w14:paraId="391BCBE1" w14:textId="039A5C38" w:rsidR="00007D89" w:rsidRPr="003C4E4F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420851E3" w:rsidR="00662A05" w:rsidRPr="003C4E4F" w:rsidRDefault="00662A05" w:rsidP="00662A05">
      <w:pPr>
        <w:rPr>
          <w:rFonts w:ascii="Arial" w:hAnsi="Arial" w:cs="Arial"/>
          <w:b/>
        </w:rPr>
      </w:pPr>
      <w:bookmarkStart w:id="16" w:name="_Toc122434494"/>
      <w:bookmarkStart w:id="17" w:name="_Toc295288971"/>
      <w:bookmarkStart w:id="18" w:name="_Toc325725666"/>
      <w:r w:rsidRPr="003C4E4F">
        <w:rPr>
          <w:rFonts w:ascii="Arial" w:hAnsi="Arial" w:cs="Arial"/>
        </w:rPr>
        <w:t xml:space="preserve">The </w:t>
      </w:r>
      <w:r w:rsidR="0089287F" w:rsidRPr="0089287F">
        <w:rPr>
          <w:rFonts w:ascii="Arial" w:hAnsi="Arial" w:cs="Arial"/>
        </w:rPr>
        <w:t xml:space="preserve">test case implementation was executed with Integrity and ciphering enabled using </w:t>
      </w:r>
      <w:r w:rsidR="00803F32">
        <w:rPr>
          <w:rFonts w:ascii="Arial" w:hAnsi="Arial" w:cs="Arial"/>
        </w:rPr>
        <w:t>LTE FDD</w:t>
      </w:r>
      <w:r w:rsidR="0089287F" w:rsidRPr="0089287F">
        <w:rPr>
          <w:rFonts w:ascii="Arial" w:hAnsi="Arial" w:cs="Arial"/>
        </w:rPr>
        <w:t xml:space="preserve"> band</w:t>
      </w:r>
      <w:r w:rsidR="00803F32">
        <w:rPr>
          <w:rFonts w:ascii="Arial" w:hAnsi="Arial" w:cs="Arial"/>
        </w:rPr>
        <w:t xml:space="preserve"> 4</w:t>
      </w:r>
      <w:r w:rsidR="0089287F" w:rsidRPr="0089287F">
        <w:rPr>
          <w:rFonts w:ascii="Arial" w:hAnsi="Arial" w:cs="Arial"/>
        </w:rPr>
        <w:t xml:space="preserve">. 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51982591"/>
      <w:r w:rsidRPr="003C4E4F">
        <w:rPr>
          <w:rFonts w:cs="Arial"/>
          <w:b/>
        </w:rPr>
        <w:lastRenderedPageBreak/>
        <w:t>Execution Log Files</w:t>
      </w:r>
      <w:bookmarkEnd w:id="16"/>
      <w:bookmarkEnd w:id="17"/>
      <w:bookmarkEnd w:id="18"/>
      <w:bookmarkEnd w:id="19"/>
      <w:bookmarkEnd w:id="20"/>
    </w:p>
    <w:p w14:paraId="3F4DE0CB" w14:textId="513DB50F" w:rsidR="00007D89" w:rsidRPr="003C4E4F" w:rsidRDefault="00803F32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51982592"/>
      <w:bookmarkStart w:id="22" w:name="_Hlk120026754"/>
      <w:r>
        <w:rPr>
          <w:rStyle w:val="af5"/>
        </w:rPr>
        <w:t>Samsung Shannon S5E9945ERD UE</w:t>
      </w:r>
      <w:bookmarkEnd w:id="21"/>
    </w:p>
    <w:bookmarkEnd w:id="22"/>
    <w:p w14:paraId="29B59B52" w14:textId="7E3997FD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03F32" w:rsidRPr="00803F32">
        <w:rPr>
          <w:rFonts w:ascii="Arial" w:hAnsi="Arial" w:cs="Arial"/>
        </w:rPr>
        <w:t>Samsung Shannon S5E9945ERD 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5C450632" w:rsidR="00662A05" w:rsidRPr="003C4E4F" w:rsidRDefault="007C2DFB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62A05" w:rsidRPr="003C4E4F">
        <w:rPr>
          <w:rFonts w:ascii="Arial" w:hAnsi="Arial" w:cs="Arial"/>
        </w:rPr>
        <w:t>TC</w:t>
      </w:r>
      <w:r w:rsidR="0089287F">
        <w:rPr>
          <w:rFonts w:ascii="Arial" w:hAnsi="Arial" w:cs="Arial"/>
        </w:rPr>
        <w:t>_</w:t>
      </w:r>
      <w:r w:rsidR="00803F32">
        <w:rPr>
          <w:rFonts w:ascii="Arial" w:hAnsi="Arial" w:cs="Arial"/>
        </w:rPr>
        <w:t>9_2_5_1</w:t>
      </w:r>
      <w:r w:rsidR="00662A05" w:rsidRPr="003C4E4F">
        <w:rPr>
          <w:rFonts w:ascii="Arial" w:hAnsi="Arial" w:cs="Arial"/>
        </w:rPr>
        <w:t>_LOG.</w:t>
      </w:r>
      <w:r w:rsidR="00302E5D">
        <w:rPr>
          <w:rFonts w:ascii="Arial" w:hAnsi="Arial" w:cs="Arial"/>
        </w:rPr>
        <w:t>x</w:t>
      </w:r>
      <w:r w:rsidR="00662A05"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054AC39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803F32">
        <w:rPr>
          <w:rFonts w:ascii="Arial" w:hAnsi="Arial" w:cs="Arial"/>
        </w:rPr>
        <w:t>9_2_5_1</w:t>
      </w:r>
      <w:r w:rsidR="0089287F" w:rsidRPr="003C4E4F">
        <w:rPr>
          <w:rFonts w:ascii="Arial" w:hAnsi="Arial" w:cs="Arial"/>
        </w:rPr>
        <w:t xml:space="preserve"> 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302E5D">
        <w:rPr>
          <w:rFonts w:ascii="Arial" w:hAnsi="Arial" w:cs="Arial"/>
        </w:rPr>
        <w:t>t</w:t>
      </w:r>
      <w:r w:rsidR="00662A05" w:rsidRPr="003C4E4F">
        <w:rPr>
          <w:rFonts w:ascii="Arial" w:hAnsi="Arial" w:cs="Arial"/>
        </w:rPr>
        <w:t>x</w:t>
      </w:r>
      <w:r w:rsidR="00302E5D">
        <w:rPr>
          <w:rFonts w:ascii="Arial" w:hAnsi="Arial" w:cs="Arial"/>
        </w:rPr>
        <w:t>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51982593"/>
      <w:r w:rsidRPr="003C4E4F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9A90214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</w:t>
            </w:r>
            <w:r w:rsidR="0089287F">
              <w:rPr>
                <w:rFonts w:ascii="Arial" w:hAnsi="Arial" w:cs="Arial"/>
                <w:bCs/>
                <w:szCs w:val="22"/>
              </w:rPr>
              <w:t>40</w:t>
            </w:r>
            <w:r w:rsidR="00B71634">
              <w:rPr>
                <w:rFonts w:ascii="Arial" w:hAnsi="Arial" w:cs="Arial"/>
                <w:bCs/>
                <w:szCs w:val="22"/>
              </w:rPr>
              <w:t>216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803F32">
              <w:rPr>
                <w:rFonts w:ascii="Arial" w:hAnsi="Arial" w:cs="Arial"/>
                <w:bCs/>
                <w:szCs w:val="22"/>
              </w:rPr>
              <w:t>LTE NAS RACS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803F32">
              <w:rPr>
                <w:rFonts w:ascii="Arial" w:hAnsi="Arial" w:cs="Arial"/>
                <w:bCs/>
                <w:szCs w:val="22"/>
              </w:rPr>
              <w:t>9.2.5.1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8C811" w14:textId="77777777" w:rsidR="0056670E" w:rsidRDefault="0056670E">
      <w:r>
        <w:separator/>
      </w:r>
    </w:p>
  </w:endnote>
  <w:endnote w:type="continuationSeparator" w:id="0">
    <w:p w14:paraId="25623686" w14:textId="77777777" w:rsidR="0056670E" w:rsidRDefault="00566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333D5" w14:textId="77777777" w:rsidR="0056670E" w:rsidRDefault="0056670E">
      <w:r>
        <w:separator/>
      </w:r>
    </w:p>
  </w:footnote>
  <w:footnote w:type="continuationSeparator" w:id="0">
    <w:p w14:paraId="4E851C9F" w14:textId="77777777" w:rsidR="0056670E" w:rsidRDefault="00566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B2B9D"/>
    <w:multiLevelType w:val="hybridMultilevel"/>
    <w:tmpl w:val="CE3A297C"/>
    <w:lvl w:ilvl="0" w:tplc="97CCD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827F1"/>
    <w:multiLevelType w:val="hybridMultilevel"/>
    <w:tmpl w:val="BCF0D1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19"/>
  </w:num>
  <w:num w:numId="7">
    <w:abstractNumId w:val="12"/>
  </w:num>
  <w:num w:numId="8">
    <w:abstractNumId w:val="37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16"/>
  </w:num>
  <w:num w:numId="12">
    <w:abstractNumId w:val="2"/>
  </w:num>
  <w:num w:numId="13">
    <w:abstractNumId w:val="10"/>
  </w:num>
  <w:num w:numId="14">
    <w:abstractNumId w:val="35"/>
  </w:num>
  <w:num w:numId="15">
    <w:abstractNumId w:val="8"/>
  </w:num>
  <w:num w:numId="16">
    <w:abstractNumId w:val="7"/>
  </w:num>
  <w:num w:numId="17">
    <w:abstractNumId w:val="21"/>
  </w:num>
  <w:num w:numId="18">
    <w:abstractNumId w:val="25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14"/>
  </w:num>
  <w:num w:numId="22">
    <w:abstractNumId w:val="3"/>
  </w:num>
  <w:num w:numId="23">
    <w:abstractNumId w:val="18"/>
  </w:num>
  <w:num w:numId="24">
    <w:abstractNumId w:val="0"/>
  </w:num>
  <w:num w:numId="25">
    <w:abstractNumId w:val="22"/>
  </w:num>
  <w:num w:numId="26">
    <w:abstractNumId w:val="30"/>
  </w:num>
  <w:num w:numId="27">
    <w:abstractNumId w:val="11"/>
  </w:num>
  <w:num w:numId="28">
    <w:abstractNumId w:val="31"/>
  </w:num>
  <w:num w:numId="29">
    <w:abstractNumId w:val="1"/>
  </w:num>
  <w:num w:numId="30">
    <w:abstractNumId w:val="26"/>
  </w:num>
  <w:num w:numId="31">
    <w:abstractNumId w:val="32"/>
  </w:num>
  <w:num w:numId="32">
    <w:abstractNumId w:val="23"/>
  </w:num>
  <w:num w:numId="33">
    <w:abstractNumId w:val="36"/>
  </w:num>
  <w:num w:numId="34">
    <w:abstractNumId w:val="6"/>
  </w:num>
  <w:num w:numId="35">
    <w:abstractNumId w:val="28"/>
  </w:num>
  <w:num w:numId="36">
    <w:abstractNumId w:val="29"/>
  </w:num>
  <w:num w:numId="37">
    <w:abstractNumId w:val="24"/>
  </w:num>
  <w:num w:numId="38">
    <w:abstractNumId w:val="4"/>
  </w:num>
  <w:num w:numId="39">
    <w:abstractNumId w:val="20"/>
  </w:num>
  <w:num w:numId="40">
    <w:abstractNumId w:val="15"/>
  </w:num>
  <w:num w:numId="41">
    <w:abstractNumId w:val="1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3E4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D77C6"/>
    <w:rsid w:val="001E41F3"/>
    <w:rsid w:val="001E70B3"/>
    <w:rsid w:val="001E790C"/>
    <w:rsid w:val="001F230F"/>
    <w:rsid w:val="001F5FE1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C5EDC"/>
    <w:rsid w:val="002D20DD"/>
    <w:rsid w:val="002D23B3"/>
    <w:rsid w:val="002D3344"/>
    <w:rsid w:val="002E472E"/>
    <w:rsid w:val="002E62AA"/>
    <w:rsid w:val="00302E5D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5788"/>
    <w:rsid w:val="00547111"/>
    <w:rsid w:val="005509A1"/>
    <w:rsid w:val="00552FA5"/>
    <w:rsid w:val="005550BE"/>
    <w:rsid w:val="005600CD"/>
    <w:rsid w:val="00564DEC"/>
    <w:rsid w:val="0056670E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028BB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E14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C5DEE"/>
    <w:rsid w:val="006D70C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6733E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2DFB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1998"/>
    <w:rsid w:val="007F23F8"/>
    <w:rsid w:val="007F4A08"/>
    <w:rsid w:val="007F4BD1"/>
    <w:rsid w:val="007F7259"/>
    <w:rsid w:val="00803F32"/>
    <w:rsid w:val="008040A8"/>
    <w:rsid w:val="00807591"/>
    <w:rsid w:val="00812177"/>
    <w:rsid w:val="00824F3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287F"/>
    <w:rsid w:val="00895872"/>
    <w:rsid w:val="00897AF8"/>
    <w:rsid w:val="00897CA0"/>
    <w:rsid w:val="008A0D7B"/>
    <w:rsid w:val="008A45A6"/>
    <w:rsid w:val="008A6AED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2BA0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68AD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77B8C"/>
    <w:rsid w:val="00A82FF7"/>
    <w:rsid w:val="00A86B64"/>
    <w:rsid w:val="00A94C32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1248"/>
    <w:rsid w:val="00AF7C92"/>
    <w:rsid w:val="00B00533"/>
    <w:rsid w:val="00B0233C"/>
    <w:rsid w:val="00B05D60"/>
    <w:rsid w:val="00B1188C"/>
    <w:rsid w:val="00B137DB"/>
    <w:rsid w:val="00B16609"/>
    <w:rsid w:val="00B23859"/>
    <w:rsid w:val="00B258BB"/>
    <w:rsid w:val="00B309AB"/>
    <w:rsid w:val="00B4590C"/>
    <w:rsid w:val="00B4768A"/>
    <w:rsid w:val="00B502A9"/>
    <w:rsid w:val="00B50C8D"/>
    <w:rsid w:val="00B546B3"/>
    <w:rsid w:val="00B629F0"/>
    <w:rsid w:val="00B67B97"/>
    <w:rsid w:val="00B71634"/>
    <w:rsid w:val="00B71D89"/>
    <w:rsid w:val="00B75659"/>
    <w:rsid w:val="00B75D8F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0B45"/>
    <w:rsid w:val="00BF3FD4"/>
    <w:rsid w:val="00C00466"/>
    <w:rsid w:val="00C02433"/>
    <w:rsid w:val="00C04F56"/>
    <w:rsid w:val="00C12327"/>
    <w:rsid w:val="00C13872"/>
    <w:rsid w:val="00C17EED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46B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5FA7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01C7"/>
    <w:rsid w:val="00E020D6"/>
    <w:rsid w:val="00E06529"/>
    <w:rsid w:val="00E10C97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2B69"/>
    <w:rsid w:val="00E637C8"/>
    <w:rsid w:val="00E704C5"/>
    <w:rsid w:val="00E70962"/>
    <w:rsid w:val="00E73E35"/>
    <w:rsid w:val="00E75219"/>
    <w:rsid w:val="00E770EE"/>
    <w:rsid w:val="00E83FEF"/>
    <w:rsid w:val="00E8663C"/>
    <w:rsid w:val="00E973AE"/>
    <w:rsid w:val="00EA19A4"/>
    <w:rsid w:val="00EA27A7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316F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71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D3CB2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  <w:style w:type="paragraph" w:styleId="af4">
    <w:name w:val="Normal (Web)"/>
    <w:basedOn w:val="a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af5">
    <w:name w:val="Strong"/>
    <w:basedOn w:val="a0"/>
    <w:uiPriority w:val="22"/>
    <w:qFormat/>
    <w:rsid w:val="00803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F6462-B2B6-4F48-BDB9-519492E25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3037</Words>
  <Characters>17313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2024-03-14T08:07:00Z</dcterms:created>
  <dcterms:modified xsi:type="dcterms:W3CDTF">2024-03-14T10:54:00Z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(2)lEb8mhuxJfT/LQOrY9c76eOfEfIqrymW4WJ8wHCZ6MP/VLspPqLw3KIgj4aQX5zk0Zzcpb2C
ffTzf0mylm486r78AnKYhKmzLI3n5Y4bWBxxsXRVf374ChcljC91blQRdeCifZbelgkdA6A6
84UpPqYMFrKWdIcUuivOv93ZbRJFX+maG1ol1WKb45XsGmTiGwZND8PldekzpEx7xP2zA/id
RZsl+n+vFb+8nQDmPI</vt:lpwstr>
  </property>
  <property fmtid="{D5CDD505-2E9C-101B-9397-08002B2CF9AE}" pid="22" name="_2015_ms_pID_7253431">
    <vt:lpwstr>4+yd91ADz3L0f/UoQMBq+dKo8KPPy1/Ds8x5yOz4TcoyJgohogjJPC
+qvuz9GFBtGLl+Z/JLxoGhwRJKfB5wEFsav4lDittwkPBKrIEsoiN7SLEHlDkbgizEEItgbH
xL/iI56xvs9KXjVeKHYBqXHtxj9XwD044156YBMyb3lLmr7SfZVDKQsG67KqTfI/O/TDiuHM
u40toWYLsZCSBivU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1710318990</vt:lpwstr>
  </property>
</Properties>
</file>