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390E" w14:textId="3D988965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5872E2" w:rsidRPr="005872E2">
        <w:rPr>
          <w:rFonts w:cs="Arial"/>
          <w:b/>
          <w:bCs/>
          <w:i/>
          <w:iCs/>
          <w:sz w:val="24"/>
          <w:szCs w:val="24"/>
        </w:rPr>
        <w:t>R5s240163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728C6E0" w:rsidR="00D86314" w:rsidRPr="003C4E4F" w:rsidRDefault="005872E2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5872E2">
              <w:rPr>
                <w:rFonts w:cs="Arial"/>
                <w:b/>
                <w:bCs/>
                <w:sz w:val="24"/>
                <w:szCs w:val="24"/>
              </w:rPr>
              <w:t>3379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AABFA6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0A142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200AE2F" w:rsidR="00D86314" w:rsidRPr="003C4E4F" w:rsidRDefault="00AA18F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Correction</w:t>
            </w:r>
            <w:r w:rsidR="00B75574" w:rsidRPr="00B75574">
              <w:rPr>
                <w:rFonts w:cs="Arial"/>
              </w:rPr>
              <w:t xml:space="preserve"> of Rel-17 eNS test case 10.1.8.</w:t>
            </w:r>
            <w:r w:rsidR="00AA0AC7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BB8E7A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2F5219" w:rsidRPr="002F5219">
              <w:rPr>
                <w:rFonts w:cs="Arial"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58FB3D23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21490B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21490B">
              <w:rPr>
                <w:rFonts w:cs="Arial"/>
              </w:rPr>
              <w:t>14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425927B" w:rsidR="00D86314" w:rsidRPr="003C4E4F" w:rsidRDefault="00AA18F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C22FD8F" w:rsidR="00D86314" w:rsidRPr="0021490B" w:rsidRDefault="009A38C2" w:rsidP="0021490B">
            <w:pPr>
              <w:rPr>
                <w:rFonts w:ascii="Arial" w:hAnsi="Arial" w:cs="Arial"/>
                <w:lang w:eastAsia="zh-CN"/>
              </w:rPr>
            </w:pPr>
            <w:r w:rsidRPr="0021490B">
              <w:rPr>
                <w:rFonts w:ascii="Arial" w:hAnsi="Arial" w:cs="Arial"/>
                <w:lang w:eastAsia="zh-CN"/>
              </w:rPr>
              <w:t>At step9 and step26, in using tsc_RandomAPN will cause to set PDU type as none. So on further step at f_NR5GC_PDUSessionEstablishment need to send DNN as well to correctly evaluate tsc_RandomAPN as PDU type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163C481" w:rsidR="00D86314" w:rsidRPr="003C4E4F" w:rsidRDefault="009A38C2" w:rsidP="0021490B">
            <w:pPr>
              <w:pStyle w:val="CRCoverPage"/>
              <w:spacing w:after="0"/>
              <w:rPr>
                <w:rFonts w:cs="Arial"/>
                <w:noProof/>
              </w:rPr>
            </w:pPr>
            <w:r w:rsidRPr="009A38C2">
              <w:rPr>
                <w:rFonts w:cs="Arial"/>
                <w:lang w:eastAsia="zh-CN"/>
              </w:rPr>
              <w:t>Added cs_DNN(-, f_DomainName_Encode(valueof(tsc_RandomAPN))) on function f_NR5GC_PDUSessionEstablishment as argument.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22624B34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Test </w:t>
            </w:r>
            <w:r w:rsidR="00AA18FC">
              <w:rPr>
                <w:rFonts w:cs="Arial"/>
                <w:noProof/>
              </w:rPr>
              <w:t xml:space="preserve">may fail 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27388BA" w:rsidR="00D86314" w:rsidRPr="003C4E4F" w:rsidRDefault="00663F9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10.1.8.</w:t>
            </w:r>
            <w:r w:rsidR="004B2C4A">
              <w:rPr>
                <w:rFonts w:cs="Arial"/>
                <w:szCs w:val="18"/>
              </w:rPr>
              <w:t>2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F3E5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380A80D0" w14:textId="77777777" w:rsidR="001248F9" w:rsidRPr="00613C17" w:rsidRDefault="001248F9" w:rsidP="001248F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613C17">
        <w:rPr>
          <w:rFonts w:cs="Arial"/>
        </w:rPr>
        <w:t xml:space="preserve">This document lists all the changes needed to correct issues in the ATS </w:t>
      </w:r>
      <w:r w:rsidRPr="00613C17">
        <w:rPr>
          <w:rFonts w:cs="Arial"/>
          <w:lang w:eastAsia="ja-JP"/>
        </w:rPr>
        <w:t xml:space="preserve">iwd-TTCN3-B2022-09_D23wk49 </w:t>
      </w:r>
      <w:r w:rsidRPr="00613C17">
        <w:rPr>
          <w:rFonts w:cs="Arial"/>
        </w:rPr>
        <w:t>related to the title of this CR.</w:t>
      </w:r>
    </w:p>
    <w:p w14:paraId="05FC755F" w14:textId="77777777" w:rsidR="001248F9" w:rsidRPr="002F1211" w:rsidRDefault="001248F9" w:rsidP="001248F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 w:rsidRPr="00613C17">
        <w:rPr>
          <w:rFonts w:cs="Arial"/>
          <w:b/>
          <w:sz w:val="24"/>
          <w:lang w:eastAsia="ja-JP"/>
        </w:rPr>
        <w:t>Contact:</w:t>
      </w:r>
      <w:r w:rsidRPr="00613C17">
        <w:rPr>
          <w:rFonts w:cs="Arial"/>
          <w:b/>
          <w:sz w:val="24"/>
          <w:lang w:eastAsia="ja-JP"/>
        </w:rPr>
        <w:tab/>
      </w:r>
      <w:bookmarkStart w:id="3" w:name="_Hlk90298041"/>
      <w:r w:rsidRPr="00613C17">
        <w:rPr>
          <w:rFonts w:cs="Arial"/>
          <w:sz w:val="24"/>
          <w:lang w:eastAsia="ja-JP"/>
        </w:rPr>
        <w:t>Kalahasti, Narendra</w:t>
      </w:r>
      <w:r w:rsidRPr="00613C17">
        <w:rPr>
          <w:rFonts w:cs="Arial"/>
          <w:sz w:val="24"/>
          <w:lang w:eastAsia="ja-JP"/>
        </w:rPr>
        <w:br/>
      </w:r>
      <w:r w:rsidRPr="00613C17">
        <w:rPr>
          <w:rFonts w:cs="Arial"/>
          <w:b/>
          <w:lang w:eastAsia="ja-JP"/>
        </w:rPr>
        <w:tab/>
      </w:r>
      <w:hyperlink r:id="rId18" w:history="1">
        <w:r w:rsidRPr="00613C17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73CAA0D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A18FC" w:rsidRPr="00AA18FC">
              <w:rPr>
                <w:rFonts w:ascii="Arial" w:hAnsi="Arial" w:cs="Arial"/>
              </w:rPr>
              <w:t>fl_TC_10_1_8_</w:t>
            </w:r>
            <w:r w:rsidR="0098754A">
              <w:rPr>
                <w:rFonts w:ascii="Arial" w:hAnsi="Arial" w:cs="Arial"/>
              </w:rPr>
              <w:t>2</w:t>
            </w:r>
            <w:r w:rsidR="00AA18FC" w:rsidRPr="00AA18FC">
              <w:rPr>
                <w:rFonts w:ascii="Arial" w:hAnsi="Arial" w:cs="Arial"/>
              </w:rPr>
              <w:t xml:space="preserve">_Body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4B8" w14:textId="555313CA" w:rsidR="0098754A" w:rsidRPr="0021490B" w:rsidRDefault="008B2A50" w:rsidP="0021490B">
            <w:pPr>
              <w:rPr>
                <w:rFonts w:ascii="Arial" w:hAnsi="Arial" w:cs="Arial"/>
                <w:lang w:eastAsia="zh-CN"/>
              </w:rPr>
            </w:pPr>
            <w:r w:rsidRPr="0021490B">
              <w:rPr>
                <w:rFonts w:ascii="Arial" w:hAnsi="Arial" w:cs="Arial"/>
                <w:lang w:eastAsia="zh-CN"/>
              </w:rPr>
              <w:t>At</w:t>
            </w:r>
            <w:r w:rsidR="00910AEA" w:rsidRPr="0021490B">
              <w:rPr>
                <w:rFonts w:ascii="Arial" w:hAnsi="Arial" w:cs="Arial"/>
                <w:lang w:eastAsia="zh-CN"/>
              </w:rPr>
              <w:t xml:space="preserve"> step</w:t>
            </w:r>
            <w:r w:rsidR="00306C0D" w:rsidRPr="0021490B">
              <w:rPr>
                <w:rFonts w:ascii="Arial" w:hAnsi="Arial" w:cs="Arial"/>
                <w:lang w:eastAsia="zh-CN"/>
              </w:rPr>
              <w:t>9 and step26</w:t>
            </w:r>
            <w:r w:rsidR="00910AEA" w:rsidRPr="0021490B">
              <w:rPr>
                <w:rFonts w:ascii="Arial" w:hAnsi="Arial" w:cs="Arial"/>
                <w:lang w:eastAsia="zh-CN"/>
              </w:rPr>
              <w:t>,</w:t>
            </w:r>
            <w:r w:rsidR="008E25EA" w:rsidRPr="0021490B">
              <w:rPr>
                <w:rFonts w:ascii="Arial" w:hAnsi="Arial" w:cs="Arial"/>
                <w:lang w:eastAsia="zh-CN"/>
              </w:rPr>
              <w:t xml:space="preserve"> i</w:t>
            </w:r>
            <w:r w:rsidRPr="0021490B">
              <w:rPr>
                <w:rFonts w:ascii="Arial" w:hAnsi="Arial" w:cs="Arial"/>
                <w:lang w:eastAsia="zh-CN"/>
              </w:rPr>
              <w:t>n</w:t>
            </w:r>
            <w:r w:rsidR="008E25EA" w:rsidRPr="0021490B">
              <w:rPr>
                <w:rFonts w:ascii="Arial" w:hAnsi="Arial" w:cs="Arial"/>
                <w:lang w:eastAsia="zh-CN"/>
              </w:rPr>
              <w:t xml:space="preserve"> </w:t>
            </w:r>
            <w:r w:rsidR="006E7F32" w:rsidRPr="0021490B">
              <w:rPr>
                <w:rFonts w:ascii="Arial" w:hAnsi="Arial" w:cs="Arial"/>
                <w:lang w:eastAsia="zh-CN"/>
              </w:rPr>
              <w:t xml:space="preserve">using </w:t>
            </w:r>
            <w:r w:rsidR="00765D83" w:rsidRPr="0021490B">
              <w:rPr>
                <w:rFonts w:ascii="Arial" w:hAnsi="Arial" w:cs="Arial"/>
                <w:lang w:eastAsia="zh-CN"/>
              </w:rPr>
              <w:t>tsc</w:t>
            </w:r>
            <w:r w:rsidR="00D076C7" w:rsidRPr="0021490B">
              <w:rPr>
                <w:rFonts w:ascii="Arial" w:hAnsi="Arial" w:cs="Arial"/>
                <w:lang w:eastAsia="zh-CN"/>
              </w:rPr>
              <w:t>_</w:t>
            </w:r>
            <w:r w:rsidR="00765D83" w:rsidRPr="0021490B">
              <w:rPr>
                <w:rFonts w:ascii="Arial" w:hAnsi="Arial" w:cs="Arial"/>
                <w:lang w:eastAsia="zh-CN"/>
              </w:rPr>
              <w:t>RandomAPN will cause to set PDU type as non</w:t>
            </w:r>
            <w:r w:rsidR="00DA0CF1" w:rsidRPr="0021490B">
              <w:rPr>
                <w:rFonts w:ascii="Arial" w:hAnsi="Arial" w:cs="Arial"/>
                <w:lang w:eastAsia="zh-CN"/>
              </w:rPr>
              <w:t>e</w:t>
            </w:r>
            <w:r w:rsidR="009A61B9" w:rsidRPr="0021490B">
              <w:rPr>
                <w:rFonts w:ascii="Arial" w:hAnsi="Arial" w:cs="Arial"/>
                <w:lang w:eastAsia="zh-CN"/>
              </w:rPr>
              <w:t xml:space="preserve"> which leads to the test failure.</w:t>
            </w:r>
            <w:r w:rsidR="00765D83" w:rsidRPr="0021490B">
              <w:rPr>
                <w:rFonts w:ascii="Arial" w:hAnsi="Arial" w:cs="Arial"/>
                <w:lang w:eastAsia="zh-CN"/>
              </w:rPr>
              <w:t xml:space="preserve"> </w:t>
            </w:r>
            <w:r w:rsidR="009A61B9" w:rsidRPr="0021490B">
              <w:rPr>
                <w:rFonts w:ascii="Arial" w:hAnsi="Arial" w:cs="Arial"/>
                <w:lang w:eastAsia="zh-CN"/>
              </w:rPr>
              <w:t>In fuction</w:t>
            </w:r>
            <w:r w:rsidR="009A38C2" w:rsidRPr="0021490B">
              <w:rPr>
                <w:rFonts w:ascii="Arial" w:hAnsi="Arial" w:cs="Arial"/>
                <w:lang w:eastAsia="zh-CN"/>
              </w:rPr>
              <w:t xml:space="preserve"> f_NR5GC_PDUSessionEstablishment</w:t>
            </w:r>
            <w:r w:rsidR="009A61B9" w:rsidRPr="0021490B">
              <w:rPr>
                <w:rFonts w:ascii="Arial" w:hAnsi="Arial" w:cs="Arial"/>
                <w:lang w:eastAsia="zh-CN"/>
              </w:rPr>
              <w:t>, it</w:t>
            </w:r>
            <w:r w:rsidR="009A38C2" w:rsidRPr="0021490B">
              <w:rPr>
                <w:rFonts w:ascii="Arial" w:hAnsi="Arial" w:cs="Arial"/>
                <w:lang w:eastAsia="zh-CN"/>
              </w:rPr>
              <w:t xml:space="preserve"> need to send DNN as well to correctly evaluate tsc_RandomAPN </w:t>
            </w:r>
            <w:r w:rsidR="009A61B9" w:rsidRPr="0021490B">
              <w:rPr>
                <w:rFonts w:ascii="Arial" w:hAnsi="Arial" w:cs="Arial"/>
                <w:lang w:eastAsia="zh-CN"/>
              </w:rPr>
              <w:t>as internet type.</w:t>
            </w:r>
          </w:p>
          <w:p w14:paraId="6C976AD1" w14:textId="5DB0B1EA" w:rsidR="007D30F8" w:rsidRPr="00910AEA" w:rsidRDefault="007D30F8" w:rsidP="008E25EA">
            <w:pPr>
              <w:pStyle w:val="ListParagraph"/>
              <w:rPr>
                <w:rFonts w:ascii="Arial" w:hAnsi="Arial" w:cs="Arial"/>
                <w:lang w:eastAsia="zh-CN"/>
              </w:rPr>
            </w:pP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523A56BC" w:rsidR="00910AEA" w:rsidRPr="008B2A50" w:rsidRDefault="009A38C2" w:rsidP="0021490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r w:rsidRPr="009A38C2">
              <w:rPr>
                <w:rFonts w:cs="Arial"/>
                <w:lang w:eastAsia="zh-CN"/>
              </w:rPr>
              <w:t>cs_DNN(-, f_DomainName_Encode(valueof(tsc_RandomAPN)))</w:t>
            </w:r>
            <w:r>
              <w:rPr>
                <w:rFonts w:cs="Arial"/>
                <w:lang w:eastAsia="zh-CN"/>
              </w:rPr>
              <w:t xml:space="preserve"> on function </w:t>
            </w:r>
            <w:r w:rsidRPr="009A38C2">
              <w:rPr>
                <w:rFonts w:cs="Arial"/>
                <w:lang w:eastAsia="zh-CN"/>
              </w:rPr>
              <w:t>f_NR5GC_PDUSessionEstablishment</w:t>
            </w:r>
            <w:r>
              <w:rPr>
                <w:rFonts w:cs="Arial"/>
                <w:lang w:eastAsia="zh-CN"/>
              </w:rPr>
              <w:t xml:space="preserve"> as argument.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1DC0A9F"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  <w:r w:rsidR="0021490B">
              <w:rPr>
                <w:rFonts w:ascii="Arial" w:hAnsi="Arial" w:cs="Arial"/>
              </w:rPr>
              <w:t>.ttcn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8752302" w:rsidR="00574BDF" w:rsidRPr="003C4E4F" w:rsidRDefault="00D368A6" w:rsidP="009F41A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  <w:bookmarkStart w:id="8" w:name="_GoBack"/>
            <w:bookmarkEnd w:id="8"/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6B9" w14:textId="77777777" w:rsidR="008D79E5" w:rsidRPr="008D79E5" w:rsidRDefault="008D79E5" w:rsidP="008D79E5">
            <w:pPr>
              <w:rPr>
                <w:rFonts w:ascii="Arial" w:hAnsi="Arial" w:cs="Arial"/>
              </w:rPr>
            </w:pPr>
            <w:r w:rsidRPr="008D79E5">
              <w:rPr>
                <w:rFonts w:ascii="Arial" w:hAnsi="Arial" w:cs="Arial"/>
              </w:rPr>
              <w:t xml:space="preserve">  function fl_TC_10_1_8_2_Body() runs on NR5GC_PTC</w:t>
            </w:r>
          </w:p>
          <w:p w14:paraId="0E416A6F" w14:textId="77777777" w:rsidR="00574BDF" w:rsidRDefault="008D79E5" w:rsidP="008D79E5">
            <w:pPr>
              <w:rPr>
                <w:rFonts w:ascii="Arial" w:hAnsi="Arial" w:cs="Arial"/>
              </w:rPr>
            </w:pPr>
            <w:r w:rsidRPr="008D79E5">
              <w:rPr>
                <w:rFonts w:ascii="Arial" w:hAnsi="Arial" w:cs="Arial"/>
              </w:rPr>
              <w:t xml:space="preserve">  {</w:t>
            </w:r>
          </w:p>
          <w:p w14:paraId="43284BB7" w14:textId="77777777" w:rsidR="00B94B82" w:rsidRDefault="00B94B82" w:rsidP="008D79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------skipping code------</w:t>
            </w:r>
          </w:p>
          <w:p w14:paraId="1B0BEC99" w14:textId="77777777" w:rsidR="006A1729" w:rsidRPr="006A1729" w:rsidRDefault="009E1AD8" w:rsidP="006A1729">
            <w:pPr>
              <w:rPr>
                <w:rFonts w:ascii="Arial" w:hAnsi="Arial" w:cs="Arial"/>
              </w:rPr>
            </w:pPr>
            <w:r w:rsidRPr="009E1AD8">
              <w:rPr>
                <w:rFonts w:ascii="Arial" w:hAnsi="Arial" w:cs="Arial"/>
              </w:rPr>
              <w:t xml:space="preserve">   </w:t>
            </w:r>
            <w:r w:rsidR="006A1729" w:rsidRPr="006A1729">
              <w:rPr>
                <w:rFonts w:ascii="Arial" w:hAnsi="Arial" w:cs="Arial"/>
              </w:rPr>
              <w:t xml:space="preserve">    //@siclog "Step 8" siclog@</w:t>
            </w:r>
          </w:p>
          <w:p w14:paraId="33807A6E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f_NR5GC_SwitchOnAndResetIMS();</w:t>
            </w:r>
          </w:p>
          <w:p w14:paraId="62E5A76C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//@siclog "Step 9" siclog@</w:t>
            </w:r>
          </w:p>
          <w:p w14:paraId="1F54D5CB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f_NR5GC_Registration(v_NGC_NASCellA); // @sic R5s230782 sic@</w:t>
            </w:r>
          </w:p>
          <w:p w14:paraId="149A946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if (pc_noOf_PDUsSameConnection &gt; 0) // @sic R5s230782 sic@</w:t>
            </w:r>
          </w:p>
          <w:p w14:paraId="093B1998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{</w:t>
            </w:r>
          </w:p>
          <w:p w14:paraId="3B519337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f_NR5GC_RRC_Idle_Steps16_20(v_NGC_NASCellA, -, TESTMode_OFF);</w:t>
            </w:r>
          </w:p>
          <w:p w14:paraId="43898B42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f_NR5GC_TriggerSinglePDUSession(v_NGC_NASCellA, f_NR5GC_MobileInfo_GetNoOfSessions()+1, -, tsc_RandomAPN, cs_S_NSSAI_SST1eMBB);</w:t>
            </w:r>
          </w:p>
          <w:p w14:paraId="0EB03A7F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}else {</w:t>
            </w:r>
          </w:p>
          <w:p w14:paraId="19C0D39C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if(pc_noOf_PDUsNewConnection &gt; 0 or pc_noOf_PDUsSameConnection == 0)  {  //Anritsu TTCN CR R5s240104              </w:t>
            </w:r>
          </w:p>
          <w:p w14:paraId="1582C75D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if (pc_noOf_PDUsNewConnection ==  0 and pc_noOf_PDUsSameConnection == 0) {                    </w:t>
            </w:r>
          </w:p>
          <w:p w14:paraId="5526FD65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lastRenderedPageBreak/>
              <w:t xml:space="preserve">                    f_NR_RRCRelease(v_NGC_NASCellA);</w:t>
            </w:r>
          </w:p>
          <w:p w14:paraId="53D3F7E3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f_UT_RequestPDUSession(UT, f_NR5GC_MobileInfo_GetNoOfSessions()+1, tsc_RandomAPN, -, -, v_NSSAI);</w:t>
            </w:r>
          </w:p>
          <w:p w14:paraId="05D9A466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v_ReceivedMsg := f_NR_RRC_ConnEst_DefWithNas (v_NGC_NASCellA, tsc_NR_RRC_TI_Def, ?); // @sic R5s200489 sic@</w:t>
            </w:r>
          </w:p>
          <w:p w14:paraId="098483DF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if (not f_Check_NG_ServiceReqMsg (v_ReceivedMsg.Pdu,  cs_NAS_KeySetIdentifier_lv(f_NR_SecurityKSIamf_Get (),</w:t>
            </w:r>
          </w:p>
          <w:p w14:paraId="3BC3B8EF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 tsc_NasKsi_NativeSecurityContext),</w:t>
            </w:r>
          </w:p>
          <w:p w14:paraId="5E9A8822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 ?, '0000'B)) {   // @sic R5s210189 sic@</w:t>
            </w:r>
          </w:p>
          <w:p w14:paraId="69655BFD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f_NR_SetVerdictFailOrInconc(__FILE__, __LINE__, "Service Request Message Failed");</w:t>
            </w:r>
          </w:p>
          <w:p w14:paraId="7086D85E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}</w:t>
            </w:r>
          </w:p>
          <w:p w14:paraId="002777BA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f_NR_RRC_ActivateSecurity (v_NGC_NASCellA, valueof(v_ReceivedMsg.SecurityProtection.NasCount)); // Use NasCount returned from Service Req</w:t>
            </w:r>
          </w:p>
          <w:p w14:paraId="0528CB8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SRB.send (cas_NR_SRB_NasPdu_REQ(v_NGC_NASCellA, tsc_NR_RbId_SRB1, -,</w:t>
            </w:r>
          </w:p>
          <w:p w14:paraId="0913B86F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   cs_NG_NAS_Request(tsc_SHT_IntegrityProtected_Ciphered,</w:t>
            </w:r>
          </w:p>
          <w:p w14:paraId="54972E62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                     f_Get_NG_ServiceAcceptMsg(v_ReceivedMsg.Pdu.Msg.service_Request.pduSessionStatus))));</w:t>
            </w:r>
          </w:p>
          <w:p w14:paraId="46DB582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f_NR5GC_PDUSessionEstablishment (v_NGC_NASCellA,</w:t>
            </w:r>
          </w:p>
          <w:p w14:paraId="67D0C925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1,//Anritsu TTCN CR R5s240104</w:t>
            </w:r>
          </w:p>
          <w:p w14:paraId="4FC1848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tsc_NR_RbId_SRB1, // @sic R5-206291 sic@</w:t>
            </w:r>
          </w:p>
          <w:p w14:paraId="4E053090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omit, // @sic R5s210134 sic@</w:t>
            </w:r>
          </w:p>
          <w:p w14:paraId="3824ED23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*,</w:t>
            </w:r>
          </w:p>
          <w:p w14:paraId="7BAA35F9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*,</w:t>
            </w:r>
          </w:p>
          <w:p w14:paraId="4BE57EA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crs_SSC_Mode(-, '001'B),</w:t>
            </w:r>
          </w:p>
          <w:p w14:paraId="3E37B2FE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</w:t>
            </w:r>
            <w:r w:rsidRPr="009A38C2">
              <w:rPr>
                <w:rFonts w:ascii="Arial" w:hAnsi="Arial" w:cs="Arial"/>
                <w:highlight w:val="yellow"/>
              </w:rPr>
              <w:t>omit,</w:t>
            </w:r>
          </w:p>
          <w:p w14:paraId="79DA7F34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omit,</w:t>
            </w:r>
          </w:p>
          <w:p w14:paraId="4E4EF24A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cs_Session_AMBR ('06'O, '05'O, '0004'O, '05'O, '0004'O),</w:t>
            </w:r>
          </w:p>
          <w:p w14:paraId="45B1D939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cs_S_NSSAI_SST1eMBB_WithIEI,</w:t>
            </w:r>
          </w:p>
          <w:p w14:paraId="52E73F77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omit);</w:t>
            </w:r>
          </w:p>
          <w:p w14:paraId="0C7A975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}</w:t>
            </w:r>
          </w:p>
          <w:p w14:paraId="560BC528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}</w:t>
            </w:r>
          </w:p>
          <w:p w14:paraId="1C977B5B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}</w:t>
            </w:r>
          </w:p>
          <w:p w14:paraId="7A641424" w14:textId="77777777" w:rsidR="006A1729" w:rsidRPr="006A1729" w:rsidRDefault="006A1729" w:rsidP="006A1729">
            <w:pPr>
              <w:rPr>
                <w:rFonts w:ascii="Arial" w:hAnsi="Arial" w:cs="Arial"/>
              </w:rPr>
            </w:pPr>
          </w:p>
          <w:p w14:paraId="712CFDED" w14:textId="6C65B138" w:rsidR="009E1AD8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//@siclog "Step 9a1 - 9a2" siclog@ // @sic R5-233405 sic@</w:t>
            </w:r>
          </w:p>
          <w:p w14:paraId="5818891A" w14:textId="15355507" w:rsidR="0036525E" w:rsidRDefault="0036525E" w:rsidP="001259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------skipping code------</w:t>
            </w:r>
          </w:p>
          <w:p w14:paraId="2DC87914" w14:textId="77777777" w:rsidR="00C14C96" w:rsidRPr="00C14C96" w:rsidRDefault="00FC4857" w:rsidP="00C14C96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 xml:space="preserve">    </w:t>
            </w:r>
            <w:r w:rsidR="00C14C96" w:rsidRPr="00C14C96">
              <w:rPr>
                <w:rFonts w:ascii="Arial" w:hAnsi="Arial" w:cs="Arial"/>
              </w:rPr>
              <w:t xml:space="preserve">    //@siclog "Steps 24 - 25" siclog@</w:t>
            </w:r>
          </w:p>
          <w:p w14:paraId="7ED9CAE1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lastRenderedPageBreak/>
              <w:t xml:space="preserve">    f_NR5GC_PDUSessionRelease(v_NGC_NASCellA, v_PDUSessionIdToRelease);</w:t>
            </w:r>
          </w:p>
          <w:p w14:paraId="0449190C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26" siclog@</w:t>
            </w:r>
          </w:p>
          <w:p w14:paraId="035285DA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0FE5C148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f_UT_RequestPDUSession(UT, f_NR5GC_MobileInfo_GetNoOfSessions()+1, tsc_RandomAPN, -, -, v_NSSAI); //AT command to trigger a PDU session WITH S-NSSAI // @sic R5s230782 sic@</w:t>
            </w:r>
          </w:p>
          <w:p w14:paraId="7C34ACC3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27 - 28" siclog@</w:t>
            </w:r>
          </w:p>
          <w:p w14:paraId="0BD4C23C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f_NR5GC_PDUSessionEstablishment (v_NGC_NASCellA, 1, -, -, cs_S_NSSAI_SST1eMBB_WithIEI);</w:t>
            </w:r>
          </w:p>
          <w:p w14:paraId="7C2C21FA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f_NR_PreliminaryPass(__FILE__, __LINE__, "Step 27 - 28");</w:t>
            </w:r>
          </w:p>
          <w:p w14:paraId="22091826" w14:textId="2D93EA8B" w:rsidR="009E1AD8" w:rsidRPr="003C4E4F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} //End of test body of TC_10_1_8_2 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A71" w14:textId="77777777" w:rsidR="00FC4857" w:rsidRPr="00FC4857" w:rsidRDefault="00FC4857" w:rsidP="00FC4857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>function fl_TC_10_1_8_2_Body() runs on NR5GC_PTC</w:t>
            </w:r>
          </w:p>
          <w:p w14:paraId="0F8771AC" w14:textId="77777777" w:rsidR="00FC4857" w:rsidRPr="00FC4857" w:rsidRDefault="00FC4857" w:rsidP="00FC4857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 xml:space="preserve">  {</w:t>
            </w:r>
          </w:p>
          <w:p w14:paraId="5A20872F" w14:textId="77777777" w:rsidR="00FC4857" w:rsidRPr="00FC4857" w:rsidRDefault="00FC4857" w:rsidP="00FC4857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>------skipping code------</w:t>
            </w:r>
          </w:p>
          <w:p w14:paraId="6FA87210" w14:textId="77777777" w:rsidR="00834DCE" w:rsidRPr="00834DCE" w:rsidRDefault="00FC4857" w:rsidP="00834DCE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 xml:space="preserve">   </w:t>
            </w:r>
            <w:r w:rsidR="00834DCE" w:rsidRPr="00834DCE">
              <w:rPr>
                <w:rFonts w:ascii="Arial" w:hAnsi="Arial" w:cs="Arial"/>
              </w:rPr>
              <w:t xml:space="preserve">    //@siclog "Step 8" siclog@</w:t>
            </w:r>
          </w:p>
          <w:p w14:paraId="2C2CC91F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f_NR5GC_SwitchOnAndResetIMS();</w:t>
            </w:r>
          </w:p>
          <w:p w14:paraId="4D2C8719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//@siclog "Step 9" siclog@</w:t>
            </w:r>
          </w:p>
          <w:p w14:paraId="4047A5F2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f_NR5GC_Registration(v_NGC_NASCellA); // @sic R5s230782 sic@</w:t>
            </w:r>
          </w:p>
          <w:p w14:paraId="17B602EB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if (pc_noOf_PDUsSameConnection &gt; 0) // @sic R5s230782 sic@</w:t>
            </w:r>
          </w:p>
          <w:p w14:paraId="3C9AA838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{</w:t>
            </w:r>
          </w:p>
          <w:p w14:paraId="143444B0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f_NR5GC_RRC_Idle_Steps16_20(v_NGC_NASCellA, -, TESTMode_OFF);</w:t>
            </w:r>
          </w:p>
          <w:p w14:paraId="343BCD55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f_NR5GC_TriggerSinglePDUSession(v_NGC_NASCellA, f_NR5GC_MobileInfo_GetNoOfSessions()+1, -, tsc_RandomAPN, cs_S_NSSAI_SST1eMBB);</w:t>
            </w:r>
          </w:p>
          <w:p w14:paraId="754114F6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}else {</w:t>
            </w:r>
          </w:p>
          <w:p w14:paraId="5CCE0E76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if(pc_noOf_PDUsNewConnection &gt; 0 or pc_noOf_PDUsSameConnection == 0)  {  //Anritsu TTCN CR R5s240104              </w:t>
            </w:r>
          </w:p>
          <w:p w14:paraId="680DB0B0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if (pc_noOf_PDUsNewConnection ==  0 and pc_noOf_PDUsSameConnection == 0) {                    </w:t>
            </w:r>
          </w:p>
          <w:p w14:paraId="70403863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f_NR_RRCRelease(v_NGC_NASCellA);</w:t>
            </w:r>
          </w:p>
          <w:p w14:paraId="6AC00FBE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f_UT_RequestPDUSession(UT, f_NR5GC_MobileInfo_GetNoOfSessions()+1, tsc_RandomAPN, -, -, v_NSSAI);</w:t>
            </w:r>
          </w:p>
          <w:p w14:paraId="6528EDDF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v_ReceivedMsg := f_NR_RRC_ConnEst_DefWithNas (v_NGC_NASCellA, tsc_NR_RRC_TI_Def, ?); // @sic R5s200489 sic@</w:t>
            </w:r>
          </w:p>
          <w:p w14:paraId="6E3A7BE5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if (not f_Check_NG_ServiceReqMsg (v_ReceivedMsg.Pdu,  cs_NAS_KeySetIdentifier_lv(f_NR_SecurityKSIamf_Get (),</w:t>
            </w:r>
          </w:p>
          <w:p w14:paraId="54AFF202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 tsc_NasKsi_NativeSecurityContext),</w:t>
            </w:r>
          </w:p>
          <w:p w14:paraId="7CE40D44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 ?, '0000'B)) {   // @sic R5s210189 sic@</w:t>
            </w:r>
          </w:p>
          <w:p w14:paraId="53DDE209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lastRenderedPageBreak/>
              <w:t xml:space="preserve">                          f_NR_SetVerdictFailOrInconc(__FILE__, __LINE__, "Service Request Message Failed");</w:t>
            </w:r>
          </w:p>
          <w:p w14:paraId="023568B0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}</w:t>
            </w:r>
          </w:p>
          <w:p w14:paraId="55FDCD40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f_NR_RRC_ActivateSecurity (v_NGC_NASCellA, valueof(v_ReceivedMsg.SecurityProtection.NasCount)); // Use NasCount returned from Service Req</w:t>
            </w:r>
          </w:p>
          <w:p w14:paraId="04B7FBA1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SRB.send (cas_NR_SRB_NasPdu_REQ(v_NGC_NASCellA, tsc_NR_RbId_SRB1, -,</w:t>
            </w:r>
          </w:p>
          <w:p w14:paraId="213CFEC5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   cs_NG_NAS_Request(tsc_SHT_IntegrityProtected_Ciphered,</w:t>
            </w:r>
          </w:p>
          <w:p w14:paraId="3C0696A5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                     f_Get_NG_ServiceAcceptMsg(v_ReceivedMsg.Pdu.Msg.service_Request.pduSessionStatus))));</w:t>
            </w:r>
          </w:p>
          <w:p w14:paraId="63CE11EE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f_NR5GC_PDUSessionEstablishment (v_NGC_NASCellA,</w:t>
            </w:r>
          </w:p>
          <w:p w14:paraId="7392B711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1,//Anritsu TTCN CR R5s240104</w:t>
            </w:r>
          </w:p>
          <w:p w14:paraId="5E85FEAF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tsc_NR_RbId_SRB1, // @sic R5-206291 sic@</w:t>
            </w:r>
          </w:p>
          <w:p w14:paraId="558874FC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omit, // @sic R5s210134 sic@</w:t>
            </w:r>
          </w:p>
          <w:p w14:paraId="6EFCD996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*,</w:t>
            </w:r>
          </w:p>
          <w:p w14:paraId="75343ADD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*,</w:t>
            </w:r>
          </w:p>
          <w:p w14:paraId="6FC3155C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crs_SSC_Mode(-, '001'B),</w:t>
            </w:r>
          </w:p>
          <w:p w14:paraId="2A176BF9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</w:t>
            </w:r>
            <w:r w:rsidRPr="00C14C96">
              <w:rPr>
                <w:rFonts w:ascii="Arial" w:hAnsi="Arial" w:cs="Arial"/>
                <w:highlight w:val="yellow"/>
              </w:rPr>
              <w:t>cs_DNN(-, f_DomainName_Encode(valueof(tsc_RandomAPN))),</w:t>
            </w:r>
          </w:p>
          <w:p w14:paraId="5F960B8B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omit,</w:t>
            </w:r>
          </w:p>
          <w:p w14:paraId="1A45B667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cs_Session_AMBR ('06'O, '05'O, '0004'O, '05'O, '0004'O),</w:t>
            </w:r>
          </w:p>
          <w:p w14:paraId="7F735E43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cs_S_NSSAI_SST1eMBB_WithIEI,</w:t>
            </w:r>
          </w:p>
          <w:p w14:paraId="07F4302C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omit);</w:t>
            </w:r>
          </w:p>
          <w:p w14:paraId="3DE8B6F7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}</w:t>
            </w:r>
          </w:p>
          <w:p w14:paraId="23BFF74D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}</w:t>
            </w:r>
          </w:p>
          <w:p w14:paraId="167F0916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}</w:t>
            </w:r>
          </w:p>
          <w:p w14:paraId="228C48BE" w14:textId="77777777" w:rsidR="00834DCE" w:rsidRPr="00834DCE" w:rsidRDefault="00834DCE" w:rsidP="00834DCE">
            <w:pPr>
              <w:rPr>
                <w:rFonts w:ascii="Arial" w:hAnsi="Arial" w:cs="Arial"/>
              </w:rPr>
            </w:pPr>
          </w:p>
          <w:p w14:paraId="7B72681E" w14:textId="7ACF59E4" w:rsidR="00FC4857" w:rsidRPr="00FC4857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//@siclog "Step 9a1 - 9a2" siclog@ // @sic R5-233405 sic@</w:t>
            </w:r>
          </w:p>
          <w:p w14:paraId="6F1145E6" w14:textId="77777777" w:rsidR="00FC4857" w:rsidRPr="00FC4857" w:rsidRDefault="00FC4857" w:rsidP="00FC4857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>-------skipping code-------</w:t>
            </w:r>
          </w:p>
          <w:p w14:paraId="5238A600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24 - 25" siclog@</w:t>
            </w:r>
          </w:p>
          <w:p w14:paraId="62451DA6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f_NR5GC_PDUSessionRelease(v_NGC_NASCellA, v_PDUSessionIdToRelease);</w:t>
            </w:r>
          </w:p>
          <w:p w14:paraId="108F465E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26" siclog@</w:t>
            </w:r>
          </w:p>
          <w:p w14:paraId="638B4E8D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72515F38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f_UT_RequestPDUSession(UT, f_NR5GC_MobileInfo_GetNoOfSessions()+1, tsc_RandomAPN, -, -, v_NSSAI); //AT command to trigger a PDU session WITH S-NSSAI // @sic R5s230782 sic@</w:t>
            </w:r>
          </w:p>
          <w:p w14:paraId="36BEEC0B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27 - 28" siclog@</w:t>
            </w:r>
          </w:p>
          <w:p w14:paraId="55722FD8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f_NR5GC_PDUSessionEstablishment (v_NGC_NASCellA, 1, -, -, cs_S_NSSAI_SST1eMBB_WithIEI,-,-, </w:t>
            </w:r>
            <w:r w:rsidRPr="00C14C96">
              <w:rPr>
                <w:rFonts w:ascii="Arial" w:hAnsi="Arial" w:cs="Arial"/>
                <w:highlight w:val="yellow"/>
              </w:rPr>
              <w:t>cs_DNN(-, f_DomainName_Encode(valueof(tsc_RandomAPN))));</w:t>
            </w:r>
          </w:p>
          <w:p w14:paraId="18A2671C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lastRenderedPageBreak/>
              <w:t xml:space="preserve">    f_NR_PreliminaryPass(__FILE__, __LINE__, "Step 27 - 28");</w:t>
            </w:r>
          </w:p>
          <w:p w14:paraId="4C11665C" w14:textId="295A5765" w:rsidR="00574BDF" w:rsidRPr="003C4E4F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} //End of test body of TC_10_1_8_2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sectPr w:rsidR="00FC2058" w:rsidSect="00AF3E5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A4029" w14:textId="77777777" w:rsidR="00D20ED1" w:rsidRDefault="00D20ED1">
      <w:r>
        <w:separator/>
      </w:r>
    </w:p>
  </w:endnote>
  <w:endnote w:type="continuationSeparator" w:id="0">
    <w:p w14:paraId="7031F803" w14:textId="77777777" w:rsidR="00D20ED1" w:rsidRDefault="00D2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E023F" w14:textId="77777777" w:rsidR="00D368A6" w:rsidRDefault="00D36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6BE4" w14:textId="77777777" w:rsidR="00D368A6" w:rsidRDefault="00D368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CFDB1" w14:textId="77777777" w:rsidR="00D368A6" w:rsidRDefault="00D36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F5E63" w14:textId="77777777" w:rsidR="00D20ED1" w:rsidRDefault="00D20ED1">
      <w:r>
        <w:separator/>
      </w:r>
    </w:p>
  </w:footnote>
  <w:footnote w:type="continuationSeparator" w:id="0">
    <w:p w14:paraId="3921BF9B" w14:textId="77777777" w:rsidR="00D20ED1" w:rsidRDefault="00D20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240559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368A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20B935" wp14:editId="676DEC0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22804573"/>
                          </w:sdtPr>
                          <w:sdtContent>
                            <w:p w14:paraId="1928D97D" w14:textId="4C9D303A" w:rsidR="00D368A6" w:rsidRPr="00A11327" w:rsidRDefault="00D368A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0B93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9vuOt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22804573"/>
                    </w:sdtPr>
                    <w:sdtContent>
                      <w:p w14:paraId="1928D97D" w14:textId="4C9D303A" w:rsidR="00D368A6" w:rsidRPr="00A11327" w:rsidRDefault="00D368A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AD79C" w14:textId="2D9AC210" w:rsidR="00D368A6" w:rsidRDefault="00D368A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5139A42" wp14:editId="7C11A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5ED81C1" w14:textId="6D0D6968" w:rsidR="00D368A6" w:rsidRPr="00A11327" w:rsidRDefault="00D368A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139A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UTMwIAAGIEAAAOAAAAZHJzL2Uyb0RvYy54bWysVMGO2jAQvVfqP1i+lwDbZStEWFFWVJXQ&#10;7kpQ7bEyjgORHI9lGxL69X12CNtue6p6MRPP+M3Mmzf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1oXlE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5ED81C1" w14:textId="6D0D6968" w:rsidR="00D368A6" w:rsidRPr="00A11327" w:rsidRDefault="00D368A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8B735" w14:textId="37E8C25F" w:rsidR="00D368A6" w:rsidRDefault="00D368A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7759AD6" wp14:editId="75C20C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0399851"/>
                          </w:sdtPr>
                          <w:sdtContent>
                            <w:p w14:paraId="2718D2D1" w14:textId="0111CCC5" w:rsidR="00D368A6" w:rsidRPr="00A11327" w:rsidRDefault="00D368A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759AD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0399851"/>
                    </w:sdtPr>
                    <w:sdtContent>
                      <w:p w14:paraId="2718D2D1" w14:textId="0111CCC5" w:rsidR="00D368A6" w:rsidRPr="00A11327" w:rsidRDefault="00D368A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405D229D" w:rsidR="00695808" w:rsidRDefault="00D368A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005B721" wp14:editId="064F3B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3910069"/>
                          </w:sdtPr>
                          <w:sdtContent>
                            <w:p w14:paraId="65A007D3" w14:textId="0285A092" w:rsidR="00D368A6" w:rsidRPr="00A11327" w:rsidRDefault="00D368A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72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7V9/9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3910069"/>
                    </w:sdtPr>
                    <w:sdtContent>
                      <w:p w14:paraId="65A007D3" w14:textId="0285A092" w:rsidR="00D368A6" w:rsidRPr="00A11327" w:rsidRDefault="00D368A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1CC0A30" w:rsidR="00695808" w:rsidRDefault="00695808">
    <w:pPr>
      <w:pStyle w:val="Header"/>
      <w:tabs>
        <w:tab w:val="right" w:pos="9639"/>
      </w:tabs>
    </w:pPr>
    <w:r>
      <w:tab/>
    </w:r>
    <w:r w:rsidR="00D368A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AFB165" wp14:editId="1E3567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3049878"/>
                          </w:sdtPr>
                          <w:sdtContent>
                            <w:p w14:paraId="0B4A05CE" w14:textId="5D60AEB4" w:rsidR="00D368A6" w:rsidRPr="00A11327" w:rsidRDefault="00D368A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FB16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3049878"/>
                    </w:sdtPr>
                    <w:sdtContent>
                      <w:p w14:paraId="0B4A05CE" w14:textId="5D60AEB4" w:rsidR="00D368A6" w:rsidRPr="00A11327" w:rsidRDefault="00D368A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2303C58" w:rsidR="00695808" w:rsidRDefault="00D368A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F87B357" wp14:editId="73F7F3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143055"/>
                          </w:sdtPr>
                          <w:sdtContent>
                            <w:p w14:paraId="18AD05DA" w14:textId="175C3920" w:rsidR="00D368A6" w:rsidRPr="00A11327" w:rsidRDefault="00D368A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87B35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143055"/>
                    </w:sdtPr>
                    <w:sdtContent>
                      <w:p w14:paraId="18AD05DA" w14:textId="175C3920" w:rsidR="00D368A6" w:rsidRPr="00A11327" w:rsidRDefault="00D368A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A51E9"/>
    <w:multiLevelType w:val="hybridMultilevel"/>
    <w:tmpl w:val="F1B690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3B71"/>
    <w:multiLevelType w:val="hybridMultilevel"/>
    <w:tmpl w:val="82F43E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47A43"/>
    <w:multiLevelType w:val="hybridMultilevel"/>
    <w:tmpl w:val="C3820F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034332"/>
    <w:multiLevelType w:val="hybridMultilevel"/>
    <w:tmpl w:val="BF3E40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9D8"/>
    <w:rsid w:val="00023D78"/>
    <w:rsid w:val="00026AD5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0731"/>
    <w:rsid w:val="00085B0B"/>
    <w:rsid w:val="000873E7"/>
    <w:rsid w:val="00091A52"/>
    <w:rsid w:val="00092FA3"/>
    <w:rsid w:val="000A0E6C"/>
    <w:rsid w:val="000A142B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707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22FE"/>
    <w:rsid w:val="00113E39"/>
    <w:rsid w:val="00114F7F"/>
    <w:rsid w:val="00117BF8"/>
    <w:rsid w:val="001209B9"/>
    <w:rsid w:val="0012230D"/>
    <w:rsid w:val="0012304C"/>
    <w:rsid w:val="00123C8A"/>
    <w:rsid w:val="001248F9"/>
    <w:rsid w:val="001259D7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3E6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1490B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50639"/>
    <w:rsid w:val="0026004D"/>
    <w:rsid w:val="002640DD"/>
    <w:rsid w:val="00265501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06C0D"/>
    <w:rsid w:val="00307531"/>
    <w:rsid w:val="00313A45"/>
    <w:rsid w:val="00320AF8"/>
    <w:rsid w:val="00320F4B"/>
    <w:rsid w:val="003212DA"/>
    <w:rsid w:val="003303A2"/>
    <w:rsid w:val="00330AEB"/>
    <w:rsid w:val="00332BFA"/>
    <w:rsid w:val="003353AB"/>
    <w:rsid w:val="003364F8"/>
    <w:rsid w:val="003370D8"/>
    <w:rsid w:val="00337D0B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25E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0FC2"/>
    <w:rsid w:val="00392720"/>
    <w:rsid w:val="00397A37"/>
    <w:rsid w:val="003A1460"/>
    <w:rsid w:val="003A5AA8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E70A2"/>
    <w:rsid w:val="003F1524"/>
    <w:rsid w:val="003F1E18"/>
    <w:rsid w:val="003F2B41"/>
    <w:rsid w:val="003F53F2"/>
    <w:rsid w:val="00401B10"/>
    <w:rsid w:val="00402697"/>
    <w:rsid w:val="00410371"/>
    <w:rsid w:val="0041593A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2B3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2C4A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4F56E8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5C98"/>
    <w:rsid w:val="005165A2"/>
    <w:rsid w:val="00534BD9"/>
    <w:rsid w:val="005412D5"/>
    <w:rsid w:val="00543057"/>
    <w:rsid w:val="00547111"/>
    <w:rsid w:val="005509A1"/>
    <w:rsid w:val="00551974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2E2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6028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1729"/>
    <w:rsid w:val="006A4879"/>
    <w:rsid w:val="006A51A4"/>
    <w:rsid w:val="006B339A"/>
    <w:rsid w:val="006B46FB"/>
    <w:rsid w:val="006B53E8"/>
    <w:rsid w:val="006E21FB"/>
    <w:rsid w:val="006E7F32"/>
    <w:rsid w:val="006F0E64"/>
    <w:rsid w:val="006F1976"/>
    <w:rsid w:val="006F7A50"/>
    <w:rsid w:val="007014AF"/>
    <w:rsid w:val="00705F95"/>
    <w:rsid w:val="00710116"/>
    <w:rsid w:val="00712D61"/>
    <w:rsid w:val="00715D0E"/>
    <w:rsid w:val="00715DCF"/>
    <w:rsid w:val="007164C3"/>
    <w:rsid w:val="007207E0"/>
    <w:rsid w:val="0072197D"/>
    <w:rsid w:val="0073354A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65D83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34DCE"/>
    <w:rsid w:val="00842E7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2BA9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2A50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D79E5"/>
    <w:rsid w:val="008E2056"/>
    <w:rsid w:val="008E25EA"/>
    <w:rsid w:val="008E2E46"/>
    <w:rsid w:val="008E4BB4"/>
    <w:rsid w:val="008F3789"/>
    <w:rsid w:val="008F686C"/>
    <w:rsid w:val="008F7310"/>
    <w:rsid w:val="008F7443"/>
    <w:rsid w:val="00901846"/>
    <w:rsid w:val="00904EA5"/>
    <w:rsid w:val="0091086A"/>
    <w:rsid w:val="00910AEA"/>
    <w:rsid w:val="009122F8"/>
    <w:rsid w:val="00913CE5"/>
    <w:rsid w:val="009148DE"/>
    <w:rsid w:val="009161B0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47C0"/>
    <w:rsid w:val="009777D9"/>
    <w:rsid w:val="009819FD"/>
    <w:rsid w:val="00981A8C"/>
    <w:rsid w:val="00981D8B"/>
    <w:rsid w:val="00982E76"/>
    <w:rsid w:val="0098754A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8C2"/>
    <w:rsid w:val="009A3C76"/>
    <w:rsid w:val="009A49FC"/>
    <w:rsid w:val="009A5753"/>
    <w:rsid w:val="009A579D"/>
    <w:rsid w:val="009A5C10"/>
    <w:rsid w:val="009A61B9"/>
    <w:rsid w:val="009B2934"/>
    <w:rsid w:val="009B4549"/>
    <w:rsid w:val="009B53BA"/>
    <w:rsid w:val="009C13DE"/>
    <w:rsid w:val="009C32B6"/>
    <w:rsid w:val="009C4E5A"/>
    <w:rsid w:val="009C7BB4"/>
    <w:rsid w:val="009D0AD0"/>
    <w:rsid w:val="009D24D1"/>
    <w:rsid w:val="009D444E"/>
    <w:rsid w:val="009E1353"/>
    <w:rsid w:val="009E1AD8"/>
    <w:rsid w:val="009E3297"/>
    <w:rsid w:val="009E5054"/>
    <w:rsid w:val="009F03A8"/>
    <w:rsid w:val="009F1812"/>
    <w:rsid w:val="009F1B4B"/>
    <w:rsid w:val="009F47D6"/>
    <w:rsid w:val="009F69B4"/>
    <w:rsid w:val="009F7294"/>
    <w:rsid w:val="009F734F"/>
    <w:rsid w:val="00A01F00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0AC7"/>
    <w:rsid w:val="00AA18FC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3E56"/>
    <w:rsid w:val="00AF4EF8"/>
    <w:rsid w:val="00AF75F9"/>
    <w:rsid w:val="00AF7C92"/>
    <w:rsid w:val="00B00533"/>
    <w:rsid w:val="00B0233C"/>
    <w:rsid w:val="00B05D60"/>
    <w:rsid w:val="00B071A5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2B51"/>
    <w:rsid w:val="00B67B97"/>
    <w:rsid w:val="00B71A33"/>
    <w:rsid w:val="00B71D89"/>
    <w:rsid w:val="00B75574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4B82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427B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DD2"/>
    <w:rsid w:val="00C00466"/>
    <w:rsid w:val="00C02433"/>
    <w:rsid w:val="00C11AFA"/>
    <w:rsid w:val="00C133C9"/>
    <w:rsid w:val="00C13872"/>
    <w:rsid w:val="00C14C96"/>
    <w:rsid w:val="00C20ED2"/>
    <w:rsid w:val="00C21390"/>
    <w:rsid w:val="00C213DD"/>
    <w:rsid w:val="00C23D80"/>
    <w:rsid w:val="00C247C8"/>
    <w:rsid w:val="00C263C2"/>
    <w:rsid w:val="00C26D1E"/>
    <w:rsid w:val="00C27D07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8F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076C7"/>
    <w:rsid w:val="00D203E7"/>
    <w:rsid w:val="00D20AE9"/>
    <w:rsid w:val="00D20DE0"/>
    <w:rsid w:val="00D20ED1"/>
    <w:rsid w:val="00D24991"/>
    <w:rsid w:val="00D32FB6"/>
    <w:rsid w:val="00D348C6"/>
    <w:rsid w:val="00D3549C"/>
    <w:rsid w:val="00D368A6"/>
    <w:rsid w:val="00D403E7"/>
    <w:rsid w:val="00D40E15"/>
    <w:rsid w:val="00D416EC"/>
    <w:rsid w:val="00D44572"/>
    <w:rsid w:val="00D50255"/>
    <w:rsid w:val="00D518D7"/>
    <w:rsid w:val="00D52B60"/>
    <w:rsid w:val="00D55507"/>
    <w:rsid w:val="00D56884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A0CF1"/>
    <w:rsid w:val="00DB224E"/>
    <w:rsid w:val="00DB7D2F"/>
    <w:rsid w:val="00DC37F7"/>
    <w:rsid w:val="00DC3A27"/>
    <w:rsid w:val="00DC5AAA"/>
    <w:rsid w:val="00DD094C"/>
    <w:rsid w:val="00DE1CC8"/>
    <w:rsid w:val="00DE34CF"/>
    <w:rsid w:val="00DE441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872D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3923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2DC0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21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4857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character" w:styleId="PlaceholderText">
    <w:name w:val="Placeholder Text"/>
    <w:basedOn w:val="DefaultParagraphFont"/>
    <w:uiPriority w:val="99"/>
    <w:unhideWhenUsed/>
    <w:rsid w:val="00D368A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368A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368A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B7D31-5409-4B29-A3F4-1FD09523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1584</Words>
  <Characters>9030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2024-03-11T08:41:00Z</dcterms:created>
  <dcterms:modified xsi:type="dcterms:W3CDTF">2024-03-11T08:41:00Z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2024-03-11T08:40:57Z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d2f4d3b3-0182-49bc-bec8-0d4d413efc8f</vt:lpwstr>
  </property>
  <property fmtid="{D5CDD505-2E9C-101B-9397-08002B2CF9AE}" pid="27" name="MSIP_Label_9764cdcd-3664-4d05-9615-7cbf65a4f0a8_ContentBits">
    <vt:lpwstr>0</vt:lpwstr>
  </property>
</Properties>
</file>