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1ADAEF" w14:textId="77777777" w:rsidR="005D450F" w:rsidRDefault="005D450F" w:rsidP="005D450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R5s240160</w:t>
        </w:r>
      </w:fldSimple>
    </w:p>
    <w:p w14:paraId="014DE8F5" w14:textId="77777777" w:rsidR="005D450F" w:rsidRDefault="00000000" w:rsidP="005D450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D450F" w:rsidRPr="00BA51D9">
          <w:rPr>
            <w:b/>
            <w:noProof/>
            <w:sz w:val="24"/>
          </w:rPr>
          <w:t>Online</w:t>
        </w:r>
      </w:fldSimple>
      <w:r w:rsidR="005D450F">
        <w:rPr>
          <w:b/>
          <w:noProof/>
          <w:sz w:val="24"/>
        </w:rPr>
        <w:t xml:space="preserve">, </w:t>
      </w:r>
      <w:r w:rsidR="005D450F">
        <w:fldChar w:fldCharType="begin"/>
      </w:r>
      <w:r w:rsidR="005D450F">
        <w:instrText xml:space="preserve"> DOCPROPERTY  Country  \* MERGEFORMAT </w:instrText>
      </w:r>
      <w:r w:rsidR="005D450F">
        <w:fldChar w:fldCharType="end"/>
      </w:r>
      <w:r w:rsidR="005D450F">
        <w:rPr>
          <w:b/>
          <w:noProof/>
          <w:sz w:val="24"/>
        </w:rPr>
        <w:t xml:space="preserve">, </w:t>
      </w:r>
      <w:fldSimple w:instr=" DOCPROPERTY  StartDate  \* MERGEFORMAT ">
        <w:r w:rsidR="005D450F" w:rsidRPr="00BA51D9">
          <w:rPr>
            <w:b/>
            <w:noProof/>
            <w:sz w:val="24"/>
          </w:rPr>
          <w:t>8th Dec 2023</w:t>
        </w:r>
      </w:fldSimple>
      <w:r w:rsidR="005D450F">
        <w:rPr>
          <w:b/>
          <w:noProof/>
          <w:sz w:val="24"/>
        </w:rPr>
        <w:t xml:space="preserve"> - </w:t>
      </w:r>
      <w:fldSimple w:instr=" DOCPROPERTY  EndDate  \* MERGEFORMAT ">
        <w:r w:rsidR="005D450F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D450F" w14:paraId="71D2266B" w14:textId="77777777" w:rsidTr="0061237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EEA239" w14:textId="77777777" w:rsidR="005D450F" w:rsidRDefault="005D450F" w:rsidP="0061237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D450F" w14:paraId="1FB11031" w14:textId="77777777" w:rsidTr="006123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18C7AD" w14:textId="77777777" w:rsidR="005D450F" w:rsidRDefault="005D450F" w:rsidP="0061237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D450F" w14:paraId="76BA1A3F" w14:textId="77777777" w:rsidTr="006123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C6E132" w14:textId="77777777" w:rsidR="005D450F" w:rsidRDefault="005D450F" w:rsidP="006123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50F" w14:paraId="188831AE" w14:textId="77777777" w:rsidTr="00612376">
        <w:tc>
          <w:tcPr>
            <w:tcW w:w="142" w:type="dxa"/>
            <w:tcBorders>
              <w:left w:val="single" w:sz="4" w:space="0" w:color="auto"/>
            </w:tcBorders>
          </w:tcPr>
          <w:p w14:paraId="5C8DCFFB" w14:textId="77777777" w:rsidR="005D450F" w:rsidRDefault="005D450F" w:rsidP="0061237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770BC01" w14:textId="77777777" w:rsidR="005D450F" w:rsidRPr="00410371" w:rsidRDefault="00000000" w:rsidP="0061237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D450F" w:rsidRPr="00410371">
                <w:rPr>
                  <w:b/>
                  <w:noProof/>
                  <w:sz w:val="28"/>
                </w:rPr>
                <w:t>37.571-4</w:t>
              </w:r>
            </w:fldSimple>
          </w:p>
        </w:tc>
        <w:tc>
          <w:tcPr>
            <w:tcW w:w="709" w:type="dxa"/>
          </w:tcPr>
          <w:p w14:paraId="4AE95AD0" w14:textId="77777777" w:rsidR="005D450F" w:rsidRDefault="005D450F" w:rsidP="0061237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4DBF57" w14:textId="77777777" w:rsidR="005D450F" w:rsidRPr="00410371" w:rsidRDefault="00000000" w:rsidP="0061237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D450F" w:rsidRPr="00410371">
                <w:rPr>
                  <w:b/>
                  <w:noProof/>
                  <w:sz w:val="28"/>
                </w:rPr>
                <w:t>0197</w:t>
              </w:r>
            </w:fldSimple>
          </w:p>
        </w:tc>
        <w:tc>
          <w:tcPr>
            <w:tcW w:w="709" w:type="dxa"/>
          </w:tcPr>
          <w:p w14:paraId="42B26E62" w14:textId="77777777" w:rsidR="005D450F" w:rsidRDefault="005D450F" w:rsidP="0061237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417028" w14:textId="77777777" w:rsidR="005D450F" w:rsidRPr="00410371" w:rsidRDefault="00000000" w:rsidP="00612376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D450F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3787E1B" w14:textId="77777777" w:rsidR="005D450F" w:rsidRDefault="005D450F" w:rsidP="0061237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8AA7E7" w14:textId="77777777" w:rsidR="005D450F" w:rsidRPr="00410371" w:rsidRDefault="00000000" w:rsidP="006123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D450F" w:rsidRPr="00410371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2581771" w14:textId="77777777" w:rsidR="005D450F" w:rsidRDefault="005D450F" w:rsidP="00612376">
            <w:pPr>
              <w:pStyle w:val="CRCoverPage"/>
              <w:spacing w:after="0"/>
              <w:rPr>
                <w:noProof/>
              </w:rPr>
            </w:pPr>
          </w:p>
        </w:tc>
      </w:tr>
      <w:tr w:rsidR="005D450F" w14:paraId="18F02AC6" w14:textId="77777777" w:rsidTr="006123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E69BB4" w14:textId="77777777" w:rsidR="005D450F" w:rsidRDefault="005D450F" w:rsidP="00612376">
            <w:pPr>
              <w:pStyle w:val="CRCoverPage"/>
              <w:spacing w:after="0"/>
              <w:rPr>
                <w:noProof/>
              </w:rPr>
            </w:pPr>
          </w:p>
        </w:tc>
      </w:tr>
      <w:tr w:rsidR="005D450F" w14:paraId="000523BD" w14:textId="77777777" w:rsidTr="0061237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0A5B45D" w14:textId="77777777" w:rsidR="005D450F" w:rsidRPr="00F25D98" w:rsidRDefault="005D450F" w:rsidP="0061237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D450F" w14:paraId="7AA5E5EE" w14:textId="77777777" w:rsidTr="00612376">
        <w:tc>
          <w:tcPr>
            <w:tcW w:w="9641" w:type="dxa"/>
            <w:gridSpan w:val="9"/>
          </w:tcPr>
          <w:p w14:paraId="6038B5DE" w14:textId="77777777" w:rsidR="005D450F" w:rsidRDefault="005D450F" w:rsidP="006123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972D2D2" w14:textId="77777777" w:rsidR="005D450F" w:rsidRDefault="005D450F" w:rsidP="005D450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D450F" w14:paraId="1FCFE480" w14:textId="77777777" w:rsidTr="00612376">
        <w:tc>
          <w:tcPr>
            <w:tcW w:w="2835" w:type="dxa"/>
          </w:tcPr>
          <w:p w14:paraId="550EA9C4" w14:textId="77777777" w:rsidR="005D450F" w:rsidRDefault="005D450F" w:rsidP="0061237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939820" w14:textId="77777777" w:rsidR="005D450F" w:rsidRDefault="005D450F" w:rsidP="006123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F3FC7E2" w14:textId="77777777" w:rsidR="005D450F" w:rsidRDefault="005D450F" w:rsidP="006123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CE41525" w14:textId="77777777" w:rsidR="005D450F" w:rsidRDefault="005D450F" w:rsidP="0061237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0C29F2" w14:textId="77777777" w:rsidR="005D450F" w:rsidRDefault="005D450F" w:rsidP="006123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EB20C58" w14:textId="77777777" w:rsidR="005D450F" w:rsidRDefault="005D450F" w:rsidP="0061237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F90673C" w14:textId="77777777" w:rsidR="005D450F" w:rsidRDefault="005D450F" w:rsidP="006123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D5256B" w14:textId="77777777" w:rsidR="005D450F" w:rsidRDefault="005D450F" w:rsidP="006123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092B52" w14:textId="77777777" w:rsidR="005D450F" w:rsidRDefault="005D450F" w:rsidP="0061237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57DC8B6" w14:textId="77777777" w:rsidR="005D450F" w:rsidRDefault="005D450F" w:rsidP="005D450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D450F" w14:paraId="4D2B68D4" w14:textId="77777777" w:rsidTr="00612376">
        <w:tc>
          <w:tcPr>
            <w:tcW w:w="9640" w:type="dxa"/>
            <w:gridSpan w:val="11"/>
          </w:tcPr>
          <w:p w14:paraId="4589A929" w14:textId="77777777" w:rsidR="005D450F" w:rsidRDefault="005D450F" w:rsidP="006123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50F" w14:paraId="222A5C10" w14:textId="77777777" w:rsidTr="0061237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5616C2D" w14:textId="77777777" w:rsidR="005D450F" w:rsidRDefault="005D450F" w:rsidP="006123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7FC80C" w14:textId="77777777" w:rsidR="005D450F" w:rsidRDefault="005D450F" w:rsidP="006123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f_POS_NR_CheckCapabilities</w:t>
              </w:r>
            </w:fldSimple>
          </w:p>
        </w:tc>
      </w:tr>
      <w:tr w:rsidR="005D450F" w14:paraId="4847901C" w14:textId="77777777" w:rsidTr="00612376">
        <w:tc>
          <w:tcPr>
            <w:tcW w:w="1843" w:type="dxa"/>
            <w:tcBorders>
              <w:left w:val="single" w:sz="4" w:space="0" w:color="auto"/>
            </w:tcBorders>
          </w:tcPr>
          <w:p w14:paraId="4E1A9446" w14:textId="77777777" w:rsidR="005D450F" w:rsidRDefault="005D450F" w:rsidP="006123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B71FB0" w14:textId="77777777" w:rsidR="005D450F" w:rsidRDefault="005D450F" w:rsidP="006123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50F" w14:paraId="064261B2" w14:textId="77777777" w:rsidTr="00612376">
        <w:tc>
          <w:tcPr>
            <w:tcW w:w="1843" w:type="dxa"/>
            <w:tcBorders>
              <w:left w:val="single" w:sz="4" w:space="0" w:color="auto"/>
            </w:tcBorders>
          </w:tcPr>
          <w:p w14:paraId="7C704EAC" w14:textId="77777777" w:rsidR="005D450F" w:rsidRDefault="005D450F" w:rsidP="006123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8707C7" w14:textId="77777777" w:rsidR="005D450F" w:rsidRDefault="00000000" w:rsidP="006123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D450F">
                <w:rPr>
                  <w:noProof/>
                </w:rPr>
                <w:t>ROHDE &amp; SCHWARZ</w:t>
              </w:r>
            </w:fldSimple>
          </w:p>
        </w:tc>
      </w:tr>
      <w:tr w:rsidR="005D450F" w14:paraId="79293C53" w14:textId="77777777" w:rsidTr="00612376">
        <w:tc>
          <w:tcPr>
            <w:tcW w:w="1843" w:type="dxa"/>
            <w:tcBorders>
              <w:left w:val="single" w:sz="4" w:space="0" w:color="auto"/>
            </w:tcBorders>
          </w:tcPr>
          <w:p w14:paraId="3BAA9BA4" w14:textId="77777777" w:rsidR="005D450F" w:rsidRDefault="005D450F" w:rsidP="006123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21C257" w14:textId="77777777" w:rsidR="005D450F" w:rsidRDefault="001075D9" w:rsidP="00612376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5D450F">
              <w:fldChar w:fldCharType="begin"/>
            </w:r>
            <w:r w:rsidR="005D450F">
              <w:instrText xml:space="preserve"> DOCPROPERTY  SourceIfTsg  \* MERGEFORMAT </w:instrText>
            </w:r>
            <w:r w:rsidR="005D450F">
              <w:fldChar w:fldCharType="end"/>
            </w:r>
          </w:p>
        </w:tc>
      </w:tr>
      <w:tr w:rsidR="005D450F" w14:paraId="3030A535" w14:textId="77777777" w:rsidTr="00612376">
        <w:tc>
          <w:tcPr>
            <w:tcW w:w="1843" w:type="dxa"/>
            <w:tcBorders>
              <w:left w:val="single" w:sz="4" w:space="0" w:color="auto"/>
            </w:tcBorders>
          </w:tcPr>
          <w:p w14:paraId="3DFC2940" w14:textId="77777777" w:rsidR="005D450F" w:rsidRDefault="005D450F" w:rsidP="006123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C741B6" w14:textId="77777777" w:rsidR="005D450F" w:rsidRDefault="005D450F" w:rsidP="006123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50F" w14:paraId="78B95B06" w14:textId="77777777" w:rsidTr="00612376">
        <w:tc>
          <w:tcPr>
            <w:tcW w:w="1843" w:type="dxa"/>
            <w:tcBorders>
              <w:left w:val="single" w:sz="4" w:space="0" w:color="auto"/>
            </w:tcBorders>
          </w:tcPr>
          <w:p w14:paraId="553E9DAC" w14:textId="77777777" w:rsidR="005D450F" w:rsidRDefault="005D450F" w:rsidP="006123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33AAE5" w14:textId="77777777" w:rsidR="005D450F" w:rsidRDefault="00000000" w:rsidP="006123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D450F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F30041B" w14:textId="77777777" w:rsidR="005D450F" w:rsidRDefault="005D450F" w:rsidP="0061237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1A75BE" w14:textId="77777777" w:rsidR="005D450F" w:rsidRDefault="005D450F" w:rsidP="006123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23F6A1" w14:textId="77777777" w:rsidR="005D450F" w:rsidRDefault="00000000" w:rsidP="006123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D450F">
                <w:rPr>
                  <w:noProof/>
                </w:rPr>
                <w:t>2024-02-09</w:t>
              </w:r>
            </w:fldSimple>
          </w:p>
        </w:tc>
      </w:tr>
      <w:tr w:rsidR="005D450F" w14:paraId="4440653F" w14:textId="77777777" w:rsidTr="00612376">
        <w:tc>
          <w:tcPr>
            <w:tcW w:w="1843" w:type="dxa"/>
            <w:tcBorders>
              <w:left w:val="single" w:sz="4" w:space="0" w:color="auto"/>
            </w:tcBorders>
          </w:tcPr>
          <w:p w14:paraId="79E5DB87" w14:textId="77777777" w:rsidR="005D450F" w:rsidRDefault="005D450F" w:rsidP="006123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23CF0B" w14:textId="77777777" w:rsidR="005D450F" w:rsidRDefault="005D450F" w:rsidP="006123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CA9C5C" w14:textId="77777777" w:rsidR="005D450F" w:rsidRDefault="005D450F" w:rsidP="006123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DD3437" w14:textId="77777777" w:rsidR="005D450F" w:rsidRDefault="005D450F" w:rsidP="006123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28F4B4" w14:textId="77777777" w:rsidR="005D450F" w:rsidRDefault="005D450F" w:rsidP="006123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50F" w14:paraId="4C7DC824" w14:textId="77777777" w:rsidTr="0061237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5790324" w14:textId="77777777" w:rsidR="005D450F" w:rsidRDefault="005D450F" w:rsidP="006123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E7A7370" w14:textId="77777777" w:rsidR="005D450F" w:rsidRDefault="00000000" w:rsidP="0061237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D450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AAB7729" w14:textId="77777777" w:rsidR="005D450F" w:rsidRDefault="005D450F" w:rsidP="0061237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075A2E" w14:textId="77777777" w:rsidR="005D450F" w:rsidRDefault="005D450F" w:rsidP="0061237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1B5AF8" w14:textId="77777777" w:rsidR="005D450F" w:rsidRDefault="00000000" w:rsidP="006123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D450F">
                <w:rPr>
                  <w:noProof/>
                </w:rPr>
                <w:t>Rel-17</w:t>
              </w:r>
            </w:fldSimple>
          </w:p>
        </w:tc>
      </w:tr>
      <w:tr w:rsidR="005D450F" w14:paraId="1D1E1846" w14:textId="77777777" w:rsidTr="0061237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73E439" w14:textId="77777777" w:rsidR="005D450F" w:rsidRDefault="005D450F" w:rsidP="0061237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9071BB3" w14:textId="77777777" w:rsidR="005D450F" w:rsidRDefault="005D450F" w:rsidP="0061237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BE7653" w14:textId="77777777" w:rsidR="005D450F" w:rsidRDefault="005D450F" w:rsidP="0061237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CE0EE5" w14:textId="77777777" w:rsidR="005D450F" w:rsidRPr="007C2097" w:rsidRDefault="005D450F" w:rsidP="0061237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D450F" w14:paraId="02005275" w14:textId="77777777" w:rsidTr="00612376">
        <w:tc>
          <w:tcPr>
            <w:tcW w:w="1843" w:type="dxa"/>
          </w:tcPr>
          <w:p w14:paraId="2695E7EF" w14:textId="77777777" w:rsidR="005D450F" w:rsidRDefault="005D450F" w:rsidP="006123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EF7FA2" w14:textId="77777777" w:rsidR="005D450F" w:rsidRDefault="005D450F" w:rsidP="006123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50F" w14:paraId="619FFD30" w14:textId="77777777" w:rsidTr="006123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67F57E" w14:textId="77777777" w:rsidR="005D450F" w:rsidRDefault="005D450F" w:rsidP="005D45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41DC4F" w14:textId="77777777" w:rsidR="005D450F" w:rsidRDefault="005D450F" w:rsidP="005D450F">
            <w:pPr>
              <w:pStyle w:val="CRCoverPage"/>
              <w:spacing w:after="0"/>
            </w:pPr>
            <w:r>
              <w:rPr>
                <w:noProof/>
              </w:rPr>
              <w:t xml:space="preserve">In Table </w:t>
            </w:r>
            <w:r>
              <w:t>9.3.1.1.3.3-5 from 3GPP 37.571-2 it is mentioned that the presence of the IE otdoa-ProvideCapabilities depends on the pics pc_OTDOA_onNR.</w:t>
            </w:r>
          </w:p>
          <w:p w14:paraId="35ADA502" w14:textId="77777777" w:rsidR="005D450F" w:rsidRPr="00F237BB" w:rsidRDefault="005D450F" w:rsidP="005D450F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t>However, current implementation for NR5GC POS test cases also compares the presence of otdoa-ProvideCapabilities with pc_OTDOA, which is meant for LTE test cases.</w:t>
            </w:r>
          </w:p>
        </w:tc>
      </w:tr>
      <w:tr w:rsidR="005D450F" w14:paraId="004BB210" w14:textId="77777777" w:rsidTr="006123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C114DF" w14:textId="77777777" w:rsidR="005D450F" w:rsidRDefault="005D450F" w:rsidP="005D45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4A8134" w14:textId="77777777" w:rsidR="005D450F" w:rsidRDefault="005D450F" w:rsidP="005D45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50F" w14:paraId="5567FD6C" w14:textId="77777777" w:rsidTr="006123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FAC130" w14:textId="77777777" w:rsidR="005D450F" w:rsidRDefault="005D450F" w:rsidP="005D45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D2432E" w14:textId="77777777" w:rsidR="005D450F" w:rsidRDefault="005D450F" w:rsidP="005D45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OTDOA check in </w:t>
            </w:r>
            <w:r w:rsidRPr="006524E9">
              <w:t>f_POS_NR_CheckCapabilities</w:t>
            </w:r>
            <w:r>
              <w:t xml:space="preserve"> is reworked to use only pc_OTDOA_onNR</w:t>
            </w:r>
          </w:p>
        </w:tc>
      </w:tr>
      <w:tr w:rsidR="005D450F" w14:paraId="0B45EE11" w14:textId="77777777" w:rsidTr="006123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71FD8A" w14:textId="77777777" w:rsidR="005D450F" w:rsidRDefault="005D450F" w:rsidP="005D45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1860C9" w14:textId="77777777" w:rsidR="005D450F" w:rsidRDefault="005D450F" w:rsidP="005D45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50F" w14:paraId="52A70147" w14:textId="77777777" w:rsidTr="0061237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CABCFF" w14:textId="77777777" w:rsidR="005D450F" w:rsidRDefault="005D450F" w:rsidP="005D45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C14CAB" w14:textId="77777777" w:rsidR="005D450F" w:rsidRDefault="005D450F" w:rsidP="005D45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conformant UE can fail this test case </w:t>
            </w:r>
          </w:p>
        </w:tc>
      </w:tr>
      <w:tr w:rsidR="005D450F" w14:paraId="10146185" w14:textId="77777777" w:rsidTr="00612376">
        <w:tc>
          <w:tcPr>
            <w:tcW w:w="2694" w:type="dxa"/>
            <w:gridSpan w:val="2"/>
          </w:tcPr>
          <w:p w14:paraId="6BE8F3BB" w14:textId="77777777" w:rsidR="005D450F" w:rsidRDefault="005D450F" w:rsidP="005D45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DB3F33" w14:textId="77777777" w:rsidR="005D450F" w:rsidRDefault="005D450F" w:rsidP="005D45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50F" w14:paraId="41B732EB" w14:textId="77777777" w:rsidTr="006123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EDE48F" w14:textId="77777777" w:rsidR="005D450F" w:rsidRDefault="005D450F" w:rsidP="005D45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663975" w14:textId="77777777" w:rsidR="005D450F" w:rsidRDefault="005D450F" w:rsidP="005D45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9.3.1.1, 9.3.4.1, 9.3.4.2, 9.3.4.3, 9.3.4.4, 9.3.1.2</w:t>
            </w:r>
          </w:p>
        </w:tc>
      </w:tr>
      <w:tr w:rsidR="005D450F" w14:paraId="4438BAF0" w14:textId="77777777" w:rsidTr="006123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2D0D" w14:textId="77777777" w:rsidR="005D450F" w:rsidRDefault="005D450F" w:rsidP="005D45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B210BB" w14:textId="77777777" w:rsidR="005D450F" w:rsidRDefault="005D450F" w:rsidP="005D45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50F" w14:paraId="0F65537D" w14:textId="77777777" w:rsidTr="006123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685D55" w14:textId="77777777" w:rsidR="005D450F" w:rsidRDefault="005D450F" w:rsidP="005D45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D15F0A" w14:textId="77777777" w:rsidR="005D450F" w:rsidRDefault="005D450F" w:rsidP="005D45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3808AF" w14:textId="77777777" w:rsidR="005D450F" w:rsidRDefault="005D450F" w:rsidP="005D45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B1D366" w14:textId="77777777" w:rsidR="005D450F" w:rsidRDefault="005D450F" w:rsidP="005D450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07E83E" w14:textId="77777777" w:rsidR="005D450F" w:rsidRDefault="005D450F" w:rsidP="005D450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D450F" w14:paraId="5E2DFA0C" w14:textId="77777777" w:rsidTr="006123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40A865" w14:textId="77777777" w:rsidR="005D450F" w:rsidRDefault="005D450F" w:rsidP="005D45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88F731" w14:textId="77777777" w:rsidR="005D450F" w:rsidRDefault="005D450F" w:rsidP="005D45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7FFE19" w14:textId="77777777" w:rsidR="005D450F" w:rsidRDefault="005D450F" w:rsidP="005D45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43E31E" w14:textId="77777777" w:rsidR="005D450F" w:rsidRDefault="005D450F" w:rsidP="005D450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6CCE29" w14:textId="77777777" w:rsidR="005D450F" w:rsidRDefault="005D450F" w:rsidP="005D450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D450F" w14:paraId="279B5E40" w14:textId="77777777" w:rsidTr="006123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E81A4" w14:textId="77777777" w:rsidR="005D450F" w:rsidRDefault="005D450F" w:rsidP="005D450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203DE8" w14:textId="77777777" w:rsidR="005D450F" w:rsidRDefault="005D450F" w:rsidP="005D45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F3B223" w14:textId="77777777" w:rsidR="005D450F" w:rsidRDefault="005D450F" w:rsidP="005D45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05E624" w14:textId="77777777" w:rsidR="005D450F" w:rsidRDefault="005D450F" w:rsidP="005D45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5AF5FA" w14:textId="77777777" w:rsidR="005D450F" w:rsidRDefault="005D450F" w:rsidP="005D450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D450F" w14:paraId="1AC26BB3" w14:textId="77777777" w:rsidTr="006123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7B7C58" w14:textId="77777777" w:rsidR="005D450F" w:rsidRDefault="005D450F" w:rsidP="005D450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5DED33" w14:textId="77777777" w:rsidR="005D450F" w:rsidRDefault="005D450F" w:rsidP="005D45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617DF7" w14:textId="77777777" w:rsidR="005D450F" w:rsidRDefault="005D450F" w:rsidP="005D45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2A4EAA" w14:textId="77777777" w:rsidR="005D450F" w:rsidRDefault="005D450F" w:rsidP="005D45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1892BF" w14:textId="77777777" w:rsidR="005D450F" w:rsidRDefault="005D450F" w:rsidP="005D450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D450F" w14:paraId="27B2BC11" w14:textId="77777777" w:rsidTr="006123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AA825A" w14:textId="77777777" w:rsidR="005D450F" w:rsidRDefault="005D450F" w:rsidP="005D450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5785BF" w14:textId="77777777" w:rsidR="005D450F" w:rsidRDefault="005D450F" w:rsidP="005D450F">
            <w:pPr>
              <w:pStyle w:val="CRCoverPage"/>
              <w:spacing w:after="0"/>
              <w:rPr>
                <w:noProof/>
              </w:rPr>
            </w:pPr>
          </w:p>
        </w:tc>
      </w:tr>
      <w:tr w:rsidR="005D450F" w14:paraId="411F4869" w14:textId="77777777" w:rsidTr="0061237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E59D30" w14:textId="77777777" w:rsidR="005D450F" w:rsidRDefault="005D450F" w:rsidP="005D45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CBF915" w14:textId="77777777" w:rsidR="005D450F" w:rsidRDefault="005D450F" w:rsidP="005D450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D450F" w:rsidRPr="008863B9" w14:paraId="3A680AB8" w14:textId="77777777" w:rsidTr="0061237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29BD4F" w14:textId="77777777" w:rsidR="005D450F" w:rsidRPr="008863B9" w:rsidRDefault="005D450F" w:rsidP="005D45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4505F62" w14:textId="77777777" w:rsidR="005D450F" w:rsidRPr="008863B9" w:rsidRDefault="005D450F" w:rsidP="005D450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D450F" w14:paraId="05358D26" w14:textId="77777777" w:rsidTr="006123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6FFFB2" w14:textId="77777777" w:rsidR="005D450F" w:rsidRDefault="005D450F" w:rsidP="005D45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13B1D" w14:textId="77777777" w:rsidR="005D450F" w:rsidRDefault="005D450F" w:rsidP="005D450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749476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7D7072C4" w14:textId="77777777" w:rsidR="009418D9" w:rsidRDefault="009418D9" w:rsidP="009418D9">
      <w:pPr>
        <w:rPr>
          <w:noProof/>
        </w:rPr>
        <w:sectPr w:rsidR="009418D9" w:rsidSect="008E59D2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EFCBCD" w14:textId="77777777" w:rsidR="009478EE" w:rsidRDefault="009478EE" w:rsidP="009478EE">
      <w:pPr>
        <w:rPr>
          <w:noProof/>
        </w:rPr>
      </w:pPr>
    </w:p>
    <w:p w14:paraId="536A6864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58096371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343393E7" w14:textId="77777777" w:rsidR="00957E8D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57E8D" w:rsidRPr="00004148">
        <w:rPr>
          <w:rFonts w:ascii="Arial" w:hAnsi="Arial" w:cs="Arial"/>
          <w:iCs/>
        </w:rPr>
        <w:t>Table of Contents</w:t>
      </w:r>
      <w:r w:rsidR="00957E8D">
        <w:tab/>
      </w:r>
      <w:r w:rsidR="00957E8D">
        <w:fldChar w:fldCharType="begin"/>
      </w:r>
      <w:r w:rsidR="00957E8D">
        <w:instrText xml:space="preserve"> PAGEREF _Toc158096371 \h </w:instrText>
      </w:r>
      <w:r w:rsidR="00957E8D">
        <w:fldChar w:fldCharType="separate"/>
      </w:r>
      <w:r w:rsidR="00957E8D">
        <w:t>2</w:t>
      </w:r>
      <w:r w:rsidR="00957E8D">
        <w:fldChar w:fldCharType="end"/>
      </w:r>
    </w:p>
    <w:p w14:paraId="39BDDB03" w14:textId="77777777" w:rsidR="00957E8D" w:rsidRDefault="00957E8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004148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004148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_Toc158096372 \h </w:instrText>
      </w:r>
      <w:r>
        <w:fldChar w:fldCharType="separate"/>
      </w:r>
      <w:r>
        <w:t>2</w:t>
      </w:r>
      <w:r>
        <w:fldChar w:fldCharType="end"/>
      </w:r>
    </w:p>
    <w:p w14:paraId="4387D09D" w14:textId="77777777" w:rsidR="00957E8D" w:rsidRDefault="00957E8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004148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004148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_Toc158096373 \h </w:instrText>
      </w:r>
      <w:r>
        <w:fldChar w:fldCharType="separate"/>
      </w:r>
      <w:r>
        <w:t>2</w:t>
      </w:r>
      <w:r>
        <w:fldChar w:fldCharType="end"/>
      </w:r>
    </w:p>
    <w:p w14:paraId="4C5AFEA9" w14:textId="77777777" w:rsidR="00957E8D" w:rsidRDefault="00957E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04148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04148">
        <w:rPr>
          <w:rFonts w:cs="Arial"/>
          <w:b/>
          <w:bCs/>
          <w:color w:val="000000"/>
          <w:lang w:val="en-US" w:eastAsia="en-GB"/>
        </w:rPr>
        <w:t>Change 1</w:t>
      </w:r>
      <w:r>
        <w:tab/>
      </w:r>
      <w:r>
        <w:fldChar w:fldCharType="begin"/>
      </w:r>
      <w:r>
        <w:instrText xml:space="preserve"> PAGEREF _Toc158096374 \h </w:instrText>
      </w:r>
      <w:r>
        <w:fldChar w:fldCharType="separate"/>
      </w:r>
      <w:r>
        <w:t>2</w:t>
      </w:r>
      <w:r>
        <w:fldChar w:fldCharType="end"/>
      </w:r>
    </w:p>
    <w:p w14:paraId="59E87B40" w14:textId="77777777" w:rsidR="00D15337" w:rsidRDefault="007A73E5" w:rsidP="00D1533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15337" w:rsidRPr="00DF7D01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8176210"/>
      <w:bookmarkStart w:id="19" w:name="_Toc128995546"/>
      <w:bookmarkStart w:id="20" w:name="_Toc158096372"/>
      <w:bookmarkStart w:id="21" w:name="_Hlk107318485"/>
      <w:r w:rsidR="00D15337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46CD28A1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-09_D2</w:t>
      </w:r>
      <w:r>
        <w:rPr>
          <w:rFonts w:cs="Arial"/>
        </w:rPr>
        <w:t>3</w:t>
      </w:r>
      <w:r w:rsidRPr="00AF72A9">
        <w:rPr>
          <w:rFonts w:cs="Arial"/>
        </w:rPr>
        <w:t>wk</w:t>
      </w:r>
      <w:r w:rsidR="00143E99">
        <w:rPr>
          <w:rFonts w:cs="Arial"/>
        </w:rPr>
        <w:t>49</w:t>
      </w:r>
      <w:r>
        <w:rPr>
          <w:rFonts w:cs="Arial"/>
        </w:rPr>
        <w:t xml:space="preserve"> related to the title of this CR</w:t>
      </w:r>
      <w:r>
        <w:rPr>
          <w:rFonts w:cs="Arial"/>
          <w:lang w:eastAsia="ja-JP"/>
        </w:rPr>
        <w:t xml:space="preserve">. </w:t>
      </w:r>
    </w:p>
    <w:p w14:paraId="479C9549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5D17E177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22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1"/>
    <w:p w14:paraId="78318B29" w14:textId="77777777" w:rsidR="007A73E5" w:rsidRDefault="007A73E5" w:rsidP="007A73E5">
      <w:pPr>
        <w:rPr>
          <w:b/>
          <w:sz w:val="24"/>
          <w:lang w:eastAsia="ja-JP"/>
        </w:rPr>
      </w:pPr>
    </w:p>
    <w:p w14:paraId="1FB4AA8B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2" w:name="_Toc122434488"/>
      <w:bookmarkStart w:id="23" w:name="_Toc295288959"/>
      <w:bookmarkStart w:id="24" w:name="_Toc158096373"/>
      <w:r w:rsidRPr="00854C55">
        <w:rPr>
          <w:b/>
        </w:rPr>
        <w:t>Corrections required</w:t>
      </w:r>
      <w:bookmarkEnd w:id="22"/>
      <w:bookmarkEnd w:id="23"/>
      <w:bookmarkEnd w:id="24"/>
    </w:p>
    <w:p w14:paraId="70FF59B4" w14:textId="77777777" w:rsidR="004A40D5" w:rsidRPr="003D65E8" w:rsidRDefault="004A40D5" w:rsidP="004A40D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5" w:name="_Toc158096374"/>
      <w:r>
        <w:rPr>
          <w:rFonts w:cs="Arial"/>
          <w:b/>
          <w:bCs/>
          <w:color w:val="000000"/>
          <w:lang w:val="en-US" w:eastAsia="en-GB"/>
        </w:rPr>
        <w:t>Change 1</w:t>
      </w:r>
      <w:bookmarkEnd w:id="2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14:paraId="55C9000B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14BF9" w14:textId="77777777" w:rsidR="004A40D5" w:rsidRDefault="00AE2F97" w:rsidP="00EF270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4E36E2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C536C" w14:textId="77777777" w:rsidR="004A40D5" w:rsidRPr="00FA530C" w:rsidRDefault="00272D6B" w:rsidP="00206ED0">
            <w:pPr>
              <w:pStyle w:val="CRCoverPage"/>
              <w:spacing w:after="0"/>
              <w:rPr>
                <w:noProof/>
              </w:rPr>
            </w:pPr>
            <w:r w:rsidRPr="006524E9">
              <w:t>f_POS_NR_CheckCapabilities</w:t>
            </w:r>
          </w:p>
        </w:tc>
      </w:tr>
      <w:tr w:rsidR="004A40D5" w14:paraId="5710EFAF" w14:textId="77777777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38D7A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72EE0" w14:textId="77777777" w:rsidR="00272D6B" w:rsidRDefault="00272D6B" w:rsidP="00272D6B">
            <w:pPr>
              <w:pStyle w:val="CRCoverPage"/>
              <w:spacing w:after="0"/>
            </w:pPr>
            <w:r>
              <w:rPr>
                <w:noProof/>
              </w:rPr>
              <w:t xml:space="preserve">In Table </w:t>
            </w:r>
            <w:r>
              <w:t>9.3.1.1.3.3-5 from 3GPP 37.571-2 it is mentioned that the presence of the IE otdoa-ProvideCapabilities depends on the pics pc_OTDOA_onNR.</w:t>
            </w:r>
          </w:p>
          <w:p w14:paraId="723E31FF" w14:textId="77777777" w:rsidR="006E31A3" w:rsidRPr="00272D6B" w:rsidRDefault="00272D6B" w:rsidP="00E423C2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t>However, current implementation for NR5GC POS test cases also compares the presence of otdoa-ProvideCapabilities with pc_OTDOA, which is meant for LTE test cases.</w:t>
            </w:r>
          </w:p>
        </w:tc>
      </w:tr>
      <w:tr w:rsidR="00E423C2" w14:paraId="7813D409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7E3B7" w14:textId="77777777" w:rsidR="00E423C2" w:rsidRDefault="00E423C2" w:rsidP="00E423C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7C6D5" w14:textId="77777777" w:rsidR="00E423C2" w:rsidRDefault="00272D6B" w:rsidP="00E423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OTDOA check in </w:t>
            </w:r>
            <w:r w:rsidRPr="006524E9">
              <w:t>f_POS_NR_CheckCapabilities</w:t>
            </w:r>
            <w:r>
              <w:t xml:space="preserve"> is reworked to use only pc_OTDOA_onNR</w:t>
            </w:r>
          </w:p>
        </w:tc>
      </w:tr>
      <w:tr w:rsidR="00E423C2" w14:paraId="7C95FE43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A4473" w14:textId="77777777" w:rsidR="00E423C2" w:rsidRDefault="00E423C2" w:rsidP="00E423C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0A7E7" w14:textId="77777777" w:rsidR="00E423C2" w:rsidRPr="00CC39F9" w:rsidRDefault="00272D6B" w:rsidP="00E423C2">
            <w:pPr>
              <w:spacing w:after="0"/>
              <w:rPr>
                <w:rFonts w:ascii="Arial" w:hAnsi="Arial" w:cs="Arial"/>
                <w:lang w:eastAsia="en-GB"/>
              </w:rPr>
            </w:pPr>
            <w:r w:rsidRPr="00A2169A">
              <w:rPr>
                <w:rFonts w:ascii="Arial" w:hAnsi="Arial" w:cs="Arial"/>
              </w:rPr>
              <w:t>NR5GC_Positioning_Functions.ttcn</w:t>
            </w:r>
          </w:p>
        </w:tc>
      </w:tr>
      <w:tr w:rsidR="00E423C2" w14:paraId="07FFC684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85D22" w14:textId="77777777" w:rsidR="00E423C2" w:rsidRDefault="00E423C2" w:rsidP="00E423C2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9A083" w14:textId="6F0E13CA" w:rsidR="00E423C2" w:rsidRDefault="00FE2AEF" w:rsidP="00E423C2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Accepted.</w:t>
            </w:r>
          </w:p>
        </w:tc>
      </w:tr>
    </w:tbl>
    <w:p w14:paraId="7A6F726B" w14:textId="77777777" w:rsidR="00272D6B" w:rsidRDefault="00272D6B" w:rsidP="00272D6B"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 xml:space="preserve">Before </w:t>
      </w:r>
    </w:p>
    <w:p w14:paraId="2085631E" w14:textId="77777777" w:rsidR="00272D6B" w:rsidRDefault="00272D6B" w:rsidP="00272D6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&lt;&lt;SKIPPED CODE&gt;&gt;</w:t>
      </w:r>
    </w:p>
    <w:p w14:paraId="38382D45" w14:textId="77777777" w:rsidR="00272D6B" w:rsidRDefault="00272D6B" w:rsidP="00272D6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14:paraId="5E2D92D2" w14:textId="77777777" w:rsidR="00272D6B" w:rsidRPr="006524E9" w:rsidRDefault="00272D6B" w:rsidP="00272D6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6524E9">
        <w:rPr>
          <w:rFonts w:ascii="Courier New" w:hAnsi="Courier New" w:cs="Courier New"/>
          <w:b/>
          <w:sz w:val="16"/>
          <w:szCs w:val="16"/>
          <w:lang w:val="en-US" w:eastAsia="de-DE"/>
        </w:rPr>
        <w:t>function f_POS_NR_CheckCapabilities (LPP_Message p_LppMessage, boolean p_CheckEpduCap) runs on NR_BASE_PTC</w:t>
      </w:r>
    </w:p>
    <w:p w14:paraId="15666B91" w14:textId="77777777" w:rsidR="00272D6B" w:rsidRPr="006524E9" w:rsidRDefault="00272D6B" w:rsidP="00272D6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6524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{</w:t>
      </w:r>
    </w:p>
    <w:p w14:paraId="15395506" w14:textId="77777777" w:rsidR="00272D6B" w:rsidRPr="006524E9" w:rsidRDefault="00272D6B" w:rsidP="00272D6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6524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octetstring v_Octetstring;</w:t>
      </w:r>
    </w:p>
    <w:p w14:paraId="537F7542" w14:textId="77777777" w:rsidR="00272D6B" w:rsidRPr="006524E9" w:rsidRDefault="00272D6B" w:rsidP="00272D6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6524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14:paraId="5BC25A03" w14:textId="77777777" w:rsidR="00272D6B" w:rsidRPr="006524E9" w:rsidRDefault="00272D6B" w:rsidP="00272D6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6524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//CommonIEs</w:t>
      </w:r>
    </w:p>
    <w:p w14:paraId="4A041AA7" w14:textId="77777777" w:rsidR="00272D6B" w:rsidRPr="006524E9" w:rsidRDefault="00272D6B" w:rsidP="00272D6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6524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(pc_LPP_MsgSegmentation) {</w:t>
      </w:r>
    </w:p>
    <w:p w14:paraId="1A7F5249" w14:textId="77777777" w:rsidR="00272D6B" w:rsidRPr="006524E9" w:rsidRDefault="00272D6B" w:rsidP="00272D6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6524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(not isvalue(p_LppMessage.lpp_MessageBody.c1.provideCapabilities.criticalExtensions.c1.provideCapabilities_r9.commonIEsProvideCapabilities)) {</w:t>
      </w:r>
    </w:p>
    <w:p w14:paraId="2184774A" w14:textId="77777777" w:rsidR="00272D6B" w:rsidRPr="006524E9" w:rsidRDefault="00272D6B" w:rsidP="00272D6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6524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f_NR_SetVerdictFailOrInconc(__FILE__, __LINE__, "Error in Common capabilities PICS");</w:t>
      </w:r>
    </w:p>
    <w:p w14:paraId="71E11145" w14:textId="77777777" w:rsidR="00272D6B" w:rsidRPr="006524E9" w:rsidRDefault="00272D6B" w:rsidP="00272D6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6524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62607787" w14:textId="77777777" w:rsidR="00272D6B" w:rsidRPr="006524E9" w:rsidRDefault="00272D6B" w:rsidP="00272D6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6524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else {</w:t>
      </w:r>
    </w:p>
    <w:p w14:paraId="29D672CD" w14:textId="77777777" w:rsidR="00272D6B" w:rsidRPr="006524E9" w:rsidRDefault="00272D6B" w:rsidP="00272D6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6524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if (not match(p_LppMessage.lpp_MessageBody.c1.provideCapabilities.criticalExtensions.c1.provideCapabilities_r9.commonIEsProvideCapabilities, cr_CommonIEsProvideCapabilities)) {</w:t>
      </w:r>
    </w:p>
    <w:p w14:paraId="22FEE682" w14:textId="77777777" w:rsidR="00272D6B" w:rsidRPr="006524E9" w:rsidRDefault="00272D6B" w:rsidP="00272D6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6524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f_NR_SetVerdictFailOrInconc(__FILE__, __LINE__, "Error in LPP-Segmentation capabilities");</w:t>
      </w:r>
    </w:p>
    <w:p w14:paraId="27DDE05F" w14:textId="77777777" w:rsidR="00272D6B" w:rsidRPr="006524E9" w:rsidRDefault="00272D6B" w:rsidP="00272D6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6524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}</w:t>
      </w:r>
    </w:p>
    <w:p w14:paraId="05F55982" w14:textId="77777777" w:rsidR="00272D6B" w:rsidRPr="006524E9" w:rsidRDefault="00272D6B" w:rsidP="00272D6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6524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30777E29" w14:textId="77777777" w:rsidR="00272D6B" w:rsidRPr="006524E9" w:rsidRDefault="00272D6B" w:rsidP="00272D6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6524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732FABA1" w14:textId="77777777" w:rsidR="00272D6B" w:rsidRPr="006524E9" w:rsidRDefault="00272D6B" w:rsidP="00272D6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6524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//AGNSS</w:t>
      </w:r>
    </w:p>
    <w:p w14:paraId="06D83D4C" w14:textId="77777777" w:rsidR="00272D6B" w:rsidRPr="006524E9" w:rsidRDefault="00272D6B" w:rsidP="00272D6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6524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(isvalue(p_LppMessage.lpp_MessageBody.c1.provideCapabilities.criticalExtensions.c1.provideCapabilities_r9.a_gnss_ProvideCapabilities) and (pc_UEB_AGNSS or pc_UEA_AGNSS)) {</w:t>
      </w:r>
    </w:p>
    <w:p w14:paraId="30B43F30" w14:textId="77777777" w:rsidR="00272D6B" w:rsidRPr="006524E9" w:rsidRDefault="00272D6B" w:rsidP="00272D6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6524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f_POS_NR_CheckCapabilities_Agnss(p_LppMessage.lpp_MessageBody.c1.provideCapabilities.criticalExtensions.c1.provideCapabilities_r9.a_gnss_ProvideCapabilities);</w:t>
      </w:r>
    </w:p>
    <w:p w14:paraId="0DE8DF38" w14:textId="77777777" w:rsidR="00272D6B" w:rsidRPr="006524E9" w:rsidRDefault="00272D6B" w:rsidP="00272D6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6524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39C82576" w14:textId="77777777" w:rsidR="00272D6B" w:rsidRPr="006524E9" w:rsidRDefault="00272D6B" w:rsidP="00272D6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6524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else if (isvalue(p_LppMessage.lpp_MessageBody.c1.provideCapabilities.criticalExtensions.c1.provideCapabilities_r9.a_gnss_ProvideCapabilities) or pc_UEB_AGNSS or pc_UEA_AGNSS) {</w:t>
      </w:r>
    </w:p>
    <w:p w14:paraId="4E51E999" w14:textId="77777777" w:rsidR="00272D6B" w:rsidRPr="006524E9" w:rsidRDefault="00272D6B" w:rsidP="00272D6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6524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f_NR_SetVerdictFailOrInconc(__FILE__, __LINE__, "Error in A-GNSS capabilities PICS");</w:t>
      </w:r>
    </w:p>
    <w:p w14:paraId="377B623B" w14:textId="77777777" w:rsidR="00272D6B" w:rsidRPr="006524E9" w:rsidRDefault="00272D6B" w:rsidP="00272D6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6524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13744E7F" w14:textId="77777777" w:rsidR="00272D6B" w:rsidRPr="006524E9" w:rsidRDefault="00272D6B" w:rsidP="00272D6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6524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//OTDOA</w:t>
      </w:r>
    </w:p>
    <w:p w14:paraId="6FF4288A" w14:textId="77777777" w:rsidR="00272D6B" w:rsidRPr="006524E9" w:rsidRDefault="00272D6B" w:rsidP="00272D6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6524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(isvalue(p_LppMessage.lpp_MessageBody.c1.provideCapabilities.criticalExtensions.c1.provideCapabilities_r9.otdoa_ProvideCapabilities)) {</w:t>
      </w:r>
    </w:p>
    <w:p w14:paraId="04C41E23" w14:textId="77777777" w:rsidR="00272D6B" w:rsidRPr="006524E9" w:rsidRDefault="00272D6B" w:rsidP="00272D6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6524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(not (p_LppMessage.lpp_MessageBody.c1.provideCapabilities.criticalExtensions.c1.provideCapabilities_r9.otdoa_ProvideCapabilities.otdoa_Mode[0]== '1'B) and pc_OTDOA_onNR) { //@sic R5-225313 sic@</w:t>
      </w:r>
    </w:p>
    <w:p w14:paraId="72C4DCAF" w14:textId="77777777" w:rsidR="00272D6B" w:rsidRPr="006524E9" w:rsidRDefault="00272D6B" w:rsidP="00272D6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6524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f_NR_SetVerdictFailOrInconc(__FILE__, __LINE__, "UE reported OTDOA UE-Assisted mode not supported");</w:t>
      </w:r>
    </w:p>
    <w:p w14:paraId="055319B8" w14:textId="77777777" w:rsidR="00272D6B" w:rsidRPr="006524E9" w:rsidRDefault="00272D6B" w:rsidP="00272D6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6524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600E49EF" w14:textId="77777777" w:rsidR="00272D6B" w:rsidRPr="006524E9" w:rsidRDefault="00272D6B" w:rsidP="00272D6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6524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else if((p_LppMessage.lpp_MessageBody.c1.provideCapabilities.criticalExtensions.c1.provideCapabilities_r9.otdoa_ProvideCapabilities.otdoa_Mode[0]== '1'B) and pc_OTDOA_onNR){ //@sic R5-225313 sic@</w:t>
      </w:r>
    </w:p>
    <w:p w14:paraId="1F374878" w14:textId="77777777" w:rsidR="00272D6B" w:rsidRPr="006524E9" w:rsidRDefault="00272D6B" w:rsidP="00272D6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6524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f_POS_NR_OTDOA_CheckEutraBand(p_LppMessage.lpp_MessageBody.c1.provideCapabilities.criticalExtensions.c1.provideCapabilities_r9.otdoa_ProvideCapabilities);</w:t>
      </w:r>
    </w:p>
    <w:p w14:paraId="26E3D3A0" w14:textId="77777777" w:rsidR="00272D6B" w:rsidRPr="006524E9" w:rsidRDefault="00272D6B" w:rsidP="00272D6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6524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0D3A652A" w14:textId="77777777" w:rsidR="00272D6B" w:rsidRPr="006524E9" w:rsidRDefault="00272D6B" w:rsidP="00272D6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6524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1447AD0A" w14:textId="77777777" w:rsidR="00272D6B" w:rsidRPr="006524E9" w:rsidRDefault="00272D6B" w:rsidP="00272D6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6524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else if (</w:t>
      </w:r>
      <w:r w:rsidRPr="00A56BCC">
        <w:rPr>
          <w:rFonts w:ascii="Courier New" w:hAnsi="Courier New" w:cs="Courier New"/>
          <w:b/>
          <w:sz w:val="16"/>
          <w:szCs w:val="16"/>
          <w:lang w:val="en-US" w:eastAsia="de-DE"/>
        </w:rPr>
        <w:t>pc_OTDOA</w:t>
      </w:r>
      <w:r w:rsidRPr="006524E9">
        <w:rPr>
          <w:rFonts w:ascii="Courier New" w:hAnsi="Courier New" w:cs="Courier New"/>
          <w:b/>
          <w:sz w:val="16"/>
          <w:szCs w:val="16"/>
          <w:lang w:val="en-US" w:eastAsia="de-DE"/>
        </w:rPr>
        <w:t>) {</w:t>
      </w:r>
    </w:p>
    <w:p w14:paraId="1CC615A0" w14:textId="77777777" w:rsidR="00272D6B" w:rsidRPr="006524E9" w:rsidRDefault="00272D6B" w:rsidP="00272D6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6524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f_NR_SetVerdictFailOrInconc(__FILE__, __LINE__, "Error in OTDOA capabilities PICS");</w:t>
      </w:r>
    </w:p>
    <w:p w14:paraId="76386F6B" w14:textId="77777777" w:rsidR="00272D6B" w:rsidRDefault="00272D6B" w:rsidP="00272D6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6524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6E1742F8" w14:textId="77777777" w:rsidR="00272D6B" w:rsidRDefault="00272D6B" w:rsidP="00272D6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</w:p>
    <w:p w14:paraId="0D7121E7" w14:textId="77777777" w:rsidR="00272D6B" w:rsidRDefault="00272D6B" w:rsidP="00272D6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&lt;&lt;SKIPPED CODE&gt;&gt;</w:t>
      </w:r>
    </w:p>
    <w:p w14:paraId="482E4D7F" w14:textId="77777777" w:rsidR="00272D6B" w:rsidRPr="00963DA4" w:rsidRDefault="00272D6B" w:rsidP="00272D6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14:paraId="335FCBEB" w14:textId="77777777" w:rsidR="00272D6B" w:rsidRPr="00963DA4" w:rsidRDefault="00272D6B" w:rsidP="00272D6B">
      <w:pPr>
        <w:spacing w:after="0"/>
        <w:rPr>
          <w:rFonts w:ascii="Arial" w:hAnsi="Arial" w:cs="Arial"/>
          <w:b/>
          <w:bCs/>
          <w:lang w:eastAsia="zh-CN"/>
        </w:rPr>
      </w:pPr>
    </w:p>
    <w:p w14:paraId="7D1EB47C" w14:textId="77777777" w:rsidR="00272D6B" w:rsidRDefault="00272D6B" w:rsidP="00272D6B">
      <w:pPr>
        <w:spacing w:after="0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 w:hint="eastAsia"/>
          <w:b/>
          <w:bCs/>
          <w:lang w:eastAsia="zh-CN"/>
        </w:rPr>
        <w:t>After</w:t>
      </w:r>
    </w:p>
    <w:p w14:paraId="1DFEE924" w14:textId="77777777" w:rsidR="00272D6B" w:rsidRDefault="00272D6B" w:rsidP="00272D6B">
      <w:pPr>
        <w:spacing w:after="0"/>
        <w:rPr>
          <w:rFonts w:ascii="Arial" w:hAnsi="Arial" w:cs="Arial"/>
          <w:b/>
          <w:bCs/>
          <w:lang w:eastAsia="zh-CN"/>
        </w:rPr>
      </w:pPr>
    </w:p>
    <w:p w14:paraId="5742D9BA" w14:textId="77777777" w:rsidR="00272D6B" w:rsidRDefault="00272D6B" w:rsidP="00272D6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&lt;&lt;SKIPPED CODE&gt;&gt;</w:t>
      </w:r>
    </w:p>
    <w:p w14:paraId="3AA791A2" w14:textId="77777777" w:rsidR="00272D6B" w:rsidRDefault="00272D6B" w:rsidP="00272D6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14:paraId="498ABE41" w14:textId="77777777" w:rsidR="00272D6B" w:rsidRPr="00A56BCC" w:rsidRDefault="00272D6B" w:rsidP="00272D6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56BCC">
        <w:rPr>
          <w:rFonts w:ascii="Courier New" w:hAnsi="Courier New" w:cs="Courier New"/>
          <w:b/>
          <w:sz w:val="16"/>
          <w:szCs w:val="16"/>
          <w:lang w:val="en-US" w:eastAsia="de-DE"/>
        </w:rPr>
        <w:t>function f_POS_NR_CheckCapabilities (LPP_Message p_LppMessage, boolean p_CheckEpduCap) runs on NR_BASE_PTC</w:t>
      </w:r>
    </w:p>
    <w:p w14:paraId="6AB1AB9D" w14:textId="77777777" w:rsidR="00272D6B" w:rsidRPr="00A56BCC" w:rsidRDefault="00272D6B" w:rsidP="00272D6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56BCC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{</w:t>
      </w:r>
    </w:p>
    <w:p w14:paraId="3D11845F" w14:textId="77777777" w:rsidR="00272D6B" w:rsidRPr="00A56BCC" w:rsidRDefault="00272D6B" w:rsidP="00272D6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56BCC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octetstring v_Octetstring;</w:t>
      </w:r>
    </w:p>
    <w:p w14:paraId="640FFE49" w14:textId="77777777" w:rsidR="00272D6B" w:rsidRPr="00A56BCC" w:rsidRDefault="00272D6B" w:rsidP="00272D6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56BCC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14:paraId="549B2530" w14:textId="77777777" w:rsidR="00272D6B" w:rsidRPr="00A56BCC" w:rsidRDefault="00272D6B" w:rsidP="00272D6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56BCC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//CommonIEs</w:t>
      </w:r>
    </w:p>
    <w:p w14:paraId="5EEE8724" w14:textId="77777777" w:rsidR="00272D6B" w:rsidRPr="00A56BCC" w:rsidRDefault="00272D6B" w:rsidP="00272D6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56BCC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(pc_LPP_MsgSegmentation) {</w:t>
      </w:r>
    </w:p>
    <w:p w14:paraId="7FC34EB6" w14:textId="77777777" w:rsidR="00272D6B" w:rsidRPr="00A56BCC" w:rsidRDefault="00272D6B" w:rsidP="00272D6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56BCC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(not isvalue(p_LppMessage.lpp_MessageBody.c1.provideCapabilities.criticalExtensions.c1.provideCapabilities_r9.commonIEsProvideCapabilities)) {</w:t>
      </w:r>
    </w:p>
    <w:p w14:paraId="02AF85C5" w14:textId="77777777" w:rsidR="00272D6B" w:rsidRPr="00A56BCC" w:rsidRDefault="00272D6B" w:rsidP="00272D6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56BCC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f_NR_SetVerdictFailOrInconc(__FILE__, __LINE__, "Error in Common capabilities PICS");</w:t>
      </w:r>
    </w:p>
    <w:p w14:paraId="22AB8E8A" w14:textId="77777777" w:rsidR="00272D6B" w:rsidRPr="00A56BCC" w:rsidRDefault="00272D6B" w:rsidP="00272D6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56BCC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2A8811EA" w14:textId="77777777" w:rsidR="00272D6B" w:rsidRPr="00A56BCC" w:rsidRDefault="00272D6B" w:rsidP="00272D6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56BCC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else {</w:t>
      </w:r>
    </w:p>
    <w:p w14:paraId="4123F6F4" w14:textId="77777777" w:rsidR="00272D6B" w:rsidRPr="00A56BCC" w:rsidRDefault="00272D6B" w:rsidP="00272D6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56BCC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if (not match(p_LppMessage.lpp_MessageBody.c1.provideCapabilities.criticalExtensions.c1.provideCapabilities_r9.commonIEsProvideCapabilities, cr_CommonIEsProvideCapabilities)) {</w:t>
      </w:r>
    </w:p>
    <w:p w14:paraId="1BC5CA48" w14:textId="77777777" w:rsidR="00272D6B" w:rsidRPr="00A56BCC" w:rsidRDefault="00272D6B" w:rsidP="00272D6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56BCC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f_NR_SetVerdictFailOrInconc(__FILE__, __LINE__, "Error in LPP-Segmentation capabilities");</w:t>
      </w:r>
    </w:p>
    <w:p w14:paraId="0DEDE541" w14:textId="77777777" w:rsidR="00272D6B" w:rsidRPr="00A56BCC" w:rsidRDefault="00272D6B" w:rsidP="00272D6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56BCC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}</w:t>
      </w:r>
    </w:p>
    <w:p w14:paraId="7A80B1D2" w14:textId="77777777" w:rsidR="00272D6B" w:rsidRPr="00A56BCC" w:rsidRDefault="00272D6B" w:rsidP="00272D6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56BCC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3632C2DF" w14:textId="77777777" w:rsidR="00272D6B" w:rsidRPr="00A56BCC" w:rsidRDefault="00272D6B" w:rsidP="00272D6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56BCC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546AA8F9" w14:textId="77777777" w:rsidR="00272D6B" w:rsidRPr="00A56BCC" w:rsidRDefault="00272D6B" w:rsidP="00272D6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56BCC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//AGNSS</w:t>
      </w:r>
    </w:p>
    <w:p w14:paraId="1AE128A2" w14:textId="77777777" w:rsidR="00272D6B" w:rsidRPr="00A56BCC" w:rsidRDefault="00272D6B" w:rsidP="00272D6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56BCC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(isvalue(p_LppMessage.lpp_MessageBody.c1.provideCapabilities.criticalExtensions.c1.provideCapabilities_r9.a_gnss_ProvideCapabilities) and (pc_UEB_AGNSS or pc_UEA_AGNSS)) {</w:t>
      </w:r>
    </w:p>
    <w:p w14:paraId="4AE08FF7" w14:textId="77777777" w:rsidR="00272D6B" w:rsidRPr="00A56BCC" w:rsidRDefault="00272D6B" w:rsidP="00272D6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56BCC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f_POS_NR_CheckCapabilities_Agnss(p_LppMessage.lpp_MessageBody.c1.provideCapabilities.criticalExtensions.c1.provideCapabilities_r9.a_gnss_ProvideCapabilities);</w:t>
      </w:r>
    </w:p>
    <w:p w14:paraId="23FFCAA7" w14:textId="77777777" w:rsidR="00272D6B" w:rsidRPr="00A56BCC" w:rsidRDefault="00272D6B" w:rsidP="00272D6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56BCC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270E2CEE" w14:textId="77777777" w:rsidR="00272D6B" w:rsidRPr="00A56BCC" w:rsidRDefault="00272D6B" w:rsidP="00272D6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56BCC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else if (isvalue(p_LppMessage.lpp_MessageBody.c1.provideCapabilities.criticalExtensions.c1.provideCapabilities_r9.a_gnss_ProvideCapabilities) or pc_UEB_AGNSS or pc_UEA_AGNSS) {</w:t>
      </w:r>
    </w:p>
    <w:p w14:paraId="65DE6C24" w14:textId="77777777" w:rsidR="00272D6B" w:rsidRPr="00A56BCC" w:rsidRDefault="00272D6B" w:rsidP="00272D6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56BCC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f_NR_SetVerdictFailOrInconc(__FILE__, __LINE__, "Error in A-GNSS capabilities PICS");</w:t>
      </w:r>
    </w:p>
    <w:p w14:paraId="20E79E6F" w14:textId="77777777" w:rsidR="00272D6B" w:rsidRPr="00A56BCC" w:rsidRDefault="00272D6B" w:rsidP="00272D6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56BCC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70B5DDBD" w14:textId="77777777" w:rsidR="00272D6B" w:rsidRPr="00A56BCC" w:rsidRDefault="00272D6B" w:rsidP="00272D6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56BCC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//OTDOA</w:t>
      </w:r>
    </w:p>
    <w:p w14:paraId="0C089E90" w14:textId="77777777" w:rsidR="00272D6B" w:rsidRPr="00A56BCC" w:rsidRDefault="00272D6B" w:rsidP="00272D6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A56BCC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r w:rsidRPr="00A56BCC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if (isvalue(p_LppMessage.lpp_MessageBody.c1.provideCapabilities.criticalExtensions.c1.provideCapabilities_r9.otdoa_ProvideCapabilities) and pc_OTDOA_onNR) {</w:t>
      </w:r>
    </w:p>
    <w:p w14:paraId="41B7BA60" w14:textId="77777777" w:rsidR="00272D6B" w:rsidRPr="00A56BCC" w:rsidRDefault="00272D6B" w:rsidP="00272D6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A56BCC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if(p_LppMessage.lpp_MessageBody.c1.provideCapabilities.criticalExtensions.c1.provideCapabilities_r9.otdoa_ProvideCapabilities.otdoa_Mode[0]== '1'B){ </w:t>
      </w:r>
    </w:p>
    <w:p w14:paraId="4075DA54" w14:textId="77777777" w:rsidR="00272D6B" w:rsidRPr="00A56BCC" w:rsidRDefault="00272D6B" w:rsidP="00272D6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A56BCC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f_POS_NR_OTDOA_CheckEutraBand(p_LppMessage.lpp_MessageBody.c1.provideCapabilities.criticalExtensions.c1.provideCapabilities_r9.otdoa_ProvideCapabilities);</w:t>
      </w:r>
    </w:p>
    <w:p w14:paraId="0445A01C" w14:textId="77777777" w:rsidR="00272D6B" w:rsidRPr="00A56BCC" w:rsidRDefault="00272D6B" w:rsidP="00272D6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A56BCC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}</w:t>
      </w:r>
    </w:p>
    <w:p w14:paraId="7E1C129B" w14:textId="77777777" w:rsidR="00272D6B" w:rsidRPr="00A56BCC" w:rsidRDefault="00272D6B" w:rsidP="00272D6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A56BCC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else{</w:t>
      </w:r>
    </w:p>
    <w:p w14:paraId="1602CC9B" w14:textId="77777777" w:rsidR="00272D6B" w:rsidRPr="00A56BCC" w:rsidRDefault="00272D6B" w:rsidP="00272D6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A56BCC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f_NR_SetVerdictFailOrInconc(__FILE__, __LINE__, "UE reported OTDOA UE-Assisted mode not supported");</w:t>
      </w:r>
    </w:p>
    <w:p w14:paraId="04701960" w14:textId="77777777" w:rsidR="00272D6B" w:rsidRPr="00A56BCC" w:rsidRDefault="00272D6B" w:rsidP="00272D6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A56BCC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}</w:t>
      </w:r>
    </w:p>
    <w:p w14:paraId="5B8A1ACA" w14:textId="77777777" w:rsidR="00272D6B" w:rsidRPr="00A56BCC" w:rsidRDefault="00272D6B" w:rsidP="00272D6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A56BCC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}</w:t>
      </w:r>
    </w:p>
    <w:p w14:paraId="5C32A9F2" w14:textId="77777777" w:rsidR="00272D6B" w:rsidRPr="00A56BCC" w:rsidRDefault="00272D6B" w:rsidP="00272D6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A56BCC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else if (isvalue(p_LppMessage.lpp_MessageBody.c1.provideCapabilities.criticalExtensions.c1.provideCapabilities_r9.otdoa_ProvideCapabilities) or pc_OTDOA_onNR) {</w:t>
      </w:r>
    </w:p>
    <w:p w14:paraId="1EAE9EB4" w14:textId="77777777" w:rsidR="00272D6B" w:rsidRPr="00A56BCC" w:rsidRDefault="00272D6B" w:rsidP="00272D6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A56BCC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f_NR_SetVerdictFailOrInconc(__FILE__, __LINE__, "Error in OTDOA capabilities PICS");</w:t>
      </w:r>
    </w:p>
    <w:p w14:paraId="2C0B278C" w14:textId="77777777" w:rsidR="00272D6B" w:rsidRDefault="00272D6B" w:rsidP="00272D6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56BCC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}</w:t>
      </w:r>
    </w:p>
    <w:p w14:paraId="42F8FCA0" w14:textId="77777777" w:rsidR="00272D6B" w:rsidRPr="007F3EC0" w:rsidRDefault="00272D6B" w:rsidP="00272D6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14:paraId="65006D00" w14:textId="77777777" w:rsidR="00272D6B" w:rsidRDefault="00272D6B" w:rsidP="00272D6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&lt;&lt;SKIPPED CODE&gt;&gt;</w:t>
      </w:r>
    </w:p>
    <w:p w14:paraId="5C6281E6" w14:textId="77777777" w:rsidR="00272D6B" w:rsidRPr="00963DA4" w:rsidRDefault="00272D6B" w:rsidP="00272D6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14:paraId="4A1E39C8" w14:textId="77777777" w:rsidR="00272D6B" w:rsidRPr="00963DA4" w:rsidRDefault="00272D6B" w:rsidP="00272D6B">
      <w:pPr>
        <w:pStyle w:val="Heading2"/>
        <w:ind w:left="0" w:firstLine="0"/>
        <w:rPr>
          <w:rFonts w:ascii="Courier New" w:hAnsi="Courier New" w:cs="Courier New"/>
          <w:b/>
          <w:sz w:val="16"/>
          <w:szCs w:val="16"/>
          <w:lang w:eastAsia="de-DE"/>
        </w:rPr>
      </w:pPr>
    </w:p>
    <w:p w14:paraId="049B96B6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sectPr w:rsidR="004A40D5" w:rsidSect="008E59D2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A494E9" w14:textId="77777777" w:rsidR="008E59D2" w:rsidRDefault="008E59D2">
      <w:r>
        <w:separator/>
      </w:r>
    </w:p>
  </w:endnote>
  <w:endnote w:type="continuationSeparator" w:id="0">
    <w:p w14:paraId="3F1CDC1D" w14:textId="77777777" w:rsidR="008E59D2" w:rsidRDefault="008E59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09CB8" w14:textId="77777777" w:rsidR="005D450F" w:rsidRDefault="005D450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E16D27" w14:textId="77777777" w:rsidR="005D450F" w:rsidRDefault="005D450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EDA554" w14:textId="77777777" w:rsidR="005D450F" w:rsidRDefault="005D450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E27304" w14:textId="77777777" w:rsidR="008E59D2" w:rsidRDefault="008E59D2">
      <w:r>
        <w:separator/>
      </w:r>
    </w:p>
  </w:footnote>
  <w:footnote w:type="continuationSeparator" w:id="0">
    <w:p w14:paraId="496DC9BA" w14:textId="77777777" w:rsidR="008E59D2" w:rsidRDefault="008E59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AFF2D" w14:textId="77777777" w:rsidR="00EF270E" w:rsidRDefault="00EF27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2291A26D" wp14:editId="481105B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Content>
                            <w:p w14:paraId="5B688BC6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DF1F1D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501425D3" wp14:editId="2FFBF74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Content>
                            <w:p w14:paraId="7616BCCF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AED53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704A40A6" wp14:editId="6B9F02A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Content>
                            <w:p w14:paraId="442DB43E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659C0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4E36E072" wp14:editId="2A4D4C6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Content>
                            <w:p w14:paraId="4B69DECC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96C9DB" w14:textId="77777777" w:rsidR="00EF270E" w:rsidRDefault="00EF27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72790732" wp14:editId="28160C1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Content>
                            <w:p w14:paraId="6B37DBF5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4AE6C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70D9A83D" wp14:editId="6918119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Content>
                            <w:p w14:paraId="2C935FB1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64F2F31"/>
    <w:multiLevelType w:val="hybridMultilevel"/>
    <w:tmpl w:val="59FEDDE6"/>
    <w:lvl w:ilvl="0" w:tplc="0809000F">
      <w:start w:val="1"/>
      <w:numFmt w:val="decimal"/>
      <w:lvlText w:val="%1."/>
      <w:lvlJc w:val="left"/>
      <w:pPr>
        <w:ind w:left="774" w:hanging="360"/>
      </w:pPr>
    </w:lvl>
    <w:lvl w:ilvl="1" w:tplc="08090019" w:tentative="1">
      <w:start w:val="1"/>
      <w:numFmt w:val="lowerLetter"/>
      <w:lvlText w:val="%2."/>
      <w:lvlJc w:val="left"/>
      <w:pPr>
        <w:ind w:left="1494" w:hanging="360"/>
      </w:pPr>
    </w:lvl>
    <w:lvl w:ilvl="2" w:tplc="0809001B" w:tentative="1">
      <w:start w:val="1"/>
      <w:numFmt w:val="lowerRoman"/>
      <w:lvlText w:val="%3."/>
      <w:lvlJc w:val="right"/>
      <w:pPr>
        <w:ind w:left="2214" w:hanging="180"/>
      </w:pPr>
    </w:lvl>
    <w:lvl w:ilvl="3" w:tplc="0809000F" w:tentative="1">
      <w:start w:val="1"/>
      <w:numFmt w:val="decimal"/>
      <w:lvlText w:val="%4."/>
      <w:lvlJc w:val="left"/>
      <w:pPr>
        <w:ind w:left="2934" w:hanging="360"/>
      </w:pPr>
    </w:lvl>
    <w:lvl w:ilvl="4" w:tplc="08090019" w:tentative="1">
      <w:start w:val="1"/>
      <w:numFmt w:val="lowerLetter"/>
      <w:lvlText w:val="%5."/>
      <w:lvlJc w:val="left"/>
      <w:pPr>
        <w:ind w:left="3654" w:hanging="360"/>
      </w:pPr>
    </w:lvl>
    <w:lvl w:ilvl="5" w:tplc="0809001B" w:tentative="1">
      <w:start w:val="1"/>
      <w:numFmt w:val="lowerRoman"/>
      <w:lvlText w:val="%6."/>
      <w:lvlJc w:val="right"/>
      <w:pPr>
        <w:ind w:left="4374" w:hanging="180"/>
      </w:pPr>
    </w:lvl>
    <w:lvl w:ilvl="6" w:tplc="0809000F" w:tentative="1">
      <w:start w:val="1"/>
      <w:numFmt w:val="decimal"/>
      <w:lvlText w:val="%7."/>
      <w:lvlJc w:val="left"/>
      <w:pPr>
        <w:ind w:left="5094" w:hanging="360"/>
      </w:pPr>
    </w:lvl>
    <w:lvl w:ilvl="7" w:tplc="08090019" w:tentative="1">
      <w:start w:val="1"/>
      <w:numFmt w:val="lowerLetter"/>
      <w:lvlText w:val="%8."/>
      <w:lvlJc w:val="left"/>
      <w:pPr>
        <w:ind w:left="5814" w:hanging="360"/>
      </w:pPr>
    </w:lvl>
    <w:lvl w:ilvl="8" w:tplc="08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6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571230"/>
    <w:multiLevelType w:val="hybridMultilevel"/>
    <w:tmpl w:val="D9007E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C503DF"/>
    <w:multiLevelType w:val="hybridMultilevel"/>
    <w:tmpl w:val="70B074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0AE5214"/>
    <w:multiLevelType w:val="hybridMultilevel"/>
    <w:tmpl w:val="3C04ED6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83716A"/>
    <w:multiLevelType w:val="hybridMultilevel"/>
    <w:tmpl w:val="E196F77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626EC6"/>
    <w:multiLevelType w:val="hybridMultilevel"/>
    <w:tmpl w:val="E196F77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1309D2"/>
    <w:multiLevelType w:val="hybridMultilevel"/>
    <w:tmpl w:val="EEB4192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AD325A"/>
    <w:multiLevelType w:val="hybridMultilevel"/>
    <w:tmpl w:val="CCEC22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CA5E4F"/>
    <w:multiLevelType w:val="hybridMultilevel"/>
    <w:tmpl w:val="7490311E"/>
    <w:lvl w:ilvl="0" w:tplc="BC26B114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0C28DC"/>
    <w:multiLevelType w:val="hybridMultilevel"/>
    <w:tmpl w:val="71CC274C"/>
    <w:lvl w:ilvl="0" w:tplc="0809000F">
      <w:start w:val="1"/>
      <w:numFmt w:val="decimal"/>
      <w:lvlText w:val="%1."/>
      <w:lvlJc w:val="left"/>
      <w:pPr>
        <w:ind w:left="774" w:hanging="360"/>
      </w:pPr>
    </w:lvl>
    <w:lvl w:ilvl="1" w:tplc="08090019" w:tentative="1">
      <w:start w:val="1"/>
      <w:numFmt w:val="lowerLetter"/>
      <w:lvlText w:val="%2."/>
      <w:lvlJc w:val="left"/>
      <w:pPr>
        <w:ind w:left="1494" w:hanging="360"/>
      </w:pPr>
    </w:lvl>
    <w:lvl w:ilvl="2" w:tplc="0809001B" w:tentative="1">
      <w:start w:val="1"/>
      <w:numFmt w:val="lowerRoman"/>
      <w:lvlText w:val="%3."/>
      <w:lvlJc w:val="right"/>
      <w:pPr>
        <w:ind w:left="2214" w:hanging="180"/>
      </w:pPr>
    </w:lvl>
    <w:lvl w:ilvl="3" w:tplc="0809000F" w:tentative="1">
      <w:start w:val="1"/>
      <w:numFmt w:val="decimal"/>
      <w:lvlText w:val="%4."/>
      <w:lvlJc w:val="left"/>
      <w:pPr>
        <w:ind w:left="2934" w:hanging="360"/>
      </w:pPr>
    </w:lvl>
    <w:lvl w:ilvl="4" w:tplc="08090019" w:tentative="1">
      <w:start w:val="1"/>
      <w:numFmt w:val="lowerLetter"/>
      <w:lvlText w:val="%5."/>
      <w:lvlJc w:val="left"/>
      <w:pPr>
        <w:ind w:left="3654" w:hanging="360"/>
      </w:pPr>
    </w:lvl>
    <w:lvl w:ilvl="5" w:tplc="0809001B" w:tentative="1">
      <w:start w:val="1"/>
      <w:numFmt w:val="lowerRoman"/>
      <w:lvlText w:val="%6."/>
      <w:lvlJc w:val="right"/>
      <w:pPr>
        <w:ind w:left="4374" w:hanging="180"/>
      </w:pPr>
    </w:lvl>
    <w:lvl w:ilvl="6" w:tplc="0809000F" w:tentative="1">
      <w:start w:val="1"/>
      <w:numFmt w:val="decimal"/>
      <w:lvlText w:val="%7."/>
      <w:lvlJc w:val="left"/>
      <w:pPr>
        <w:ind w:left="5094" w:hanging="360"/>
      </w:pPr>
    </w:lvl>
    <w:lvl w:ilvl="7" w:tplc="08090019" w:tentative="1">
      <w:start w:val="1"/>
      <w:numFmt w:val="lowerLetter"/>
      <w:lvlText w:val="%8."/>
      <w:lvlJc w:val="left"/>
      <w:pPr>
        <w:ind w:left="5814" w:hanging="360"/>
      </w:pPr>
    </w:lvl>
    <w:lvl w:ilvl="8" w:tplc="08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42" w15:restartNumberingAfterBreak="0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910580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12622715">
    <w:abstractNumId w:val="23"/>
  </w:num>
  <w:num w:numId="3" w16cid:durableId="1371799646">
    <w:abstractNumId w:val="10"/>
  </w:num>
  <w:num w:numId="4" w16cid:durableId="715129048">
    <w:abstractNumId w:val="43"/>
  </w:num>
  <w:num w:numId="5" w16cid:durableId="1492064835">
    <w:abstractNumId w:val="33"/>
  </w:num>
  <w:num w:numId="6" w16cid:durableId="1999916237">
    <w:abstractNumId w:val="39"/>
  </w:num>
  <w:num w:numId="7" w16cid:durableId="1557428089">
    <w:abstractNumId w:val="14"/>
  </w:num>
  <w:num w:numId="8" w16cid:durableId="551039535">
    <w:abstractNumId w:val="40"/>
  </w:num>
  <w:num w:numId="9" w16cid:durableId="1084229937">
    <w:abstractNumId w:val="21"/>
  </w:num>
  <w:num w:numId="10" w16cid:durableId="1388995437">
    <w:abstractNumId w:val="26"/>
  </w:num>
  <w:num w:numId="11" w16cid:durableId="1089499466">
    <w:abstractNumId w:val="0"/>
  </w:num>
  <w:num w:numId="12" w16cid:durableId="669870921">
    <w:abstractNumId w:val="13"/>
  </w:num>
  <w:num w:numId="13" w16cid:durableId="1087728302">
    <w:abstractNumId w:val="45"/>
  </w:num>
  <w:num w:numId="14" w16cid:durableId="214851924">
    <w:abstractNumId w:val="6"/>
  </w:num>
  <w:num w:numId="15" w16cid:durableId="887494961">
    <w:abstractNumId w:val="28"/>
  </w:num>
  <w:num w:numId="16" w16cid:durableId="1502157979">
    <w:abstractNumId w:val="25"/>
  </w:num>
  <w:num w:numId="17" w16cid:durableId="369915856">
    <w:abstractNumId w:val="27"/>
  </w:num>
  <w:num w:numId="18" w16cid:durableId="1796636041">
    <w:abstractNumId w:val="17"/>
  </w:num>
  <w:num w:numId="19" w16cid:durableId="474563156">
    <w:abstractNumId w:val="42"/>
  </w:num>
  <w:num w:numId="20" w16cid:durableId="993875712">
    <w:abstractNumId w:val="37"/>
  </w:num>
  <w:num w:numId="21" w16cid:durableId="272443284">
    <w:abstractNumId w:val="44"/>
  </w:num>
  <w:num w:numId="22" w16cid:durableId="183329591">
    <w:abstractNumId w:val="30"/>
  </w:num>
  <w:num w:numId="23" w16cid:durableId="1685548539">
    <w:abstractNumId w:val="18"/>
  </w:num>
  <w:num w:numId="24" w16cid:durableId="201132366">
    <w:abstractNumId w:val="24"/>
  </w:num>
  <w:num w:numId="25" w16cid:durableId="206795326">
    <w:abstractNumId w:val="8"/>
  </w:num>
  <w:num w:numId="26" w16cid:durableId="1218397431">
    <w:abstractNumId w:val="16"/>
  </w:num>
  <w:num w:numId="27" w16cid:durableId="1206134486">
    <w:abstractNumId w:val="20"/>
  </w:num>
  <w:num w:numId="28" w16cid:durableId="258681553">
    <w:abstractNumId w:val="1"/>
  </w:num>
  <w:num w:numId="29" w16cid:durableId="1483502696">
    <w:abstractNumId w:val="2"/>
  </w:num>
  <w:num w:numId="30" w16cid:durableId="1320226549">
    <w:abstractNumId w:val="19"/>
  </w:num>
  <w:num w:numId="31" w16cid:durableId="1350108314">
    <w:abstractNumId w:val="38"/>
  </w:num>
  <w:num w:numId="32" w16cid:durableId="1984383799">
    <w:abstractNumId w:val="4"/>
  </w:num>
  <w:num w:numId="33" w16cid:durableId="788857787">
    <w:abstractNumId w:val="12"/>
  </w:num>
  <w:num w:numId="34" w16cid:durableId="1302539731">
    <w:abstractNumId w:val="9"/>
  </w:num>
  <w:num w:numId="35" w16cid:durableId="1447507646">
    <w:abstractNumId w:val="3"/>
  </w:num>
  <w:num w:numId="36" w16cid:durableId="770710036">
    <w:abstractNumId w:val="36"/>
  </w:num>
  <w:num w:numId="37" w16cid:durableId="1935362408">
    <w:abstractNumId w:val="15"/>
  </w:num>
  <w:num w:numId="38" w16cid:durableId="245961183">
    <w:abstractNumId w:val="22"/>
  </w:num>
  <w:num w:numId="39" w16cid:durableId="1842427264">
    <w:abstractNumId w:val="35"/>
  </w:num>
  <w:num w:numId="40" w16cid:durableId="765881081">
    <w:abstractNumId w:val="32"/>
  </w:num>
  <w:num w:numId="41" w16cid:durableId="673997429">
    <w:abstractNumId w:val="31"/>
  </w:num>
  <w:num w:numId="42" w16cid:durableId="990600637">
    <w:abstractNumId w:val="34"/>
  </w:num>
  <w:num w:numId="43" w16cid:durableId="1506632779">
    <w:abstractNumId w:val="29"/>
  </w:num>
  <w:num w:numId="44" w16cid:durableId="820537469">
    <w:abstractNumId w:val="41"/>
  </w:num>
  <w:num w:numId="45" w16cid:durableId="1291938488">
    <w:abstractNumId w:val="11"/>
  </w:num>
  <w:num w:numId="46" w16cid:durableId="1510828233">
    <w:abstractNumId w:val="5"/>
  </w:num>
  <w:num w:numId="47" w16cid:durableId="691423785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629C"/>
    <w:rsid w:val="00036EBD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1D0A"/>
    <w:rsid w:val="00052C9D"/>
    <w:rsid w:val="000532F9"/>
    <w:rsid w:val="00053790"/>
    <w:rsid w:val="00054E62"/>
    <w:rsid w:val="0005555B"/>
    <w:rsid w:val="00055CD4"/>
    <w:rsid w:val="00055EE8"/>
    <w:rsid w:val="00056EB6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7771"/>
    <w:rsid w:val="00067DBE"/>
    <w:rsid w:val="00067F11"/>
    <w:rsid w:val="000721D3"/>
    <w:rsid w:val="000724EA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4A5"/>
    <w:rsid w:val="00081A5A"/>
    <w:rsid w:val="00082B7B"/>
    <w:rsid w:val="00082F84"/>
    <w:rsid w:val="0008356D"/>
    <w:rsid w:val="00084025"/>
    <w:rsid w:val="00084943"/>
    <w:rsid w:val="00084DD9"/>
    <w:rsid w:val="00085CA5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90B"/>
    <w:rsid w:val="000B4B47"/>
    <w:rsid w:val="000B5A4D"/>
    <w:rsid w:val="000B68EE"/>
    <w:rsid w:val="000B70AF"/>
    <w:rsid w:val="000B7FED"/>
    <w:rsid w:val="000C038A"/>
    <w:rsid w:val="000C104F"/>
    <w:rsid w:val="000C1B2C"/>
    <w:rsid w:val="000C430E"/>
    <w:rsid w:val="000C444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735D"/>
    <w:rsid w:val="001075D9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DF3"/>
    <w:rsid w:val="00124915"/>
    <w:rsid w:val="00125935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73AB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3E99"/>
    <w:rsid w:val="0014504D"/>
    <w:rsid w:val="001450CF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FAF"/>
    <w:rsid w:val="001533CE"/>
    <w:rsid w:val="0015586B"/>
    <w:rsid w:val="00155AF0"/>
    <w:rsid w:val="0015619B"/>
    <w:rsid w:val="00157A6A"/>
    <w:rsid w:val="00160071"/>
    <w:rsid w:val="0016022D"/>
    <w:rsid w:val="00160310"/>
    <w:rsid w:val="0016061F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128"/>
    <w:rsid w:val="0017482C"/>
    <w:rsid w:val="001748D6"/>
    <w:rsid w:val="00176185"/>
    <w:rsid w:val="001767F2"/>
    <w:rsid w:val="00176B97"/>
    <w:rsid w:val="001778B1"/>
    <w:rsid w:val="00181140"/>
    <w:rsid w:val="00182D1A"/>
    <w:rsid w:val="001834E5"/>
    <w:rsid w:val="00183F58"/>
    <w:rsid w:val="0018557F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130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5524"/>
    <w:rsid w:val="001E6DB4"/>
    <w:rsid w:val="001E742C"/>
    <w:rsid w:val="001F121A"/>
    <w:rsid w:val="001F1549"/>
    <w:rsid w:val="001F1817"/>
    <w:rsid w:val="001F1ED2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371C"/>
    <w:rsid w:val="002040A1"/>
    <w:rsid w:val="00204437"/>
    <w:rsid w:val="00205361"/>
    <w:rsid w:val="00205944"/>
    <w:rsid w:val="00205DA2"/>
    <w:rsid w:val="00206E7E"/>
    <w:rsid w:val="00206ED0"/>
    <w:rsid w:val="00207C1E"/>
    <w:rsid w:val="002102E3"/>
    <w:rsid w:val="002104D0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C5A"/>
    <w:rsid w:val="00222013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4A3A"/>
    <w:rsid w:val="00235000"/>
    <w:rsid w:val="00235BDF"/>
    <w:rsid w:val="002367CB"/>
    <w:rsid w:val="00237559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2B7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2D6B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2D5D"/>
    <w:rsid w:val="002833B5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182B"/>
    <w:rsid w:val="00292D35"/>
    <w:rsid w:val="002940D8"/>
    <w:rsid w:val="0029448C"/>
    <w:rsid w:val="0029466D"/>
    <w:rsid w:val="002954BB"/>
    <w:rsid w:val="00295744"/>
    <w:rsid w:val="00296865"/>
    <w:rsid w:val="002975C0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5A1A"/>
    <w:rsid w:val="002C7E01"/>
    <w:rsid w:val="002D0CD6"/>
    <w:rsid w:val="002D16DD"/>
    <w:rsid w:val="002D41DC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2FA4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663"/>
    <w:rsid w:val="00301A2E"/>
    <w:rsid w:val="003048CC"/>
    <w:rsid w:val="00305093"/>
    <w:rsid w:val="00305409"/>
    <w:rsid w:val="003068A6"/>
    <w:rsid w:val="00307CD1"/>
    <w:rsid w:val="00310217"/>
    <w:rsid w:val="00310553"/>
    <w:rsid w:val="0031061D"/>
    <w:rsid w:val="003108AC"/>
    <w:rsid w:val="00311DF7"/>
    <w:rsid w:val="00312DE9"/>
    <w:rsid w:val="0031522E"/>
    <w:rsid w:val="00315498"/>
    <w:rsid w:val="00316A3D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19F6"/>
    <w:rsid w:val="003320BA"/>
    <w:rsid w:val="003328F3"/>
    <w:rsid w:val="0033294A"/>
    <w:rsid w:val="00332F35"/>
    <w:rsid w:val="00334295"/>
    <w:rsid w:val="003377F0"/>
    <w:rsid w:val="00340413"/>
    <w:rsid w:val="003413B5"/>
    <w:rsid w:val="00341F6F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4FB2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3211"/>
    <w:rsid w:val="00374DD4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26A3"/>
    <w:rsid w:val="00392C80"/>
    <w:rsid w:val="00393BCA"/>
    <w:rsid w:val="00394B60"/>
    <w:rsid w:val="00394C1A"/>
    <w:rsid w:val="00394D9E"/>
    <w:rsid w:val="00394DFF"/>
    <w:rsid w:val="00395AD2"/>
    <w:rsid w:val="0039698E"/>
    <w:rsid w:val="00396A3F"/>
    <w:rsid w:val="00396B87"/>
    <w:rsid w:val="003A0D19"/>
    <w:rsid w:val="003A17EE"/>
    <w:rsid w:val="003A216B"/>
    <w:rsid w:val="003A35E1"/>
    <w:rsid w:val="003A399A"/>
    <w:rsid w:val="003A42B1"/>
    <w:rsid w:val="003A4526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415A"/>
    <w:rsid w:val="003B4CA7"/>
    <w:rsid w:val="003B53C2"/>
    <w:rsid w:val="003B5441"/>
    <w:rsid w:val="003B5F64"/>
    <w:rsid w:val="003B79C8"/>
    <w:rsid w:val="003C028D"/>
    <w:rsid w:val="003C085D"/>
    <w:rsid w:val="003C1478"/>
    <w:rsid w:val="003C15C2"/>
    <w:rsid w:val="003C2766"/>
    <w:rsid w:val="003C2940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344C"/>
    <w:rsid w:val="003D4228"/>
    <w:rsid w:val="003D42B8"/>
    <w:rsid w:val="003D49F9"/>
    <w:rsid w:val="003D5051"/>
    <w:rsid w:val="003D5C48"/>
    <w:rsid w:val="003D65E8"/>
    <w:rsid w:val="003D6AF6"/>
    <w:rsid w:val="003D6BC5"/>
    <w:rsid w:val="003D7C45"/>
    <w:rsid w:val="003E0DD2"/>
    <w:rsid w:val="003E149A"/>
    <w:rsid w:val="003E1A36"/>
    <w:rsid w:val="003E3232"/>
    <w:rsid w:val="003E33B8"/>
    <w:rsid w:val="003E51C2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AA6"/>
    <w:rsid w:val="00401F47"/>
    <w:rsid w:val="0040281C"/>
    <w:rsid w:val="004036AE"/>
    <w:rsid w:val="00404F37"/>
    <w:rsid w:val="004055BB"/>
    <w:rsid w:val="00405FCE"/>
    <w:rsid w:val="0040704E"/>
    <w:rsid w:val="00410371"/>
    <w:rsid w:val="00410F52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99B"/>
    <w:rsid w:val="00417C34"/>
    <w:rsid w:val="00422B30"/>
    <w:rsid w:val="0042378D"/>
    <w:rsid w:val="004242F1"/>
    <w:rsid w:val="00424D0C"/>
    <w:rsid w:val="0042625D"/>
    <w:rsid w:val="00426FCD"/>
    <w:rsid w:val="00431186"/>
    <w:rsid w:val="0043163D"/>
    <w:rsid w:val="00432830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02B"/>
    <w:rsid w:val="00450CF1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A25"/>
    <w:rsid w:val="00477734"/>
    <w:rsid w:val="00477DCB"/>
    <w:rsid w:val="00477F3F"/>
    <w:rsid w:val="004801BC"/>
    <w:rsid w:val="00480473"/>
    <w:rsid w:val="00480835"/>
    <w:rsid w:val="00480B98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0B7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0D5"/>
    <w:rsid w:val="004A428B"/>
    <w:rsid w:val="004A533C"/>
    <w:rsid w:val="004A60F7"/>
    <w:rsid w:val="004A66D3"/>
    <w:rsid w:val="004A794F"/>
    <w:rsid w:val="004B01A5"/>
    <w:rsid w:val="004B0364"/>
    <w:rsid w:val="004B0912"/>
    <w:rsid w:val="004B0B7B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2E4B"/>
    <w:rsid w:val="004E348B"/>
    <w:rsid w:val="004E36E2"/>
    <w:rsid w:val="004E3C15"/>
    <w:rsid w:val="004F0155"/>
    <w:rsid w:val="004F0977"/>
    <w:rsid w:val="004F173C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37B66"/>
    <w:rsid w:val="0054198B"/>
    <w:rsid w:val="005424E1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67A"/>
    <w:rsid w:val="0056378D"/>
    <w:rsid w:val="00563D4A"/>
    <w:rsid w:val="00564EDF"/>
    <w:rsid w:val="00564F41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BC7"/>
    <w:rsid w:val="00592D74"/>
    <w:rsid w:val="0059301A"/>
    <w:rsid w:val="00593B30"/>
    <w:rsid w:val="005945D5"/>
    <w:rsid w:val="005948BA"/>
    <w:rsid w:val="0059572B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B17CB"/>
    <w:rsid w:val="005B1FCC"/>
    <w:rsid w:val="005B2C3E"/>
    <w:rsid w:val="005B3086"/>
    <w:rsid w:val="005B32EC"/>
    <w:rsid w:val="005B3792"/>
    <w:rsid w:val="005B4127"/>
    <w:rsid w:val="005B5946"/>
    <w:rsid w:val="005B62B9"/>
    <w:rsid w:val="005B6F43"/>
    <w:rsid w:val="005B7AC3"/>
    <w:rsid w:val="005C0252"/>
    <w:rsid w:val="005C0385"/>
    <w:rsid w:val="005C0ACB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0C4B"/>
    <w:rsid w:val="005D27CA"/>
    <w:rsid w:val="005D2AB2"/>
    <w:rsid w:val="005D2B14"/>
    <w:rsid w:val="005D30BB"/>
    <w:rsid w:val="005D3787"/>
    <w:rsid w:val="005D3AD4"/>
    <w:rsid w:val="005D4396"/>
    <w:rsid w:val="005D450F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B8F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3DB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779"/>
    <w:rsid w:val="00626811"/>
    <w:rsid w:val="006270A9"/>
    <w:rsid w:val="006316B2"/>
    <w:rsid w:val="00634244"/>
    <w:rsid w:val="006349A1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2A36"/>
    <w:rsid w:val="00652D2F"/>
    <w:rsid w:val="0065364E"/>
    <w:rsid w:val="006537B5"/>
    <w:rsid w:val="006543AE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B18"/>
    <w:rsid w:val="006656C2"/>
    <w:rsid w:val="0066679E"/>
    <w:rsid w:val="00667016"/>
    <w:rsid w:val="0066741D"/>
    <w:rsid w:val="00667F32"/>
    <w:rsid w:val="00667F80"/>
    <w:rsid w:val="00670049"/>
    <w:rsid w:val="00670193"/>
    <w:rsid w:val="0067057F"/>
    <w:rsid w:val="00671372"/>
    <w:rsid w:val="006714DC"/>
    <w:rsid w:val="00672571"/>
    <w:rsid w:val="006726D2"/>
    <w:rsid w:val="006735AF"/>
    <w:rsid w:val="0067414F"/>
    <w:rsid w:val="00674BA8"/>
    <w:rsid w:val="0067573F"/>
    <w:rsid w:val="00676A70"/>
    <w:rsid w:val="00676F10"/>
    <w:rsid w:val="00680042"/>
    <w:rsid w:val="006835C7"/>
    <w:rsid w:val="0068444E"/>
    <w:rsid w:val="006845C0"/>
    <w:rsid w:val="00691021"/>
    <w:rsid w:val="006939C7"/>
    <w:rsid w:val="00693E69"/>
    <w:rsid w:val="006945E1"/>
    <w:rsid w:val="00694F50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909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B2F"/>
    <w:rsid w:val="006C04A1"/>
    <w:rsid w:val="006C061B"/>
    <w:rsid w:val="006C114A"/>
    <w:rsid w:val="006C29EF"/>
    <w:rsid w:val="006C2A6F"/>
    <w:rsid w:val="006C34B3"/>
    <w:rsid w:val="006C5407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1A3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71A0"/>
    <w:rsid w:val="007074BA"/>
    <w:rsid w:val="00707A00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84"/>
    <w:rsid w:val="0071537C"/>
    <w:rsid w:val="007169BC"/>
    <w:rsid w:val="00716B78"/>
    <w:rsid w:val="0071755D"/>
    <w:rsid w:val="00717AA2"/>
    <w:rsid w:val="00717D86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E8F"/>
    <w:rsid w:val="00735405"/>
    <w:rsid w:val="0073662A"/>
    <w:rsid w:val="0073742E"/>
    <w:rsid w:val="007374F7"/>
    <w:rsid w:val="0073773F"/>
    <w:rsid w:val="007400D9"/>
    <w:rsid w:val="00740321"/>
    <w:rsid w:val="007404A9"/>
    <w:rsid w:val="0074071C"/>
    <w:rsid w:val="007409AD"/>
    <w:rsid w:val="0074257A"/>
    <w:rsid w:val="0074289D"/>
    <w:rsid w:val="00742960"/>
    <w:rsid w:val="00742A03"/>
    <w:rsid w:val="007511D6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472"/>
    <w:rsid w:val="007746AB"/>
    <w:rsid w:val="00774943"/>
    <w:rsid w:val="00776968"/>
    <w:rsid w:val="007769B5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2A46"/>
    <w:rsid w:val="00793029"/>
    <w:rsid w:val="007949E9"/>
    <w:rsid w:val="0079529B"/>
    <w:rsid w:val="007955CC"/>
    <w:rsid w:val="00796E8A"/>
    <w:rsid w:val="007977A8"/>
    <w:rsid w:val="007A0E0D"/>
    <w:rsid w:val="007A1E6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FE2"/>
    <w:rsid w:val="007B442A"/>
    <w:rsid w:val="007B46A9"/>
    <w:rsid w:val="007B504B"/>
    <w:rsid w:val="007B512A"/>
    <w:rsid w:val="007B586E"/>
    <w:rsid w:val="007B6B16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B00"/>
    <w:rsid w:val="007C4F84"/>
    <w:rsid w:val="007C6ABF"/>
    <w:rsid w:val="007C7A80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D7C3A"/>
    <w:rsid w:val="007E0564"/>
    <w:rsid w:val="007E07EF"/>
    <w:rsid w:val="007E0E30"/>
    <w:rsid w:val="007E1D5F"/>
    <w:rsid w:val="007E1DA8"/>
    <w:rsid w:val="007E26E1"/>
    <w:rsid w:val="007E2899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84C"/>
    <w:rsid w:val="008029CE"/>
    <w:rsid w:val="00803546"/>
    <w:rsid w:val="0080392D"/>
    <w:rsid w:val="00803DF8"/>
    <w:rsid w:val="008040A8"/>
    <w:rsid w:val="00804B8D"/>
    <w:rsid w:val="00804EC2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20822"/>
    <w:rsid w:val="008212D4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407A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61BAC"/>
    <w:rsid w:val="00861EC3"/>
    <w:rsid w:val="008626E7"/>
    <w:rsid w:val="00863B8B"/>
    <w:rsid w:val="00864DAC"/>
    <w:rsid w:val="008657BF"/>
    <w:rsid w:val="00865F72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334B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3E"/>
    <w:rsid w:val="00883A39"/>
    <w:rsid w:val="008863B9"/>
    <w:rsid w:val="008907E5"/>
    <w:rsid w:val="00890838"/>
    <w:rsid w:val="0089088C"/>
    <w:rsid w:val="008915F4"/>
    <w:rsid w:val="0089198D"/>
    <w:rsid w:val="00893782"/>
    <w:rsid w:val="00893BF9"/>
    <w:rsid w:val="00894324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1E2"/>
    <w:rsid w:val="008A03D7"/>
    <w:rsid w:val="008A09CA"/>
    <w:rsid w:val="008A27EC"/>
    <w:rsid w:val="008A3054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59D2"/>
    <w:rsid w:val="008E61B6"/>
    <w:rsid w:val="008E6B1F"/>
    <w:rsid w:val="008E6DEF"/>
    <w:rsid w:val="008F0F75"/>
    <w:rsid w:val="008F2760"/>
    <w:rsid w:val="008F4C55"/>
    <w:rsid w:val="008F5C12"/>
    <w:rsid w:val="008F686C"/>
    <w:rsid w:val="008F69F2"/>
    <w:rsid w:val="008F733A"/>
    <w:rsid w:val="008F7891"/>
    <w:rsid w:val="008F78CE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45A8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57E8D"/>
    <w:rsid w:val="00960389"/>
    <w:rsid w:val="00960BFC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56B2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07F8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0F0"/>
    <w:rsid w:val="009A7AF2"/>
    <w:rsid w:val="009B0B50"/>
    <w:rsid w:val="009B2AA5"/>
    <w:rsid w:val="009B4438"/>
    <w:rsid w:val="009B5164"/>
    <w:rsid w:val="009B7A21"/>
    <w:rsid w:val="009B7FA1"/>
    <w:rsid w:val="009C1018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F02"/>
    <w:rsid w:val="009D349C"/>
    <w:rsid w:val="009D3F9E"/>
    <w:rsid w:val="009D476E"/>
    <w:rsid w:val="009D5180"/>
    <w:rsid w:val="009D54CE"/>
    <w:rsid w:val="009D7147"/>
    <w:rsid w:val="009D7AE1"/>
    <w:rsid w:val="009E10F4"/>
    <w:rsid w:val="009E24DE"/>
    <w:rsid w:val="009E297E"/>
    <w:rsid w:val="009E3297"/>
    <w:rsid w:val="009E34C0"/>
    <w:rsid w:val="009E59E3"/>
    <w:rsid w:val="009E63A9"/>
    <w:rsid w:val="009E6905"/>
    <w:rsid w:val="009E7184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11801"/>
    <w:rsid w:val="00A118F7"/>
    <w:rsid w:val="00A11D89"/>
    <w:rsid w:val="00A12CE3"/>
    <w:rsid w:val="00A12FBC"/>
    <w:rsid w:val="00A132A6"/>
    <w:rsid w:val="00A13632"/>
    <w:rsid w:val="00A136ED"/>
    <w:rsid w:val="00A16AB7"/>
    <w:rsid w:val="00A1776F"/>
    <w:rsid w:val="00A179A0"/>
    <w:rsid w:val="00A17A55"/>
    <w:rsid w:val="00A22308"/>
    <w:rsid w:val="00A230E4"/>
    <w:rsid w:val="00A23475"/>
    <w:rsid w:val="00A234A1"/>
    <w:rsid w:val="00A2452A"/>
    <w:rsid w:val="00A246B6"/>
    <w:rsid w:val="00A24A99"/>
    <w:rsid w:val="00A252A3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39BC"/>
    <w:rsid w:val="00A54077"/>
    <w:rsid w:val="00A54521"/>
    <w:rsid w:val="00A55571"/>
    <w:rsid w:val="00A57528"/>
    <w:rsid w:val="00A57B35"/>
    <w:rsid w:val="00A601CD"/>
    <w:rsid w:val="00A601E5"/>
    <w:rsid w:val="00A60B18"/>
    <w:rsid w:val="00A63F88"/>
    <w:rsid w:val="00A6456D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86BDD"/>
    <w:rsid w:val="00A90724"/>
    <w:rsid w:val="00A91419"/>
    <w:rsid w:val="00A916D2"/>
    <w:rsid w:val="00A93292"/>
    <w:rsid w:val="00A93336"/>
    <w:rsid w:val="00A93E5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C02"/>
    <w:rsid w:val="00AC2C7E"/>
    <w:rsid w:val="00AC393C"/>
    <w:rsid w:val="00AC3A3B"/>
    <w:rsid w:val="00AC4571"/>
    <w:rsid w:val="00AC491F"/>
    <w:rsid w:val="00AC4C70"/>
    <w:rsid w:val="00AC5820"/>
    <w:rsid w:val="00AC6599"/>
    <w:rsid w:val="00AC6BE3"/>
    <w:rsid w:val="00AC72C4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6065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2F97"/>
    <w:rsid w:val="00AE32DA"/>
    <w:rsid w:val="00AE3B37"/>
    <w:rsid w:val="00AE441F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5B9C"/>
    <w:rsid w:val="00B00F95"/>
    <w:rsid w:val="00B01321"/>
    <w:rsid w:val="00B02883"/>
    <w:rsid w:val="00B04B2C"/>
    <w:rsid w:val="00B05D84"/>
    <w:rsid w:val="00B06B88"/>
    <w:rsid w:val="00B06FBB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A20"/>
    <w:rsid w:val="00B22C82"/>
    <w:rsid w:val="00B23DAA"/>
    <w:rsid w:val="00B24EC9"/>
    <w:rsid w:val="00B2588E"/>
    <w:rsid w:val="00B258BB"/>
    <w:rsid w:val="00B25DB6"/>
    <w:rsid w:val="00B260AB"/>
    <w:rsid w:val="00B27A76"/>
    <w:rsid w:val="00B27C73"/>
    <w:rsid w:val="00B30281"/>
    <w:rsid w:val="00B3074E"/>
    <w:rsid w:val="00B30D15"/>
    <w:rsid w:val="00B3127E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695C"/>
    <w:rsid w:val="00B477CA"/>
    <w:rsid w:val="00B47B5A"/>
    <w:rsid w:val="00B504BB"/>
    <w:rsid w:val="00B511F9"/>
    <w:rsid w:val="00B51287"/>
    <w:rsid w:val="00B51BA6"/>
    <w:rsid w:val="00B51BF9"/>
    <w:rsid w:val="00B52361"/>
    <w:rsid w:val="00B52828"/>
    <w:rsid w:val="00B54606"/>
    <w:rsid w:val="00B56511"/>
    <w:rsid w:val="00B5725C"/>
    <w:rsid w:val="00B61179"/>
    <w:rsid w:val="00B643F9"/>
    <w:rsid w:val="00B648DF"/>
    <w:rsid w:val="00B65C21"/>
    <w:rsid w:val="00B676E7"/>
    <w:rsid w:val="00B67B97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77457"/>
    <w:rsid w:val="00B80A56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36B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279D"/>
    <w:rsid w:val="00BD3310"/>
    <w:rsid w:val="00BD3A86"/>
    <w:rsid w:val="00BD425B"/>
    <w:rsid w:val="00BD436E"/>
    <w:rsid w:val="00BD4FA5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84"/>
    <w:rsid w:val="00BF1721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5555"/>
    <w:rsid w:val="00C15593"/>
    <w:rsid w:val="00C2056A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0F46"/>
    <w:rsid w:val="00C41FB4"/>
    <w:rsid w:val="00C4494A"/>
    <w:rsid w:val="00C4522A"/>
    <w:rsid w:val="00C46A5F"/>
    <w:rsid w:val="00C46DAE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0A90"/>
    <w:rsid w:val="00C911BC"/>
    <w:rsid w:val="00C9268C"/>
    <w:rsid w:val="00C92F36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F3F"/>
    <w:rsid w:val="00CA2314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64B0"/>
    <w:rsid w:val="00CB7824"/>
    <w:rsid w:val="00CC1A73"/>
    <w:rsid w:val="00CC1C39"/>
    <w:rsid w:val="00CC20B0"/>
    <w:rsid w:val="00CC21F8"/>
    <w:rsid w:val="00CC2E8A"/>
    <w:rsid w:val="00CC3401"/>
    <w:rsid w:val="00CC39F9"/>
    <w:rsid w:val="00CC3E1A"/>
    <w:rsid w:val="00CC3FEA"/>
    <w:rsid w:val="00CC4988"/>
    <w:rsid w:val="00CC5026"/>
    <w:rsid w:val="00CC5F55"/>
    <w:rsid w:val="00CC63D6"/>
    <w:rsid w:val="00CC66FD"/>
    <w:rsid w:val="00CC68D0"/>
    <w:rsid w:val="00CC6C7D"/>
    <w:rsid w:val="00CC72C3"/>
    <w:rsid w:val="00CC7808"/>
    <w:rsid w:val="00CD041E"/>
    <w:rsid w:val="00CD057D"/>
    <w:rsid w:val="00CD0993"/>
    <w:rsid w:val="00CD0C26"/>
    <w:rsid w:val="00CD11AE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8AB"/>
    <w:rsid w:val="00CE2362"/>
    <w:rsid w:val="00CE2407"/>
    <w:rsid w:val="00CE2753"/>
    <w:rsid w:val="00CE3B53"/>
    <w:rsid w:val="00CE3EA5"/>
    <w:rsid w:val="00CE4C61"/>
    <w:rsid w:val="00CE52B0"/>
    <w:rsid w:val="00CE57C8"/>
    <w:rsid w:val="00CE58DB"/>
    <w:rsid w:val="00CE5930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337"/>
    <w:rsid w:val="00D15A3C"/>
    <w:rsid w:val="00D15CFD"/>
    <w:rsid w:val="00D1649F"/>
    <w:rsid w:val="00D170E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26F1"/>
    <w:rsid w:val="00D43DDE"/>
    <w:rsid w:val="00D44254"/>
    <w:rsid w:val="00D44EF2"/>
    <w:rsid w:val="00D45108"/>
    <w:rsid w:val="00D4618B"/>
    <w:rsid w:val="00D46E6D"/>
    <w:rsid w:val="00D474CE"/>
    <w:rsid w:val="00D47AEF"/>
    <w:rsid w:val="00D50255"/>
    <w:rsid w:val="00D50913"/>
    <w:rsid w:val="00D51C4E"/>
    <w:rsid w:val="00D525A2"/>
    <w:rsid w:val="00D52BD7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43C1"/>
    <w:rsid w:val="00D64AC8"/>
    <w:rsid w:val="00D64BE3"/>
    <w:rsid w:val="00D64FF1"/>
    <w:rsid w:val="00D6517A"/>
    <w:rsid w:val="00D66520"/>
    <w:rsid w:val="00D66797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2E1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0AD"/>
    <w:rsid w:val="00DA6151"/>
    <w:rsid w:val="00DB0BF5"/>
    <w:rsid w:val="00DB1A9B"/>
    <w:rsid w:val="00DB1AFD"/>
    <w:rsid w:val="00DB3570"/>
    <w:rsid w:val="00DB3862"/>
    <w:rsid w:val="00DB3DEB"/>
    <w:rsid w:val="00DB5720"/>
    <w:rsid w:val="00DB68E3"/>
    <w:rsid w:val="00DB6C54"/>
    <w:rsid w:val="00DB7C9A"/>
    <w:rsid w:val="00DC0D26"/>
    <w:rsid w:val="00DC13A2"/>
    <w:rsid w:val="00DC20B3"/>
    <w:rsid w:val="00DC216E"/>
    <w:rsid w:val="00DC25EB"/>
    <w:rsid w:val="00DC31B1"/>
    <w:rsid w:val="00DC3AAA"/>
    <w:rsid w:val="00DC41B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7706"/>
    <w:rsid w:val="00DD7F13"/>
    <w:rsid w:val="00DE237C"/>
    <w:rsid w:val="00DE2B66"/>
    <w:rsid w:val="00DE2D14"/>
    <w:rsid w:val="00DE2F99"/>
    <w:rsid w:val="00DE32CC"/>
    <w:rsid w:val="00DE34CF"/>
    <w:rsid w:val="00DE3BC9"/>
    <w:rsid w:val="00DE477E"/>
    <w:rsid w:val="00DE569E"/>
    <w:rsid w:val="00DE58C6"/>
    <w:rsid w:val="00DE5C05"/>
    <w:rsid w:val="00DE60F9"/>
    <w:rsid w:val="00DE67FB"/>
    <w:rsid w:val="00DE6BCE"/>
    <w:rsid w:val="00DE7CE0"/>
    <w:rsid w:val="00DF0897"/>
    <w:rsid w:val="00DF0FB2"/>
    <w:rsid w:val="00DF343E"/>
    <w:rsid w:val="00DF4546"/>
    <w:rsid w:val="00DF4AA6"/>
    <w:rsid w:val="00DF6448"/>
    <w:rsid w:val="00DF69F6"/>
    <w:rsid w:val="00DF71D7"/>
    <w:rsid w:val="00DF7644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71"/>
    <w:rsid w:val="00E0697C"/>
    <w:rsid w:val="00E074EE"/>
    <w:rsid w:val="00E11FE7"/>
    <w:rsid w:val="00E12056"/>
    <w:rsid w:val="00E13812"/>
    <w:rsid w:val="00E13C3C"/>
    <w:rsid w:val="00E13D17"/>
    <w:rsid w:val="00E13F3D"/>
    <w:rsid w:val="00E14D7D"/>
    <w:rsid w:val="00E1748E"/>
    <w:rsid w:val="00E17497"/>
    <w:rsid w:val="00E17697"/>
    <w:rsid w:val="00E20322"/>
    <w:rsid w:val="00E204BC"/>
    <w:rsid w:val="00E2067E"/>
    <w:rsid w:val="00E20D53"/>
    <w:rsid w:val="00E22222"/>
    <w:rsid w:val="00E23527"/>
    <w:rsid w:val="00E254C1"/>
    <w:rsid w:val="00E2682E"/>
    <w:rsid w:val="00E27163"/>
    <w:rsid w:val="00E318A0"/>
    <w:rsid w:val="00E319CF"/>
    <w:rsid w:val="00E32B15"/>
    <w:rsid w:val="00E32E48"/>
    <w:rsid w:val="00E34898"/>
    <w:rsid w:val="00E35D6E"/>
    <w:rsid w:val="00E37029"/>
    <w:rsid w:val="00E4046B"/>
    <w:rsid w:val="00E40A18"/>
    <w:rsid w:val="00E41C63"/>
    <w:rsid w:val="00E423C2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57ECE"/>
    <w:rsid w:val="00E6020E"/>
    <w:rsid w:val="00E63DB0"/>
    <w:rsid w:val="00E63F48"/>
    <w:rsid w:val="00E643BA"/>
    <w:rsid w:val="00E64C0B"/>
    <w:rsid w:val="00E65529"/>
    <w:rsid w:val="00E65542"/>
    <w:rsid w:val="00E66585"/>
    <w:rsid w:val="00E6738A"/>
    <w:rsid w:val="00E678E1"/>
    <w:rsid w:val="00E708F3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749"/>
    <w:rsid w:val="00E75832"/>
    <w:rsid w:val="00E7593E"/>
    <w:rsid w:val="00E75AF3"/>
    <w:rsid w:val="00E770DC"/>
    <w:rsid w:val="00E77188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3DFE"/>
    <w:rsid w:val="00E83E43"/>
    <w:rsid w:val="00E847DB"/>
    <w:rsid w:val="00E84E2F"/>
    <w:rsid w:val="00E8672F"/>
    <w:rsid w:val="00E86B9D"/>
    <w:rsid w:val="00E8742B"/>
    <w:rsid w:val="00E877C8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E6C"/>
    <w:rsid w:val="00EA442A"/>
    <w:rsid w:val="00EA573A"/>
    <w:rsid w:val="00EA5E2C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2F9"/>
    <w:rsid w:val="00ED788A"/>
    <w:rsid w:val="00EE01F9"/>
    <w:rsid w:val="00EE11C0"/>
    <w:rsid w:val="00EE16C4"/>
    <w:rsid w:val="00EE216E"/>
    <w:rsid w:val="00EE27BE"/>
    <w:rsid w:val="00EE2981"/>
    <w:rsid w:val="00EE35F1"/>
    <w:rsid w:val="00EE3778"/>
    <w:rsid w:val="00EE5D0F"/>
    <w:rsid w:val="00EE6CB4"/>
    <w:rsid w:val="00EE724F"/>
    <w:rsid w:val="00EE75B4"/>
    <w:rsid w:val="00EE7D7C"/>
    <w:rsid w:val="00EF1304"/>
    <w:rsid w:val="00EF13FD"/>
    <w:rsid w:val="00EF1AB4"/>
    <w:rsid w:val="00EF1C05"/>
    <w:rsid w:val="00EF2028"/>
    <w:rsid w:val="00EF270E"/>
    <w:rsid w:val="00EF423E"/>
    <w:rsid w:val="00EF4636"/>
    <w:rsid w:val="00EF4DEF"/>
    <w:rsid w:val="00EF67F0"/>
    <w:rsid w:val="00EF6DF5"/>
    <w:rsid w:val="00EF75CB"/>
    <w:rsid w:val="00EF7CBD"/>
    <w:rsid w:val="00F0037F"/>
    <w:rsid w:val="00F0098D"/>
    <w:rsid w:val="00F01341"/>
    <w:rsid w:val="00F01CE5"/>
    <w:rsid w:val="00F021AF"/>
    <w:rsid w:val="00F03645"/>
    <w:rsid w:val="00F03AA1"/>
    <w:rsid w:val="00F053E3"/>
    <w:rsid w:val="00F054B9"/>
    <w:rsid w:val="00F06059"/>
    <w:rsid w:val="00F06779"/>
    <w:rsid w:val="00F0717D"/>
    <w:rsid w:val="00F11469"/>
    <w:rsid w:val="00F11B42"/>
    <w:rsid w:val="00F12C50"/>
    <w:rsid w:val="00F12FF5"/>
    <w:rsid w:val="00F1356D"/>
    <w:rsid w:val="00F142EB"/>
    <w:rsid w:val="00F14F83"/>
    <w:rsid w:val="00F150F5"/>
    <w:rsid w:val="00F15505"/>
    <w:rsid w:val="00F161EC"/>
    <w:rsid w:val="00F16884"/>
    <w:rsid w:val="00F16CF4"/>
    <w:rsid w:val="00F173A4"/>
    <w:rsid w:val="00F1767D"/>
    <w:rsid w:val="00F208FD"/>
    <w:rsid w:val="00F21059"/>
    <w:rsid w:val="00F23F6B"/>
    <w:rsid w:val="00F247E8"/>
    <w:rsid w:val="00F25290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A9C"/>
    <w:rsid w:val="00F35517"/>
    <w:rsid w:val="00F3685C"/>
    <w:rsid w:val="00F37A13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7533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347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537A"/>
    <w:rsid w:val="00F857B7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B0A08"/>
    <w:rsid w:val="00FB0DAB"/>
    <w:rsid w:val="00FB2D1A"/>
    <w:rsid w:val="00FB3196"/>
    <w:rsid w:val="00FB4454"/>
    <w:rsid w:val="00FB598F"/>
    <w:rsid w:val="00FB6386"/>
    <w:rsid w:val="00FB64CA"/>
    <w:rsid w:val="00FB68FA"/>
    <w:rsid w:val="00FB7ED8"/>
    <w:rsid w:val="00FC081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1A1D"/>
    <w:rsid w:val="00FD22E5"/>
    <w:rsid w:val="00FD3811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2AEF"/>
    <w:rsid w:val="00FE3DEA"/>
    <w:rsid w:val="00FE49B9"/>
    <w:rsid w:val="00FE6941"/>
    <w:rsid w:val="00FE717E"/>
    <w:rsid w:val="00FE7207"/>
    <w:rsid w:val="00FF025C"/>
    <w:rsid w:val="00FF1A2A"/>
    <w:rsid w:val="00FF271B"/>
    <w:rsid w:val="00FF2C33"/>
    <w:rsid w:val="00FF41D4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760662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E6DEF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DefaultParagraphFont"/>
    <w:rsid w:val="00AC491F"/>
  </w:style>
  <w:style w:type="character" w:customStyle="1" w:styleId="k">
    <w:name w:val="k"/>
    <w:basedOn w:val="DefaultParagraphFont"/>
    <w:rsid w:val="00AC491F"/>
  </w:style>
  <w:style w:type="character" w:customStyle="1" w:styleId="p">
    <w:name w:val="p"/>
    <w:basedOn w:val="DefaultParagraphFont"/>
    <w:rsid w:val="00AC491F"/>
  </w:style>
  <w:style w:type="character" w:customStyle="1" w:styleId="add-diff-note">
    <w:name w:val="add-diff-note"/>
    <w:basedOn w:val="DefaultParagraphFont"/>
    <w:rsid w:val="00AC491F"/>
  </w:style>
  <w:style w:type="character" w:customStyle="1" w:styleId="c1">
    <w:name w:val="c1"/>
    <w:basedOn w:val="DefaultParagraphFont"/>
    <w:rsid w:val="00AC491F"/>
  </w:style>
  <w:style w:type="character" w:customStyle="1" w:styleId="kr">
    <w:name w:val="kr"/>
    <w:basedOn w:val="DefaultParagraphFont"/>
    <w:rsid w:val="00AC491F"/>
  </w:style>
  <w:style w:type="character" w:customStyle="1" w:styleId="kt">
    <w:name w:val="kt"/>
    <w:basedOn w:val="DefaultParagraphFont"/>
    <w:rsid w:val="00AC491F"/>
  </w:style>
  <w:style w:type="character" w:customStyle="1" w:styleId="o">
    <w:name w:val="o"/>
    <w:basedOn w:val="DefaultParagraphFont"/>
    <w:rsid w:val="00AC491F"/>
  </w:style>
  <w:style w:type="character" w:customStyle="1" w:styleId="s">
    <w:name w:val="s"/>
    <w:basedOn w:val="DefaultParagraphFont"/>
    <w:rsid w:val="00AC491F"/>
  </w:style>
  <w:style w:type="character" w:customStyle="1" w:styleId="mi">
    <w:name w:val="mi"/>
    <w:basedOn w:val="DefaultParagraphFont"/>
    <w:rsid w:val="00AC491F"/>
  </w:style>
  <w:style w:type="character" w:customStyle="1" w:styleId="cm">
    <w:name w:val="cm"/>
    <w:basedOn w:val="DefaultParagraphFont"/>
    <w:rsid w:val="00055EE8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Normal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paragraph" w:styleId="NormalWeb">
    <w:name w:val="Normal (Web)"/>
    <w:basedOn w:val="Normal"/>
    <w:uiPriority w:val="99"/>
    <w:qFormat/>
    <w:rsid w:val="004E36E2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1" ma:contentTypeDescription="Create a new document." ma:contentTypeScope="" ma:versionID="867b3c50b33ec69da41a3100ee7e5a3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11b14a68a091541ca5a1be720363a173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H4VU7HTV54JD-1231737843-946</_dlc_DocId>
    <_dlc_DocIdUrl xmlns="05fef6b6-48ff-4793-a586-dff4857ec2fd">
      <Url>https://sharepoint.rsint.net/teams/MRT_Dev/_layouts/15/DocIdRedir.aspx?ID=H4VU7HTV54JD-1231737843-946</Url>
      <Description>H4VU7HTV54JD-1231737843-946</Description>
    </_dlc_DocIdUrl>
  </documentManagement>
</p:properties>
</file>

<file path=customXml/itemProps1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723D7A4-D526-4C1F-8A09-C973823D45B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279CE50-F911-438F-8B69-EE39CD67C6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0CD3445-B8B4-4536-B1D5-D890C460E341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1298</Words>
  <Characters>7403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8684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2024-02-09T16:28:00Z</dcterms:created>
  <dcterms:modified xsi:type="dcterms:W3CDTF">2024-02-09T16:28:00Z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5f9b47c8-9856-4023-9334-16c0788c045f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629bdc0d05744cde985910ae6be01239</vt:lpwstr>
  </property>
</Properties>
</file>