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11659" w14:textId="77777777" w:rsidR="009925F2" w:rsidRDefault="009925F2" w:rsidP="009925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R5s240155</w:t>
        </w:r>
      </w:fldSimple>
    </w:p>
    <w:p w14:paraId="2D7323C2" w14:textId="77777777" w:rsidR="009925F2" w:rsidRDefault="009925F2" w:rsidP="009925F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25F2" w14:paraId="7CF2CA9D" w14:textId="77777777" w:rsidTr="006123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F91A2" w14:textId="77777777" w:rsidR="009925F2" w:rsidRDefault="009925F2" w:rsidP="006123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925F2" w14:paraId="751BC467" w14:textId="77777777" w:rsidTr="00612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53F647" w14:textId="77777777" w:rsidR="009925F2" w:rsidRDefault="009925F2" w:rsidP="006123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25F2" w14:paraId="58745EF6" w14:textId="77777777" w:rsidTr="00612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4A8F9D" w14:textId="77777777" w:rsidR="009925F2" w:rsidRDefault="009925F2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5F2" w14:paraId="75A5A9EE" w14:textId="77777777" w:rsidTr="00612376">
        <w:tc>
          <w:tcPr>
            <w:tcW w:w="142" w:type="dxa"/>
            <w:tcBorders>
              <w:left w:val="single" w:sz="4" w:space="0" w:color="auto"/>
            </w:tcBorders>
          </w:tcPr>
          <w:p w14:paraId="036BF6E9" w14:textId="77777777" w:rsidR="009925F2" w:rsidRDefault="009925F2" w:rsidP="006123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EBFF91" w14:textId="77777777" w:rsidR="009925F2" w:rsidRPr="00410371" w:rsidRDefault="009925F2" w:rsidP="006123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BB83CFB" w14:textId="77777777" w:rsidR="009925F2" w:rsidRDefault="009925F2" w:rsidP="006123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086B2F" w14:textId="77777777" w:rsidR="009925F2" w:rsidRPr="00410371" w:rsidRDefault="009925F2" w:rsidP="0061237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3371</w:t>
              </w:r>
            </w:fldSimple>
          </w:p>
        </w:tc>
        <w:tc>
          <w:tcPr>
            <w:tcW w:w="709" w:type="dxa"/>
          </w:tcPr>
          <w:p w14:paraId="6C04C99B" w14:textId="77777777" w:rsidR="009925F2" w:rsidRDefault="009925F2" w:rsidP="006123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B72FDB" w14:textId="77777777" w:rsidR="009925F2" w:rsidRPr="00410371" w:rsidRDefault="009925F2" w:rsidP="00612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4B39171" w14:textId="77777777" w:rsidR="009925F2" w:rsidRDefault="009925F2" w:rsidP="006123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DF6E53" w14:textId="77777777" w:rsidR="009925F2" w:rsidRPr="00410371" w:rsidRDefault="009925F2" w:rsidP="006123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982A8F" w14:textId="77777777" w:rsidR="009925F2" w:rsidRDefault="009925F2" w:rsidP="00612376">
            <w:pPr>
              <w:pStyle w:val="CRCoverPage"/>
              <w:spacing w:after="0"/>
              <w:rPr>
                <w:noProof/>
              </w:rPr>
            </w:pPr>
          </w:p>
        </w:tc>
      </w:tr>
      <w:tr w:rsidR="009925F2" w14:paraId="773D51A4" w14:textId="77777777" w:rsidTr="00612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750492" w14:textId="77777777" w:rsidR="009925F2" w:rsidRDefault="009925F2" w:rsidP="00612376">
            <w:pPr>
              <w:pStyle w:val="CRCoverPage"/>
              <w:spacing w:after="0"/>
              <w:rPr>
                <w:noProof/>
              </w:rPr>
            </w:pPr>
          </w:p>
        </w:tc>
      </w:tr>
      <w:tr w:rsidR="009925F2" w14:paraId="5EFC45BF" w14:textId="77777777" w:rsidTr="006123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72037B" w14:textId="77777777" w:rsidR="009925F2" w:rsidRPr="00F25D98" w:rsidRDefault="009925F2" w:rsidP="006123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25F2" w14:paraId="70DD30B2" w14:textId="77777777" w:rsidTr="00612376">
        <w:tc>
          <w:tcPr>
            <w:tcW w:w="9641" w:type="dxa"/>
            <w:gridSpan w:val="9"/>
          </w:tcPr>
          <w:p w14:paraId="0F0C95D8" w14:textId="77777777" w:rsidR="009925F2" w:rsidRDefault="009925F2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A20377" w14:textId="77777777" w:rsidR="009925F2" w:rsidRDefault="009925F2" w:rsidP="009925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25F2" w14:paraId="75B8C47A" w14:textId="77777777" w:rsidTr="00612376">
        <w:tc>
          <w:tcPr>
            <w:tcW w:w="2835" w:type="dxa"/>
          </w:tcPr>
          <w:p w14:paraId="126BCE2A" w14:textId="77777777" w:rsidR="009925F2" w:rsidRDefault="009925F2" w:rsidP="006123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D0E451" w14:textId="77777777" w:rsidR="009925F2" w:rsidRDefault="009925F2" w:rsidP="00612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D3E713" w14:textId="77777777" w:rsidR="009925F2" w:rsidRDefault="009925F2" w:rsidP="00612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5469BE" w14:textId="77777777" w:rsidR="009925F2" w:rsidRDefault="009925F2" w:rsidP="006123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696D72" w14:textId="77777777" w:rsidR="009925F2" w:rsidRDefault="009925F2" w:rsidP="00612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989CEF" w14:textId="77777777" w:rsidR="009925F2" w:rsidRDefault="009925F2" w:rsidP="006123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C95396" w14:textId="77777777" w:rsidR="009925F2" w:rsidRDefault="009925F2" w:rsidP="00612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98AEBC" w14:textId="77777777" w:rsidR="009925F2" w:rsidRDefault="009925F2" w:rsidP="00612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7424E9" w14:textId="77777777" w:rsidR="009925F2" w:rsidRDefault="009925F2" w:rsidP="006123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566140" w14:textId="77777777" w:rsidR="009925F2" w:rsidRDefault="009925F2" w:rsidP="009925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25F2" w14:paraId="59898FC1" w14:textId="77777777" w:rsidTr="00612376">
        <w:tc>
          <w:tcPr>
            <w:tcW w:w="9640" w:type="dxa"/>
            <w:gridSpan w:val="11"/>
          </w:tcPr>
          <w:p w14:paraId="28DDA181" w14:textId="77777777" w:rsidR="009925F2" w:rsidRDefault="009925F2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5F2" w14:paraId="4B2D5A7C" w14:textId="77777777" w:rsidTr="006123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5CBA4E" w14:textId="77777777" w:rsidR="009925F2" w:rsidRDefault="009925F2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63F7FC" w14:textId="77777777" w:rsidR="009925F2" w:rsidRDefault="009925F2" w:rsidP="006123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MAC testcase 7.1.1.6.1</w:t>
              </w:r>
            </w:fldSimple>
          </w:p>
        </w:tc>
      </w:tr>
      <w:tr w:rsidR="009925F2" w14:paraId="150F1337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25F51C04" w14:textId="77777777" w:rsidR="009925F2" w:rsidRDefault="009925F2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409E8B" w14:textId="77777777" w:rsidR="009925F2" w:rsidRDefault="009925F2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5F2" w14:paraId="20C51E64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7E60DADA" w14:textId="77777777" w:rsidR="009925F2" w:rsidRDefault="009925F2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B8CE09" w14:textId="77777777" w:rsidR="009925F2" w:rsidRDefault="009925F2" w:rsidP="006123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SCHWARZ, Anritsu Ltd</w:t>
              </w:r>
            </w:fldSimple>
          </w:p>
        </w:tc>
      </w:tr>
      <w:tr w:rsidR="009925F2" w14:paraId="63E142BB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452BA41D" w14:textId="77777777" w:rsidR="009925F2" w:rsidRDefault="009925F2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43D8CF" w14:textId="77777777" w:rsidR="009925F2" w:rsidRDefault="009925F2" w:rsidP="0061237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925F2" w14:paraId="0D08D7D9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53C9EF5A" w14:textId="77777777" w:rsidR="009925F2" w:rsidRDefault="009925F2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F02D5C" w14:textId="77777777" w:rsidR="009925F2" w:rsidRDefault="009925F2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5F2" w14:paraId="08144FBA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274D66DE" w14:textId="77777777" w:rsidR="009925F2" w:rsidRDefault="009925F2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700D9E" w14:textId="77777777" w:rsidR="009925F2" w:rsidRDefault="009925F2" w:rsidP="006123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8C73E5D" w14:textId="77777777" w:rsidR="009925F2" w:rsidRDefault="009925F2" w:rsidP="006123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B05911" w14:textId="77777777" w:rsidR="009925F2" w:rsidRDefault="009925F2" w:rsidP="00612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55AE81" w14:textId="77777777" w:rsidR="009925F2" w:rsidRDefault="009925F2" w:rsidP="006123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2024-02-07</w:t>
              </w:r>
            </w:fldSimple>
          </w:p>
        </w:tc>
      </w:tr>
      <w:tr w:rsidR="009925F2" w14:paraId="2A74F2BA" w14:textId="77777777" w:rsidTr="00612376">
        <w:tc>
          <w:tcPr>
            <w:tcW w:w="1843" w:type="dxa"/>
            <w:tcBorders>
              <w:left w:val="single" w:sz="4" w:space="0" w:color="auto"/>
            </w:tcBorders>
          </w:tcPr>
          <w:p w14:paraId="0E434347" w14:textId="77777777" w:rsidR="009925F2" w:rsidRDefault="009925F2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78B0D1" w14:textId="77777777" w:rsidR="009925F2" w:rsidRDefault="009925F2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241A57" w14:textId="77777777" w:rsidR="009925F2" w:rsidRDefault="009925F2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136254" w14:textId="77777777" w:rsidR="009925F2" w:rsidRDefault="009925F2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B031D7" w14:textId="77777777" w:rsidR="009925F2" w:rsidRDefault="009925F2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5F2" w14:paraId="5F847686" w14:textId="77777777" w:rsidTr="006123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909971" w14:textId="77777777" w:rsidR="009925F2" w:rsidRDefault="009925F2" w:rsidP="00612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5B7604" w14:textId="77777777" w:rsidR="009925F2" w:rsidRDefault="009925F2" w:rsidP="006123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CB5BDB" w14:textId="77777777" w:rsidR="009925F2" w:rsidRDefault="009925F2" w:rsidP="006123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8FC9AF" w14:textId="77777777" w:rsidR="009925F2" w:rsidRDefault="009925F2" w:rsidP="006123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39126C" w14:textId="77777777" w:rsidR="009925F2" w:rsidRDefault="009925F2" w:rsidP="006123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9925F2" w14:paraId="30D27E64" w14:textId="77777777" w:rsidTr="006123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C3E2D8" w14:textId="77777777" w:rsidR="009925F2" w:rsidRDefault="009925F2" w:rsidP="006123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E27573" w14:textId="77777777" w:rsidR="009925F2" w:rsidRDefault="009925F2" w:rsidP="006123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C095B7" w14:textId="77777777" w:rsidR="009925F2" w:rsidRDefault="009925F2" w:rsidP="006123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3C7E9F" w14:textId="77777777" w:rsidR="009925F2" w:rsidRPr="007C2097" w:rsidRDefault="009925F2" w:rsidP="006123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925F2" w14:paraId="0F74EACF" w14:textId="77777777" w:rsidTr="00612376">
        <w:tc>
          <w:tcPr>
            <w:tcW w:w="1843" w:type="dxa"/>
          </w:tcPr>
          <w:p w14:paraId="164799FF" w14:textId="77777777" w:rsidR="009925F2" w:rsidRDefault="009925F2" w:rsidP="00612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EB930B" w14:textId="77777777" w:rsidR="009925F2" w:rsidRDefault="009925F2" w:rsidP="00612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5F2" w14:paraId="730DDE7C" w14:textId="77777777" w:rsidTr="00612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60CA90" w14:textId="77777777" w:rsidR="009925F2" w:rsidRDefault="009925F2" w:rsidP="00992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7B51B" w14:textId="77777777" w:rsidR="009925F2" w:rsidRDefault="009925F2" w:rsidP="009925F2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During testing on 23wk49 IWD for TC 7.1.1.6.1 with the MCC160 proposed implementation of </w:t>
            </w:r>
            <w:r w:rsidRPr="0024776E">
              <w:rPr>
                <w:rFonts w:ascii="Arial" w:hAnsi="Arial" w:cs="Arial"/>
                <w:b/>
                <w:sz w:val="20"/>
                <w:szCs w:val="20"/>
              </w:rPr>
              <w:t>TTCN CR R5s230810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24776E">
              <w:rPr>
                <w:rFonts w:ascii="Arial" w:hAnsi="Arial" w:cs="Arial"/>
                <w:sz w:val="20"/>
                <w:szCs w:val="20"/>
              </w:rPr>
              <w:t>it is found that the TC is failing both for ENDC and NR5GC</w:t>
            </w:r>
            <w:r>
              <w:rPr>
                <w:rFonts w:ascii="Arial" w:hAnsi="Arial" w:cs="Arial"/>
                <w:sz w:val="20"/>
                <w:szCs w:val="20"/>
              </w:rPr>
              <w:t xml:space="preserve">. Specifically, the MCC160 implementation of change 4 does not follow the SPS pattern and multiple chipsets are sending a DTX at Step 11. </w:t>
            </w:r>
          </w:p>
          <w:p w14:paraId="70FB8886" w14:textId="77777777" w:rsidR="009925F2" w:rsidRDefault="009925F2" w:rsidP="009925F2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Testing with the changes proposed in </w:t>
            </w:r>
            <w:r w:rsidRPr="009A4487">
              <w:rPr>
                <w:rFonts w:ascii="Arial" w:hAnsi="Arial" w:cs="Arial"/>
                <w:b/>
                <w:sz w:val="20"/>
                <w:szCs w:val="20"/>
              </w:rPr>
              <w:t>R5s230810</w:t>
            </w:r>
            <w:r>
              <w:rPr>
                <w:rFonts w:ascii="Arial" w:hAnsi="Arial" w:cs="Arial"/>
                <w:sz w:val="20"/>
                <w:szCs w:val="20"/>
              </w:rPr>
              <w:t xml:space="preserve"> by Anritsu proceeds the TC to completion.</w:t>
            </w:r>
          </w:p>
          <w:p w14:paraId="7CB173F7" w14:textId="77777777" w:rsidR="009925F2" w:rsidRDefault="009925F2" w:rsidP="009925F2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However, there are additional TTCN changes that need to be considered on top of R5s230810 w.r.t 23wk49:</w:t>
            </w:r>
          </w:p>
          <w:p w14:paraId="3EBAC23E" w14:textId="77777777" w:rsidR="009925F2" w:rsidRPr="00B94B4E" w:rsidRDefault="009925F2" w:rsidP="009925F2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template </w:t>
            </w:r>
            <w:r w:rsidRPr="00B94B4E">
              <w:rPr>
                <w:rFonts w:ascii="Arial" w:hAnsi="Arial" w:cs="Arial"/>
                <w:sz w:val="20"/>
                <w:szCs w:val="20"/>
              </w:rPr>
              <w:t>cds_NR_DciFormat_1_1_Params_SetPDSCHarqIndicator</w:t>
            </w:r>
            <w:r>
              <w:rPr>
                <w:rFonts w:ascii="Arial" w:hAnsi="Arial" w:cs="Arial"/>
                <w:sz w:val="20"/>
                <w:szCs w:val="20"/>
              </w:rPr>
              <w:t xml:space="preserve"> is used rather than </w:t>
            </w:r>
            <w:r w:rsidRPr="00B94B4E">
              <w:rPr>
                <w:rFonts w:ascii="Arial" w:hAnsi="Arial" w:cs="Arial"/>
                <w:sz w:val="20"/>
                <w:szCs w:val="20"/>
              </w:rPr>
              <w:t>cds_NR_DciFormat_1_0_Params_SetPDSCHarqIndicator</w:t>
            </w:r>
            <w:r>
              <w:rPr>
                <w:rFonts w:ascii="Arial" w:hAnsi="Arial" w:cs="Arial"/>
                <w:sz w:val="20"/>
                <w:szCs w:val="20"/>
              </w:rPr>
              <w:t>. The TC is configured to use x_0 format.</w:t>
            </w:r>
          </w:p>
          <w:p w14:paraId="1DBA9393" w14:textId="77777777" w:rsidR="009925F2" w:rsidRPr="009B2670" w:rsidRDefault="009925F2" w:rsidP="009925F2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TimeDomain index has to be set to 1 so that second entry of the PDSCH Time Domain Allocation List has to be used in case of </w:t>
            </w:r>
            <w:r w:rsidRPr="00B94B4E">
              <w:rPr>
                <w:rFonts w:ascii="Arial" w:hAnsi="Arial" w:cs="Arial"/>
                <w:sz w:val="20"/>
                <w:szCs w:val="20"/>
              </w:rPr>
              <w:t>pc_dl_SchedulingOffset_PDSCH_TypeA</w:t>
            </w:r>
            <w:r>
              <w:rPr>
                <w:rFonts w:ascii="Arial" w:hAnsi="Arial" w:cs="Arial"/>
                <w:sz w:val="20"/>
                <w:szCs w:val="20"/>
              </w:rPr>
              <w:t xml:space="preserve"> = TRUE</w:t>
            </w:r>
          </w:p>
          <w:p w14:paraId="19BC3A15" w14:textId="77777777" w:rsidR="009925F2" w:rsidRDefault="009925F2" w:rsidP="009925F2">
            <w:pPr>
              <w:pStyle w:val="NormalWeb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Resetting the configuration back to the default DCI configuration at the end of the Step 26 – 27 has to be done with an activation time rather than immediate as this would cause the C-RNTI based transmission to come into effect.</w:t>
            </w:r>
          </w:p>
          <w:p w14:paraId="650CFCA3" w14:textId="77777777" w:rsidR="009925F2" w:rsidRDefault="009925F2" w:rsidP="009925F2">
            <w:pPr>
              <w:pStyle w:val="NormalWeb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3E44DE38" w14:textId="77777777" w:rsidR="009925F2" w:rsidRPr="00DA60AD" w:rsidRDefault="009925F2" w:rsidP="009925F2">
            <w:pPr>
              <w:pStyle w:val="NormalWeb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On ENDC side, the initialisation of the PDSCH Time Domain Allocation list needs to be done and configured locally for the SS stack.</w:t>
            </w:r>
          </w:p>
        </w:tc>
      </w:tr>
      <w:tr w:rsidR="009925F2" w14:paraId="3BD258ED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D3A92" w14:textId="77777777" w:rsidR="009925F2" w:rsidRDefault="009925F2" w:rsidP="009925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CF93C" w14:textId="77777777" w:rsidR="009925F2" w:rsidRPr="00F12C50" w:rsidRDefault="009925F2" w:rsidP="009925F2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9925F2" w14:paraId="1029F2EE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A45AE" w14:textId="77777777" w:rsidR="009925F2" w:rsidRDefault="009925F2" w:rsidP="00992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3FE5ED" w14:textId="77777777" w:rsidR="009925F2" w:rsidRDefault="009925F2" w:rsidP="009925F2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TTCN CR takes all the proposed changes from </w:t>
            </w:r>
            <w:r w:rsidRPr="009B2670">
              <w:rPr>
                <w:rFonts w:cs="Arial"/>
                <w:b/>
                <w:lang w:eastAsia="zh-CN"/>
              </w:rPr>
              <w:t>TTCN CR R5s230810</w:t>
            </w:r>
            <w:r>
              <w:rPr>
                <w:rFonts w:cs="Arial"/>
                <w:lang w:eastAsia="zh-CN"/>
              </w:rPr>
              <w:t xml:space="preserve"> and has implemented the following additional changes:</w:t>
            </w:r>
          </w:p>
          <w:p w14:paraId="3864740A" w14:textId="77777777" w:rsidR="009925F2" w:rsidRDefault="009925F2" w:rsidP="009925F2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</w:p>
          <w:p w14:paraId="00C46D4B" w14:textId="77777777" w:rsidR="009925F2" w:rsidRDefault="009925F2" w:rsidP="009925F2">
            <w:pPr>
              <w:pStyle w:val="CRCoverPage"/>
              <w:numPr>
                <w:ilvl w:val="0"/>
                <w:numId w:val="6"/>
              </w:numPr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Template </w:t>
            </w:r>
            <w:r w:rsidRPr="00B94B4E">
              <w:rPr>
                <w:rFonts w:cs="Arial"/>
              </w:rPr>
              <w:t>cds_NR_DciFormat_1_0_Params_SetPDSCHarqIndicator</w:t>
            </w:r>
            <w:r>
              <w:rPr>
                <w:rFonts w:cs="Arial"/>
              </w:rPr>
              <w:t xml:space="preserve"> is used</w:t>
            </w:r>
          </w:p>
          <w:p w14:paraId="0AA17891" w14:textId="77777777" w:rsidR="009925F2" w:rsidRDefault="009925F2" w:rsidP="009925F2">
            <w:pPr>
              <w:pStyle w:val="CRCoverPage"/>
              <w:spacing w:after="0"/>
              <w:ind w:left="720"/>
              <w:jc w:val="both"/>
              <w:rPr>
                <w:rFonts w:cs="Arial"/>
                <w:lang w:eastAsia="zh-CN"/>
              </w:rPr>
            </w:pPr>
          </w:p>
          <w:p w14:paraId="6F9B0D7E" w14:textId="77777777" w:rsidR="009925F2" w:rsidRDefault="009925F2" w:rsidP="009925F2">
            <w:pPr>
              <w:pStyle w:val="CRCoverPage"/>
              <w:numPr>
                <w:ilvl w:val="0"/>
                <w:numId w:val="6"/>
              </w:numPr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TimeDomain index set to 1</w:t>
            </w:r>
          </w:p>
          <w:p w14:paraId="2A6196AB" w14:textId="77777777" w:rsidR="009925F2" w:rsidRDefault="009925F2" w:rsidP="009925F2">
            <w:pPr>
              <w:pStyle w:val="ListParagraph"/>
              <w:rPr>
                <w:rFonts w:cs="Arial"/>
                <w:lang w:eastAsia="zh-CN"/>
              </w:rPr>
            </w:pPr>
          </w:p>
          <w:p w14:paraId="7CDDF1F6" w14:textId="77777777" w:rsidR="009925F2" w:rsidRDefault="009925F2" w:rsidP="009925F2">
            <w:pPr>
              <w:pStyle w:val="CRCoverPage"/>
              <w:numPr>
                <w:ilvl w:val="0"/>
                <w:numId w:val="6"/>
              </w:numPr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Default DCI configuration started using an activation time</w:t>
            </w:r>
          </w:p>
          <w:p w14:paraId="69987462" w14:textId="77777777" w:rsidR="009925F2" w:rsidRDefault="009925F2" w:rsidP="009925F2">
            <w:pPr>
              <w:pStyle w:val="ListParagraph"/>
              <w:rPr>
                <w:rFonts w:cs="Arial"/>
                <w:lang w:eastAsia="zh-CN"/>
              </w:rPr>
            </w:pPr>
          </w:p>
          <w:p w14:paraId="18B5C3EC" w14:textId="77777777" w:rsidR="009925F2" w:rsidRPr="00B9636B" w:rsidRDefault="009925F2" w:rsidP="009925F2">
            <w:pPr>
              <w:pStyle w:val="CRCoverPage"/>
              <w:numPr>
                <w:ilvl w:val="0"/>
                <w:numId w:val="6"/>
              </w:numPr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PDSCH Time Domain Allocation list initialised and configured locally on ENDC.</w:t>
            </w:r>
          </w:p>
        </w:tc>
      </w:tr>
      <w:tr w:rsidR="009925F2" w14:paraId="288BC1A7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93ECC" w14:textId="77777777" w:rsidR="009925F2" w:rsidRDefault="009925F2" w:rsidP="009925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CAE3A3" w14:textId="77777777" w:rsidR="009925F2" w:rsidRPr="00CF39F2" w:rsidRDefault="009925F2" w:rsidP="009925F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925F2" w14:paraId="393BEB9B" w14:textId="77777777" w:rsidTr="006123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90EA8E" w14:textId="77777777" w:rsidR="009925F2" w:rsidRDefault="009925F2" w:rsidP="00992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2F69F" w14:textId="77777777" w:rsidR="009925F2" w:rsidRPr="00143E99" w:rsidRDefault="009925F2" w:rsidP="009925F2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143E99">
              <w:rPr>
                <w:noProof/>
              </w:rPr>
              <w:t xml:space="preserve">A conformant UE </w:t>
            </w:r>
            <w:r w:rsidRPr="00143E99">
              <w:rPr>
                <w:rFonts w:cs="Arial"/>
                <w:lang w:eastAsia="en-GB"/>
              </w:rPr>
              <w:t>may fail the test case.</w:t>
            </w:r>
          </w:p>
        </w:tc>
      </w:tr>
      <w:tr w:rsidR="009925F2" w14:paraId="250DFF07" w14:textId="77777777" w:rsidTr="00612376">
        <w:tc>
          <w:tcPr>
            <w:tcW w:w="2694" w:type="dxa"/>
            <w:gridSpan w:val="2"/>
          </w:tcPr>
          <w:p w14:paraId="4ACA7BD7" w14:textId="77777777" w:rsidR="009925F2" w:rsidRDefault="009925F2" w:rsidP="009925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FDBB79" w14:textId="77777777" w:rsidR="009925F2" w:rsidRDefault="009925F2" w:rsidP="009925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5F2" w14:paraId="7F82C854" w14:textId="77777777" w:rsidTr="00612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FD82DD" w14:textId="77777777" w:rsidR="009925F2" w:rsidRDefault="009925F2" w:rsidP="00992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23187" w14:textId="77777777" w:rsidR="009925F2" w:rsidRDefault="009925F2" w:rsidP="009925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7.1.1.6.1.NR5GC, 7.1.1.6.1.ENDC</w:t>
            </w:r>
          </w:p>
        </w:tc>
      </w:tr>
      <w:tr w:rsidR="009925F2" w14:paraId="74D63FBD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C38DF" w14:textId="77777777" w:rsidR="009925F2" w:rsidRDefault="009925F2" w:rsidP="009925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EB4AE" w14:textId="77777777" w:rsidR="009925F2" w:rsidRDefault="009925F2" w:rsidP="009925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5F2" w14:paraId="2546D614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82F44" w14:textId="77777777" w:rsidR="009925F2" w:rsidRDefault="009925F2" w:rsidP="00992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A3C6B" w14:textId="77777777" w:rsidR="009925F2" w:rsidRDefault="009925F2" w:rsidP="00992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8C79E2" w14:textId="77777777" w:rsidR="009925F2" w:rsidRDefault="009925F2" w:rsidP="00992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2CC8F8" w14:textId="77777777" w:rsidR="009925F2" w:rsidRDefault="009925F2" w:rsidP="009925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267AED" w14:textId="77777777" w:rsidR="009925F2" w:rsidRDefault="009925F2" w:rsidP="009925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25F2" w14:paraId="20C72C79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F7A09" w14:textId="77777777" w:rsidR="009925F2" w:rsidRDefault="009925F2" w:rsidP="00992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496AAA" w14:textId="77777777" w:rsidR="009925F2" w:rsidRDefault="009925F2" w:rsidP="00992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DA280" w14:textId="77777777" w:rsidR="009925F2" w:rsidRDefault="009925F2" w:rsidP="00992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9FB875" w14:textId="77777777" w:rsidR="009925F2" w:rsidRDefault="009925F2" w:rsidP="009925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742BF5" w14:textId="77777777" w:rsidR="009925F2" w:rsidRDefault="009925F2" w:rsidP="009925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25F2" w14:paraId="0EB86D64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1E8F7" w14:textId="77777777" w:rsidR="009925F2" w:rsidRDefault="009925F2" w:rsidP="009925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52F864" w14:textId="77777777" w:rsidR="009925F2" w:rsidRDefault="009925F2" w:rsidP="00992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FD1B3" w14:textId="77777777" w:rsidR="009925F2" w:rsidRDefault="009925F2" w:rsidP="00992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EC6A71" w14:textId="77777777" w:rsidR="009925F2" w:rsidRDefault="009925F2" w:rsidP="009925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BC1D30" w14:textId="77777777" w:rsidR="009925F2" w:rsidRDefault="009925F2" w:rsidP="009925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25F2" w14:paraId="2A24A305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95C96" w14:textId="77777777" w:rsidR="009925F2" w:rsidRDefault="009925F2" w:rsidP="009925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71B65E" w14:textId="77777777" w:rsidR="009925F2" w:rsidRDefault="009925F2" w:rsidP="00992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DFFC1" w14:textId="77777777" w:rsidR="009925F2" w:rsidRDefault="009925F2" w:rsidP="009925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F94D27" w14:textId="77777777" w:rsidR="009925F2" w:rsidRDefault="009925F2" w:rsidP="009925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1BA4C" w14:textId="77777777" w:rsidR="009925F2" w:rsidRDefault="009925F2" w:rsidP="009925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25F2" w14:paraId="26FA589C" w14:textId="77777777" w:rsidTr="00612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EAD23" w14:textId="77777777" w:rsidR="009925F2" w:rsidRDefault="009925F2" w:rsidP="009925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50C01" w14:textId="77777777" w:rsidR="009925F2" w:rsidRDefault="009925F2" w:rsidP="009925F2">
            <w:pPr>
              <w:pStyle w:val="CRCoverPage"/>
              <w:spacing w:after="0"/>
              <w:rPr>
                <w:noProof/>
              </w:rPr>
            </w:pPr>
          </w:p>
        </w:tc>
      </w:tr>
      <w:tr w:rsidR="009925F2" w14:paraId="01A69EF6" w14:textId="77777777" w:rsidTr="006123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60EC5" w14:textId="77777777" w:rsidR="009925F2" w:rsidRDefault="009925F2" w:rsidP="00992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17AF3" w14:textId="77777777" w:rsidR="009925F2" w:rsidRDefault="009925F2" w:rsidP="009925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25F2" w:rsidRPr="008863B9" w14:paraId="2B9C9DBA" w14:textId="77777777" w:rsidTr="006123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2CFF4F" w14:textId="77777777" w:rsidR="009925F2" w:rsidRPr="008863B9" w:rsidRDefault="009925F2" w:rsidP="00992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4B5F88" w14:textId="77777777" w:rsidR="009925F2" w:rsidRPr="008863B9" w:rsidRDefault="009925F2" w:rsidP="009925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25F2" w14:paraId="4F6B32D4" w14:textId="77777777" w:rsidTr="00612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BC0B0" w14:textId="77777777" w:rsidR="009925F2" w:rsidRDefault="009925F2" w:rsidP="009925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BEACB" w14:textId="77777777" w:rsidR="009925F2" w:rsidRDefault="009925F2" w:rsidP="009925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89DAFC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9A2EBEE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42095D" w14:textId="77777777" w:rsidR="009478EE" w:rsidRDefault="009478EE" w:rsidP="009478EE">
      <w:pPr>
        <w:rPr>
          <w:noProof/>
        </w:rPr>
      </w:pPr>
    </w:p>
    <w:p w14:paraId="426E10F2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5812726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38CFDCA" w14:textId="77777777" w:rsidR="00AD074D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D074D" w:rsidRPr="006572B4">
        <w:rPr>
          <w:rFonts w:ascii="Arial" w:hAnsi="Arial" w:cs="Arial"/>
          <w:iCs/>
        </w:rPr>
        <w:t>Table of Contents</w:t>
      </w:r>
      <w:r w:rsidR="00AD074D">
        <w:tab/>
      </w:r>
      <w:r w:rsidR="00AD074D">
        <w:fldChar w:fldCharType="begin"/>
      </w:r>
      <w:r w:rsidR="00AD074D">
        <w:instrText xml:space="preserve"> PAGEREF _Toc158127262 \h </w:instrText>
      </w:r>
      <w:r w:rsidR="00AD074D">
        <w:fldChar w:fldCharType="separate"/>
      </w:r>
      <w:r w:rsidR="00AD074D">
        <w:t>3</w:t>
      </w:r>
      <w:r w:rsidR="00AD074D">
        <w:fldChar w:fldCharType="end"/>
      </w:r>
    </w:p>
    <w:p w14:paraId="22F0FB1D" w14:textId="77777777" w:rsidR="00AD074D" w:rsidRDefault="00AD074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572B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572B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_Toc158127263 \h </w:instrText>
      </w:r>
      <w:r>
        <w:fldChar w:fldCharType="separate"/>
      </w:r>
      <w:r>
        <w:t>3</w:t>
      </w:r>
      <w:r>
        <w:fldChar w:fldCharType="end"/>
      </w:r>
    </w:p>
    <w:p w14:paraId="11DE3B04" w14:textId="77777777" w:rsidR="00AD074D" w:rsidRDefault="00AD074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572B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572B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_Toc158127264 \h </w:instrText>
      </w:r>
      <w:r>
        <w:fldChar w:fldCharType="separate"/>
      </w:r>
      <w:r>
        <w:t>3</w:t>
      </w:r>
      <w:r>
        <w:fldChar w:fldCharType="end"/>
      </w:r>
    </w:p>
    <w:p w14:paraId="158AB3C4" w14:textId="77777777" w:rsidR="00AD074D" w:rsidRDefault="00AD074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572B4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572B4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_Toc158127265 \h </w:instrText>
      </w:r>
      <w:r>
        <w:fldChar w:fldCharType="separate"/>
      </w:r>
      <w:r>
        <w:t>3</w:t>
      </w:r>
      <w:r>
        <w:fldChar w:fldCharType="end"/>
      </w:r>
    </w:p>
    <w:p w14:paraId="051F193C" w14:textId="77777777" w:rsidR="00AD074D" w:rsidRDefault="00AD074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572B4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572B4">
        <w:rPr>
          <w:rFonts w:cs="Arial"/>
          <w:b/>
          <w:bCs/>
          <w:color w:val="000000"/>
          <w:lang w:val="en-US" w:eastAsia="en-GB"/>
        </w:rPr>
        <w:t>Change 2</w:t>
      </w:r>
      <w:r>
        <w:tab/>
      </w:r>
      <w:r>
        <w:fldChar w:fldCharType="begin"/>
      </w:r>
      <w:r>
        <w:instrText xml:space="preserve"> PAGEREF _Toc158127266 \h </w:instrText>
      </w:r>
      <w:r>
        <w:fldChar w:fldCharType="separate"/>
      </w:r>
      <w:r>
        <w:t>8</w:t>
      </w:r>
      <w:r>
        <w:fldChar w:fldCharType="end"/>
      </w:r>
    </w:p>
    <w:p w14:paraId="1517BAA9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58127263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A60B126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143E99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7A78CAC7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07083B8B" w14:textId="77777777" w:rsidR="006D75C5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</w:p>
    <w:p w14:paraId="61E0F1BA" w14:textId="77777777" w:rsidR="006D75C5" w:rsidRPr="006D75C5" w:rsidRDefault="006D75C5" w:rsidP="006D75C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val="de-DE" w:eastAsia="ja-JP"/>
        </w:rPr>
      </w:pPr>
      <w:r>
        <w:rPr>
          <w:rFonts w:cs="Arial"/>
          <w:b/>
          <w:sz w:val="24"/>
          <w:lang w:eastAsia="ja-JP"/>
        </w:rPr>
        <w:tab/>
      </w:r>
      <w:r w:rsidRPr="006D75C5">
        <w:rPr>
          <w:rFonts w:cs="Arial"/>
          <w:b/>
          <w:sz w:val="24"/>
          <w:lang w:val="de-DE" w:eastAsia="ja-JP"/>
        </w:rPr>
        <w:t>Narendra Kalahasti</w:t>
      </w:r>
    </w:p>
    <w:p w14:paraId="0DA6492F" w14:textId="77777777" w:rsidR="00D15337" w:rsidRPr="006D75C5" w:rsidRDefault="006D75C5" w:rsidP="006D75C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de-DE" w:eastAsia="ja-JP"/>
        </w:rPr>
      </w:pPr>
      <w:r w:rsidRPr="006D75C5">
        <w:rPr>
          <w:rFonts w:cs="Arial"/>
          <w:b/>
          <w:sz w:val="24"/>
          <w:lang w:val="de-DE" w:eastAsia="ja-JP"/>
        </w:rPr>
        <w:tab/>
      </w:r>
      <w:hyperlink r:id="rId23" w:history="1">
        <w:r w:rsidR="009925F2" w:rsidRPr="00375758">
          <w:rPr>
            <w:rStyle w:val="Hyperlink"/>
            <w:rFonts w:cs="Arial"/>
            <w:b/>
            <w:sz w:val="24"/>
            <w:lang w:val="de-DE" w:eastAsia="ja-JP"/>
          </w:rPr>
          <w:t>narendra.kalahasti@anritsu.com</w:t>
        </w:r>
      </w:hyperlink>
      <w:r w:rsidRPr="006D75C5">
        <w:rPr>
          <w:rFonts w:cs="Arial"/>
          <w:b/>
          <w:sz w:val="24"/>
          <w:lang w:val="de-DE" w:eastAsia="ja-JP"/>
        </w:rPr>
        <w:tab/>
      </w:r>
      <w:r w:rsidR="00D15337" w:rsidRPr="006D75C5">
        <w:rPr>
          <w:rFonts w:cs="Arial"/>
          <w:sz w:val="24"/>
          <w:lang w:val="de-DE" w:eastAsia="ja-JP"/>
        </w:rPr>
        <w:br/>
      </w:r>
      <w:r w:rsidR="00D15337" w:rsidRPr="006D75C5">
        <w:rPr>
          <w:rFonts w:cs="Arial"/>
          <w:b/>
          <w:lang w:val="de-DE" w:eastAsia="ja-JP"/>
        </w:rPr>
        <w:tab/>
      </w:r>
    </w:p>
    <w:bookmarkEnd w:id="20"/>
    <w:p w14:paraId="3F525708" w14:textId="77777777" w:rsidR="007A73E5" w:rsidRPr="006D75C5" w:rsidRDefault="007A73E5" w:rsidP="007A73E5">
      <w:pPr>
        <w:rPr>
          <w:b/>
          <w:sz w:val="24"/>
          <w:lang w:val="de-DE" w:eastAsia="ja-JP"/>
        </w:rPr>
      </w:pPr>
    </w:p>
    <w:p w14:paraId="54E1A845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58127264"/>
      <w:r w:rsidRPr="00854C55">
        <w:rPr>
          <w:b/>
        </w:rPr>
        <w:t>Corrections required</w:t>
      </w:r>
      <w:bookmarkEnd w:id="21"/>
      <w:bookmarkEnd w:id="22"/>
      <w:bookmarkEnd w:id="23"/>
    </w:p>
    <w:p w14:paraId="70013B27" w14:textId="77777777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58127265"/>
      <w:r>
        <w:rPr>
          <w:rFonts w:cs="Arial"/>
          <w:b/>
          <w:bCs/>
          <w:color w:val="000000"/>
          <w:lang w:val="en-US" w:eastAsia="en-GB"/>
        </w:rPr>
        <w:t>Change 1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24D1FE4B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2A12" w14:textId="77777777" w:rsidR="004A40D5" w:rsidRDefault="00AE2F97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E36E2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EBC1" w14:textId="77777777" w:rsidR="004A40D5" w:rsidRPr="00FA530C" w:rsidRDefault="001B6B18" w:rsidP="00206ED0">
            <w:pPr>
              <w:pStyle w:val="CRCoverPage"/>
              <w:spacing w:after="0"/>
              <w:rPr>
                <w:noProof/>
              </w:rPr>
            </w:pPr>
            <w:r w:rsidRPr="001B6B18">
              <w:rPr>
                <w:noProof/>
              </w:rPr>
              <w:t>f_TC_7_1_1_6_1_NR_TestBody1</w:t>
            </w:r>
          </w:p>
        </w:tc>
      </w:tr>
      <w:tr w:rsidR="004A40D5" w14:paraId="4FBFF1DF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390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44DE" w14:textId="77777777" w:rsidR="001B6B18" w:rsidRDefault="001B6B18" w:rsidP="001B6B18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During testing on 23wk49 IWD for TC 7.1.1.6.1 with the MCC160 proposed implementation of </w:t>
            </w:r>
            <w:r w:rsidRPr="0024776E">
              <w:rPr>
                <w:rFonts w:ascii="Arial" w:hAnsi="Arial" w:cs="Arial"/>
                <w:b/>
                <w:sz w:val="20"/>
                <w:szCs w:val="20"/>
              </w:rPr>
              <w:t>TTCN CR R5s230810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24776E">
              <w:rPr>
                <w:rFonts w:ascii="Arial" w:hAnsi="Arial" w:cs="Arial"/>
                <w:sz w:val="20"/>
                <w:szCs w:val="20"/>
              </w:rPr>
              <w:t>it is found that the TC is failing both for ENDC and NR5GC</w:t>
            </w:r>
            <w:r>
              <w:rPr>
                <w:rFonts w:ascii="Arial" w:hAnsi="Arial" w:cs="Arial"/>
                <w:sz w:val="20"/>
                <w:szCs w:val="20"/>
              </w:rPr>
              <w:t xml:space="preserve">. Specifically, the MCC160 implementation of change 4 does not follow the SPS pattern and multiple chipsets are sending a DTX at Step 11. </w:t>
            </w:r>
          </w:p>
          <w:p w14:paraId="7A70EBBC" w14:textId="77777777" w:rsidR="001B6B18" w:rsidRDefault="001B6B18" w:rsidP="001B6B18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Testing with the changes proposed in </w:t>
            </w:r>
            <w:r w:rsidRPr="0000498A">
              <w:rPr>
                <w:rFonts w:ascii="Arial" w:hAnsi="Arial" w:cs="Arial"/>
                <w:b/>
                <w:sz w:val="20"/>
                <w:szCs w:val="20"/>
              </w:rPr>
              <w:t>R5s230810</w:t>
            </w:r>
            <w:r>
              <w:rPr>
                <w:rFonts w:ascii="Arial" w:hAnsi="Arial" w:cs="Arial"/>
                <w:sz w:val="20"/>
                <w:szCs w:val="20"/>
              </w:rPr>
              <w:t xml:space="preserve"> by Anritsu proceeds the TC</w:t>
            </w:r>
            <w:r w:rsidR="00A93BB8">
              <w:rPr>
                <w:rFonts w:ascii="Arial" w:hAnsi="Arial" w:cs="Arial"/>
                <w:sz w:val="20"/>
                <w:szCs w:val="20"/>
              </w:rPr>
              <w:t xml:space="preserve"> to completion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9108B7F" w14:textId="77777777" w:rsidR="001B6B18" w:rsidRDefault="001B6B18" w:rsidP="001B6B18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However, there are additional TTCN changes that need to be considered</w:t>
            </w:r>
            <w:r w:rsidR="00A93BB8">
              <w:rPr>
                <w:rFonts w:ascii="Arial" w:hAnsi="Arial" w:cs="Arial"/>
                <w:sz w:val="20"/>
                <w:szCs w:val="20"/>
              </w:rPr>
              <w:t xml:space="preserve"> on top of R5s230810 w.r.t 23wk49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AC47F3F" w14:textId="77777777" w:rsidR="001B6B18" w:rsidRPr="00B94B4E" w:rsidRDefault="001B6B18" w:rsidP="00567A29">
            <w:pPr>
              <w:pStyle w:val="NormalWeb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template </w:t>
            </w:r>
            <w:r w:rsidRPr="00B94B4E">
              <w:rPr>
                <w:rFonts w:ascii="Arial" w:hAnsi="Arial" w:cs="Arial"/>
                <w:sz w:val="20"/>
                <w:szCs w:val="20"/>
              </w:rPr>
              <w:t>cds_NR_DciFormat_1_1_Params_SetPDSCHarqIndicator</w:t>
            </w:r>
            <w:r>
              <w:rPr>
                <w:rFonts w:ascii="Arial" w:hAnsi="Arial" w:cs="Arial"/>
                <w:sz w:val="20"/>
                <w:szCs w:val="20"/>
              </w:rPr>
              <w:t xml:space="preserve"> is used rather than </w:t>
            </w:r>
            <w:r w:rsidRPr="00B94B4E">
              <w:rPr>
                <w:rFonts w:ascii="Arial" w:hAnsi="Arial" w:cs="Arial"/>
                <w:sz w:val="20"/>
                <w:szCs w:val="20"/>
              </w:rPr>
              <w:t>cds_NR_DciFormat_1_0_Params_SetPDSCHarqIndicator</w:t>
            </w:r>
            <w:r>
              <w:rPr>
                <w:rFonts w:ascii="Arial" w:hAnsi="Arial" w:cs="Arial"/>
                <w:sz w:val="20"/>
                <w:szCs w:val="20"/>
              </w:rPr>
              <w:t>. The TC is configured to use x_0 format.</w:t>
            </w:r>
          </w:p>
          <w:p w14:paraId="0F52743F" w14:textId="77777777" w:rsidR="001B6B18" w:rsidRPr="009B2670" w:rsidRDefault="001B6B18" w:rsidP="00567A29">
            <w:pPr>
              <w:pStyle w:val="NormalWeb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TimeDomain index has to be set to 1 so that second entry of the PDSCH Time Domain Allocation List has to be used in case of </w:t>
            </w:r>
            <w:r w:rsidRPr="00B94B4E">
              <w:rPr>
                <w:rFonts w:ascii="Arial" w:hAnsi="Arial" w:cs="Arial"/>
                <w:sz w:val="20"/>
                <w:szCs w:val="20"/>
              </w:rPr>
              <w:t>pc_dl_SchedulingOffset_PDSCH_TypeA</w:t>
            </w:r>
            <w:r>
              <w:rPr>
                <w:rFonts w:ascii="Arial" w:hAnsi="Arial" w:cs="Arial"/>
                <w:sz w:val="20"/>
                <w:szCs w:val="20"/>
              </w:rPr>
              <w:t xml:space="preserve"> = TRUE</w:t>
            </w:r>
          </w:p>
          <w:p w14:paraId="69425EFD" w14:textId="77777777" w:rsidR="001B6B18" w:rsidRDefault="001B6B18" w:rsidP="00567A29">
            <w:pPr>
              <w:pStyle w:val="NormalWeb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Resetting the configuration back to the default DCI configuration at the end of the Step 26 – 27 has to be done with an activation time rather than immediate as this would cause the C-RNTI based transmission to come into effect.</w:t>
            </w:r>
          </w:p>
          <w:p w14:paraId="32430267" w14:textId="77777777" w:rsidR="006E31A3" w:rsidRPr="00803546" w:rsidRDefault="006E31A3" w:rsidP="00B9636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AE2F97" w14:paraId="6C239D7B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EAA8" w14:textId="77777777" w:rsidR="00AE2F97" w:rsidRDefault="00AE2F97" w:rsidP="00AE2F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DF0F" w14:textId="77777777" w:rsidR="001B6B18" w:rsidRDefault="001B6B18" w:rsidP="001B6B18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TTCN CR takes all the proposed changes from </w:t>
            </w:r>
            <w:r w:rsidRPr="009B2670">
              <w:rPr>
                <w:rFonts w:cs="Arial"/>
                <w:b/>
                <w:lang w:eastAsia="zh-CN"/>
              </w:rPr>
              <w:t>TTCN CR R5s230810</w:t>
            </w:r>
            <w:r>
              <w:rPr>
                <w:rFonts w:cs="Arial"/>
                <w:lang w:eastAsia="zh-CN"/>
              </w:rPr>
              <w:t xml:space="preserve"> and has implemented the following additional changes:</w:t>
            </w:r>
          </w:p>
          <w:p w14:paraId="31B62CD9" w14:textId="77777777" w:rsidR="001B6B18" w:rsidRDefault="001B6B18" w:rsidP="001B6B18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</w:p>
          <w:p w14:paraId="34E357FA" w14:textId="77777777" w:rsidR="001B6B18" w:rsidRDefault="001B6B18" w:rsidP="00567A29">
            <w:pPr>
              <w:pStyle w:val="CRCoverPage"/>
              <w:numPr>
                <w:ilvl w:val="0"/>
                <w:numId w:val="10"/>
              </w:numPr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Template </w:t>
            </w:r>
            <w:r w:rsidRPr="00B94B4E">
              <w:rPr>
                <w:rFonts w:cs="Arial"/>
              </w:rPr>
              <w:t>cds_NR_DciFormat_1_0_Params_SetPDSCHarqIndicator</w:t>
            </w:r>
            <w:r>
              <w:rPr>
                <w:rFonts w:cs="Arial"/>
              </w:rPr>
              <w:t xml:space="preserve"> is used</w:t>
            </w:r>
          </w:p>
          <w:p w14:paraId="10B2CED1" w14:textId="77777777" w:rsidR="001B6B18" w:rsidRDefault="001B6B18" w:rsidP="001B6B18">
            <w:pPr>
              <w:pStyle w:val="CRCoverPage"/>
              <w:spacing w:after="0"/>
              <w:ind w:left="720"/>
              <w:jc w:val="both"/>
              <w:rPr>
                <w:rFonts w:cs="Arial"/>
                <w:lang w:eastAsia="zh-CN"/>
              </w:rPr>
            </w:pPr>
          </w:p>
          <w:p w14:paraId="36B4D5DC" w14:textId="77777777" w:rsidR="001B6B18" w:rsidRDefault="001B6B18" w:rsidP="00567A29">
            <w:pPr>
              <w:pStyle w:val="CRCoverPage"/>
              <w:numPr>
                <w:ilvl w:val="0"/>
                <w:numId w:val="10"/>
              </w:numPr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TimeDomain index set to 1</w:t>
            </w:r>
          </w:p>
          <w:p w14:paraId="527D19A9" w14:textId="77777777" w:rsidR="001B6B18" w:rsidRDefault="001B6B18" w:rsidP="001B6B18">
            <w:pPr>
              <w:pStyle w:val="ListParagraph"/>
              <w:rPr>
                <w:rFonts w:cs="Arial"/>
                <w:lang w:eastAsia="zh-CN"/>
              </w:rPr>
            </w:pPr>
          </w:p>
          <w:p w14:paraId="244E3FD6" w14:textId="77777777" w:rsidR="001B6B18" w:rsidRDefault="001B6B18" w:rsidP="00567A29">
            <w:pPr>
              <w:pStyle w:val="CRCoverPage"/>
              <w:numPr>
                <w:ilvl w:val="0"/>
                <w:numId w:val="10"/>
              </w:numPr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Default DCI configuration started using an activation time</w:t>
            </w:r>
          </w:p>
          <w:p w14:paraId="68F3CD9B" w14:textId="77777777" w:rsidR="00AE2F97" w:rsidRPr="004E36E2" w:rsidRDefault="00AE2F97" w:rsidP="00143E99">
            <w:pPr>
              <w:pStyle w:val="CRCoverPage"/>
              <w:spacing w:after="0"/>
              <w:jc w:val="both"/>
              <w:rPr>
                <w:rFonts w:cs="Arial"/>
                <w:sz w:val="18"/>
                <w:szCs w:val="18"/>
                <w:lang w:eastAsia="zh-CN"/>
              </w:rPr>
            </w:pPr>
          </w:p>
        </w:tc>
      </w:tr>
      <w:tr w:rsidR="00AE2F97" w14:paraId="2672F98C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D6049" w14:textId="77777777" w:rsidR="00AE2F97" w:rsidRDefault="00AE2F97" w:rsidP="00AE2F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99DF" w14:textId="77777777" w:rsidR="00AE2F97" w:rsidRPr="00CC39F9" w:rsidRDefault="00B9636B" w:rsidP="00AE2F97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MAC_</w:t>
            </w:r>
            <w:r w:rsidR="001B6B18">
              <w:rPr>
                <w:rFonts w:ascii="Arial" w:hAnsi="Arial" w:cs="Arial"/>
                <w:lang w:eastAsia="en-GB"/>
              </w:rPr>
              <w:t>SPS</w:t>
            </w:r>
            <w:r>
              <w:rPr>
                <w:rFonts w:ascii="Arial" w:hAnsi="Arial" w:cs="Arial"/>
                <w:lang w:eastAsia="en-GB"/>
              </w:rPr>
              <w:t>_</w:t>
            </w:r>
            <w:r w:rsidR="001B6B18">
              <w:rPr>
                <w:rFonts w:ascii="Arial" w:hAnsi="Arial" w:cs="Arial"/>
                <w:lang w:eastAsia="en-GB"/>
              </w:rPr>
              <w:t>TC_</w:t>
            </w:r>
            <w:r>
              <w:rPr>
                <w:rFonts w:ascii="Arial" w:hAnsi="Arial" w:cs="Arial"/>
                <w:lang w:eastAsia="en-GB"/>
              </w:rPr>
              <w:t>Common_NR</w:t>
            </w:r>
            <w:r w:rsidR="00332F35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AE2F97" w14:paraId="66F12668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C3B50" w14:textId="77777777" w:rsidR="00AE2F97" w:rsidRPr="00B064E7" w:rsidRDefault="00AE2F97" w:rsidP="00AE2F9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B064E7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4287" w14:textId="2150E39E" w:rsidR="00AE2F97" w:rsidRPr="00B064E7" w:rsidRDefault="00B064E7" w:rsidP="00AE2F97">
            <w:pPr>
              <w:rPr>
                <w:rFonts w:ascii="Arial" w:hAnsi="Arial"/>
                <w:highlight w:val="cyan"/>
                <w:lang w:eastAsia="zh-CN"/>
              </w:rPr>
            </w:pPr>
            <w:r w:rsidRPr="00B064E7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4C5B5D2A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6811F7FC" w14:textId="77777777" w:rsidR="00143E99" w:rsidRDefault="00143E99" w:rsidP="004A40D5">
      <w:pPr>
        <w:spacing w:after="0"/>
        <w:rPr>
          <w:rFonts w:ascii="Arial" w:hAnsi="Arial"/>
          <w:b/>
          <w:lang w:eastAsia="en-GB"/>
        </w:rPr>
      </w:pPr>
    </w:p>
    <w:p w14:paraId="146375B0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4A40D5" w:rsidRPr="00504291" w14:paraId="47712D41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8D12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function f_TC_7_1_1_6_1_NR_TestBody1(DRB_Identity p_NR_DRB_Id) runs on NR_BASE_PTC return SubFrameTiming_Type</w:t>
            </w:r>
          </w:p>
          <w:p w14:paraId="7E7EC4DA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052CCD0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3883DDF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B6B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7CBA8CF1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1BBE0033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var NR_PhysicalParameters_Type v_NR_PhysicalParameters := f_NR_CellInfo_GetPhysicalParameters(nr_Cell1);</w:t>
            </w:r>
          </w:p>
          <w:p w14:paraId="631A67BC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NR_DciDlInfo_Type v_DciDlInfo := f_NR_DciDlInfo_Init(v_NR_PhysicalParameters, cds_NR_DciFormat_1_1_Params_SetPDSCHarqIndicator(v_NR_PhysicalParameters.SubcarrierSpacing,cs_NR_DciFormat_1_X_PdschHarqTimingIndicator('111'B)), cs_NR_RedundancyVersionList_SingleRV(0));  //@sic R5s237339 sic@</w:t>
            </w:r>
          </w:p>
          <w:p w14:paraId="070A94E1" w14:textId="77777777" w:rsidR="001B6B18" w:rsidRDefault="001B6B18" w:rsidP="00143E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BFE3FB3" w14:textId="77777777" w:rsidR="001B6B18" w:rsidRDefault="001B6B18" w:rsidP="00143E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1B6B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23DE8634" w14:textId="77777777" w:rsidR="001B6B18" w:rsidRDefault="001B6B18" w:rsidP="00143E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2ACF3A01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//@siclog "Step 11a1, 11a2 11b1" siclog@</w:t>
            </w:r>
          </w:p>
          <w:p w14:paraId="6AF10C48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//C-RNTI grant auto transferred by SS</w:t>
            </w:r>
          </w:p>
          <w:p w14:paraId="3C7110C8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R5s221197  R5s230088 R5-237339 sic@</w:t>
            </w:r>
          </w:p>
          <w:p w14:paraId="589D8E6A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if (pc_dl_SchedulingOffset_PDSCH_TypeA)</w:t>
            </w:r>
          </w:p>
          <w:p w14:paraId="2F6D5678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109B0AE5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  v_Step11_Time :=const_SPS_Period-4;</w:t>
            </w:r>
          </w:p>
          <w:p w14:paraId="26FDA9BE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  //Set K1=8</w:t>
            </w:r>
          </w:p>
          <w:p w14:paraId="6C659A7D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f_NR_SS_CommonCellConfig(nr_Cell1, cas_NR_DciDlInfo_REQ(nr_Cell1, cs_TimingInfo_Now, v_DciDlInfo));</w:t>
            </w:r>
          </w:p>
          <w:p w14:paraId="10E49DA8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D80ED68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  else</w:t>
            </w:r>
          </w:p>
          <w:p w14:paraId="46206B2C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64BC6042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  v_Step11_Time :=const_SPS_Period;</w:t>
            </w:r>
          </w:p>
          <w:p w14:paraId="29C5A5AF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E71FF05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v_TimingDL_CRNTI := f_SubFrameTiming_AddMilliSeconds(v_TimingDL,v_Step11_Time);</w:t>
            </w:r>
          </w:p>
          <w:p w14:paraId="1651317E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v_TimingUL_5_CRNTI := f_SubFrameTiming_AddMilliSeconds(v_TimingUL_4,const_SPS_Period);</w:t>
            </w:r>
          </w:p>
          <w:p w14:paraId="43E47DF9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FC19313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B6B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3033FCAC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557111DF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//@sic R5-237339 sic@</w:t>
            </w:r>
          </w:p>
          <w:p w14:paraId="6DC78B79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if (pc_dl_SchedulingOffset_PDSCH_TypeA) //Default DCI configuraton.</w:t>
            </w:r>
          </w:p>
          <w:p w14:paraId="1B3E9DA4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4C3259A5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     //undo Set K1=8</w:t>
            </w:r>
          </w:p>
          <w:p w14:paraId="42A5EA34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     f_NR_SS_CellConfig_DciDlInfo_NoRetransmission(nr_Cell1,cs_TimingInfo_Now);</w:t>
            </w:r>
          </w:p>
          <w:p w14:paraId="7216AFDE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B65D5D3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3CC8FB5C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&lt;&lt;SKIPPED CODE&gt;&gt;</w:t>
            </w:r>
          </w:p>
          <w:p w14:paraId="055FCE12" w14:textId="77777777" w:rsidR="00206ED0" w:rsidRPr="001B6B18" w:rsidRDefault="001B6B18" w:rsidP="00143E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="00DE3BC9" w:rsidRPr="001B6B18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                                                           </w:t>
            </w:r>
          </w:p>
        </w:tc>
      </w:tr>
    </w:tbl>
    <w:p w14:paraId="5BE1F09A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05D8238F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4A40D5" w:rsidRPr="00504291" w14:paraId="67D80925" w14:textId="77777777" w:rsidTr="001B6B18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CFBC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function f_TC_7_1_1_6_1_NR_TestBody1(DRB_Identity p_NR_DRB_Id) runs on NR_BASE_PTC return SubFrameTiming_Type</w:t>
            </w:r>
          </w:p>
          <w:p w14:paraId="4BA62E45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149F824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DC14635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1B6B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0AAF43E3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00CC0CC6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>var NR_PhysicalParameters_Type v_NR_PhysicalParameters := f_NR_CellInfo_GetPhysicalParameters(nr_Cell1);</w:t>
            </w:r>
          </w:p>
          <w:p w14:paraId="2F12A8F9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NR_DciDlInfo_Type v_DciDlInfo := f_NR_DciDlInfo_Init(v_NR_PhysicalParameters, </w:t>
            </w:r>
            <w:r w:rsidRPr="001B6B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cds_NR_DciFormat_1_0_Params_SetPDSCHarqIndicator</w:t>
            </w: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(v_NR_PhysicalParameters.SubcarrierSpacing,cs_NR_DciFormat_1_X_PdschHarqTimingIndicator('111'B)), cs_NR_RedundancyVersionList_SingleRV(0));  //@sic R5s237339 sic@</w:t>
            </w:r>
          </w:p>
          <w:p w14:paraId="79E93644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2D3C3EF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1B6B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11104F04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39B3FFDB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if (pc_dl_SchedulingOffset_PDSCH_TypeA)</w:t>
            </w:r>
          </w:p>
          <w:p w14:paraId="496B5644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35D94326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6AF1D77A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11a1-11a2" siclog@</w:t>
            </w:r>
          </w:p>
          <w:p w14:paraId="5AE458E2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select(v_SCS) {</w:t>
            </w:r>
          </w:p>
          <w:p w14:paraId="0532AFCB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case(kHz15) {</w:t>
            </w:r>
          </w:p>
          <w:p w14:paraId="048EC27C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v_TimingDL_CRNTI := f_SubFrameTiming_AddMilliSeconds(v_TimingDL,const_SPS_Period/2 - 4); // C-RNTI ActTime with k0=4 -- k1 needs to be adjusted to 8</w:t>
            </w:r>
          </w:p>
          <w:p w14:paraId="73C7CA50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v_TimingUL_5_CRNTI := f_SubFrameTiming_AddMilliSeconds(v_TimingUL_4,const_SPS_Period/2); // Receive C-RNTI HARQ with same timing as SPS HARQ</w:t>
            </w:r>
          </w:p>
          <w:p w14:paraId="52A952E7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//v_TimingUL_5_CRNTI.Symbol := valueof(cs_SymbolTimingInfo_Any); // REMOVED</w:t>
            </w:r>
          </w:p>
          <w:p w14:paraId="44DE3ADD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//v_TimingUL_5_CRNTI.Subframe.Number := v_TimingDL_CRNTI.Subframe.Number + 7;    //FDD K1 =7  // REMOVED</w:t>
            </w:r>
          </w:p>
          <w:p w14:paraId="1C850D0D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7525A41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case(kHz30) {</w:t>
            </w:r>
          </w:p>
          <w:p w14:paraId="6D5D41BB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v_TimingDL_CRNTI := f_SubFrameTiming_AddMilliSeconds(v_TimingDL,const_SPS_Period/2 - 2); // C-RNTI ActTime with k0=4 -- k1 needs to be adjusted to 8</w:t>
            </w:r>
          </w:p>
          <w:p w14:paraId="2DAFA622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v_TimingUL_5_CRNTI := f_SubFrameTiming_AddMilliSeconds(v_TimingUL_4,const_SPS_Period/2); // Receive C-RNTI HARQ with same timing as SPS HARQ</w:t>
            </w:r>
          </w:p>
          <w:p w14:paraId="4685424A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//v_TimingUL_5_CRNTI.Symbol := valueof(cs_SymbolTimingInfo_Any);  // REMOVED</w:t>
            </w:r>
          </w:p>
          <w:p w14:paraId="014CE5DB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//v_TimingUL_5_CRNTI.Subframe.Number := v_TimingDL_CRNTI.Subframe.Number + 2;    //TDD K1 =5  // REMOVED</w:t>
            </w:r>
          </w:p>
          <w:p w14:paraId="7E1AB548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//v_TimingUL_5_CRNTI.Slot.SlotOffset.Numerology1 := 1;  // REMOVED</w:t>
            </w:r>
          </w:p>
          <w:p w14:paraId="61A98A3C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40290793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case(kHz120) {</w:t>
            </w:r>
          </w:p>
          <w:p w14:paraId="01145BD6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v_TimingDL_CRNTI := f_SubFrameTiming_AddMilliSeconds(v_TimingDL,const_SPS_Period/2 - 1); // C-RNTI ActTime with k0=4 -- k1 needs to be adjusted to 8</w:t>
            </w:r>
          </w:p>
          <w:p w14:paraId="0513D486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v_TimingDL_CRNTI.Slot.SlotOffset.Numerology3 := 5;</w:t>
            </w:r>
          </w:p>
          <w:p w14:paraId="64CCB97F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v_TimingUL_5_CRNTI := f_SubFrameTiming_AddMilliSeconds(v_TimingUL_4,const_SPS_Period/2); // Receive C-RNTI HARQ with same timing as SPS HARQ</w:t>
            </w:r>
          </w:p>
          <w:p w14:paraId="1CF537E8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//v_TimingUL_5_CRNTI.Symbol := valueof(cs_SymbolTimingInfo_Any);  // REMOVED</w:t>
            </w:r>
          </w:p>
          <w:p w14:paraId="066E6FB0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//v_TimingUL_5_CRNTI.Subframe.Number := v_TimingDL_CRNTI.Subframe.Number + 1;    //FR2 K1 =8  // REMOVED</w:t>
            </w:r>
          </w:p>
          <w:p w14:paraId="55BF7373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2CBCEBAE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{ FatalError(__FILE__, __LINE__, "Invalid SubCarrierSapcing"); }</w:t>
            </w:r>
          </w:p>
          <w:p w14:paraId="66AA3113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14:paraId="2A298EF4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75DF372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A5116DD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//Set K1=8</w:t>
            </w:r>
          </w:p>
          <w:p w14:paraId="63E6C379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v_DciDlInfo.ResoureAssignment.TimeDomain.Index := int2bit(1, 4); //WA#</w:t>
            </w:r>
          </w:p>
          <w:p w14:paraId="26E5D2B9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f_NR_SS_CommonCellConfig(nr_Cell1, cas_NR_DciDlInfo_REQ(nr_Cell1, cs_TimingInfo_Now, v_DciDlInfo));</w:t>
            </w:r>
          </w:p>
          <w:p w14:paraId="59D1CDE9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0D54127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 PDCP SDU =36B +3B PDCP Header+ 1B RLC UM Header + 2B MAC Header =42B=336 bits (an allowed TB size as per 38.523-3 Annex B)</w:t>
            </w:r>
          </w:p>
          <w:p w14:paraId="70316961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v_EncodedRlcPdu1 := f_NR_RLC_UMD_FullPDU_Encvalue(f_NR_PDCP_PDU_Encvalue(f_NR_ReturnDefaultPDCP_PDU (3, crs_NR_PDCP_SDU_36B, 1)));//@sic R5-227518 sic@</w:t>
            </w:r>
          </w:p>
          <w:p w14:paraId="32A4A3E0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v_SDU_SubPDUListDL := { cs_NR_MAC_SDU_SubPDU_LI8(tsc_LCID_SCG_Bearer, v_EncodedRlcPdu1) };</w:t>
            </w:r>
          </w:p>
          <w:p w14:paraId="712FA91B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v_MAC_PDUListDL := { cs_NR_DL_MAC_PDU_SDU_SubPDU_Padding(v_SDU_SubPDUListDL) };</w:t>
            </w:r>
          </w:p>
          <w:p w14:paraId="4C775DC1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DRB.send(cas_NR_DRB_COMMON_REQ_MAC_PDUList(nr_Cell1, p_NR_DRB_Id, cs_TimingInfo_NR( v_TimingDL_CRNTI), v_MAC_PDUListDL));</w:t>
            </w:r>
          </w:p>
          <w:p w14:paraId="1A549327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99DF112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else</w:t>
            </w:r>
          </w:p>
          <w:p w14:paraId="7B361853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655031B8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11b1" siclog@</w:t>
            </w:r>
          </w:p>
          <w:p w14:paraId="50904C90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v_TimingDL_Step11b := f_SubFrameTiming_AddMilliSeconds(v_TimingDL,const_SPS_Period/2); // Normal SPS transmission</w:t>
            </w:r>
          </w:p>
          <w:p w14:paraId="4AD61FA8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v_TimingUL_5_CRNTI := f_SubFrameTiming_AddMilliSeconds(v_TimingUL_4,const_SPS_Period/2); // Receive HARQ with same timing as SPS HARQ</w:t>
            </w:r>
          </w:p>
          <w:p w14:paraId="138946BA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// PDCP SDU =36B +3B PDCP Header+ 1B RLC UM Header + 2B MAC Header =42B=336 bits (an allowed TB size as per 38.523-3 Annex B)</w:t>
            </w:r>
          </w:p>
          <w:p w14:paraId="146B071E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v_EncodedRlcPdu1 := f_NR_RLC_UMD_FullPDU_Encvalue(f_NR_PDCP_PDU_Encvalue(f_NR_ReturnDefaultPDCP_PDU (3, crs_NR_PDCP_SDU_36B, 1)));//@sic R5-227518 sic@</w:t>
            </w:r>
          </w:p>
          <w:p w14:paraId="68FCD08E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v_SDU_SubPDUListDL := { cs_NR_MAC_SDU_SubPDU_LI8(tsc_LCID_SCG_Bearer, v_EncodedRlcPdu1) };</w:t>
            </w:r>
          </w:p>
          <w:p w14:paraId="45D9BC70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v_MAC_PDUListDL := { cs_NR_DL_MAC_PDU_SDU_SubPDU_Padding(v_SDU_SubPDUListDL) };</w:t>
            </w:r>
          </w:p>
          <w:p w14:paraId="4D1F0142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DRB.send(cads_NR_DRB_COMMON_REQ_MAC_PDUList_NoCRNTI_Grant(nr_Cell1, p_NR_DRB_Id, cs_TimingInfo_NR( v_TimingDL_Step11b), v_MAC_PDUListDL));</w:t>
            </w:r>
          </w:p>
          <w:p w14:paraId="39802262" w14:textId="77777777" w:rsidR="001B6B18" w:rsidRPr="00567A29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3B3E88A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7ECAEEE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B6B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3DFFAE29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14C94299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//@sic R5-237339 sic@</w:t>
            </w:r>
          </w:p>
          <w:p w14:paraId="080CAA0C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if (pc_dl_SchedulingOffset_PDSCH_TypeA) //Default DCI configuraton.</w:t>
            </w:r>
          </w:p>
          <w:p w14:paraId="68E44641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186818C9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     //undo Set K1=8</w:t>
            </w:r>
          </w:p>
          <w:p w14:paraId="6C8BA372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f_NR_SS_CellConfig_DciDlInfo_NoRetransmission(nr_Cell1,cs_TimingInfo_NR(f_SubFrameTiming_AddMilliSeconds(v_TimingDL,100))); //WA#</w:t>
            </w:r>
          </w:p>
          <w:p w14:paraId="440A30BE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B6B1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5FCCB41" w14:textId="77777777" w:rsid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5E0E5B79" w14:textId="77777777" w:rsidR="001B6B18" w:rsidRPr="001B6B18" w:rsidRDefault="001B6B18" w:rsidP="001B6B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&lt;&lt;SKIPPED CODE&gt;&gt;</w:t>
            </w:r>
          </w:p>
        </w:tc>
      </w:tr>
    </w:tbl>
    <w:p w14:paraId="65E3C8A0" w14:textId="77777777" w:rsidR="001B6B18" w:rsidRPr="003D65E8" w:rsidRDefault="001B6B18" w:rsidP="001B6B1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8127266"/>
      <w:r>
        <w:rPr>
          <w:rFonts w:cs="Arial"/>
          <w:b/>
          <w:bCs/>
          <w:color w:val="000000"/>
          <w:lang w:val="en-US" w:eastAsia="en-GB"/>
        </w:rPr>
        <w:lastRenderedPageBreak/>
        <w:t>Change 2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B6B18" w14:paraId="21BAB147" w14:textId="77777777" w:rsidTr="00E15B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48973" w14:textId="77777777" w:rsidR="001B6B18" w:rsidRDefault="001B6B18" w:rsidP="00E15BC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9ED1F" w14:textId="77777777" w:rsidR="001B6B18" w:rsidRPr="00FA530C" w:rsidRDefault="001B6B18" w:rsidP="00E15BC4">
            <w:pPr>
              <w:pStyle w:val="CRCoverPage"/>
              <w:spacing w:after="0"/>
              <w:rPr>
                <w:noProof/>
              </w:rPr>
            </w:pPr>
            <w:r w:rsidRPr="001B6B18">
              <w:rPr>
                <w:noProof/>
              </w:rPr>
              <w:t>f_TC_7_1_1_6_1_</w:t>
            </w:r>
            <w:r w:rsidR="00567A29">
              <w:rPr>
                <w:noProof/>
              </w:rPr>
              <w:t>ENDC_</w:t>
            </w:r>
            <w:r w:rsidRPr="001B6B18">
              <w:rPr>
                <w:noProof/>
              </w:rPr>
              <w:t>NR</w:t>
            </w:r>
          </w:p>
        </w:tc>
      </w:tr>
      <w:tr w:rsidR="001B6B18" w14:paraId="6EC76371" w14:textId="77777777" w:rsidTr="00E15BC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C3AB" w14:textId="77777777" w:rsidR="001B6B18" w:rsidRDefault="001B6B18" w:rsidP="00E15BC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268D" w14:textId="77777777" w:rsidR="001B6B18" w:rsidRDefault="001B6B18" w:rsidP="00E15BC4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During actual testing on 23wk49 IWD for TC 7.1.1.6.1 with the MCC160 proposed implementation of </w:t>
            </w:r>
            <w:r w:rsidRPr="0024776E">
              <w:rPr>
                <w:rFonts w:ascii="Arial" w:hAnsi="Arial" w:cs="Arial"/>
                <w:b/>
                <w:sz w:val="20"/>
                <w:szCs w:val="20"/>
              </w:rPr>
              <w:t>TTCN CR R5s230810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24776E">
              <w:rPr>
                <w:rFonts w:ascii="Arial" w:hAnsi="Arial" w:cs="Arial"/>
                <w:sz w:val="20"/>
                <w:szCs w:val="20"/>
              </w:rPr>
              <w:t>it is found that the TC is failing both for ENDC and NR5GC</w:t>
            </w:r>
            <w:r>
              <w:rPr>
                <w:rFonts w:ascii="Arial" w:hAnsi="Arial" w:cs="Arial"/>
                <w:sz w:val="20"/>
                <w:szCs w:val="20"/>
              </w:rPr>
              <w:t xml:space="preserve">. Specifically, the MCC160 implementation of change 4 does not follow the SPS pattern and multiple chipsets are sending a DTX at Step 11. </w:t>
            </w:r>
          </w:p>
          <w:p w14:paraId="2F3DC83D" w14:textId="77777777" w:rsidR="001B6B18" w:rsidRDefault="001B6B18" w:rsidP="00E15BC4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Testing with the changes proposed in </w:t>
            </w:r>
            <w:r w:rsidRPr="005C1A9D">
              <w:rPr>
                <w:rFonts w:ascii="Arial" w:hAnsi="Arial" w:cs="Arial"/>
                <w:b/>
                <w:sz w:val="20"/>
                <w:szCs w:val="20"/>
              </w:rPr>
              <w:t>R5s230810</w:t>
            </w:r>
            <w:r>
              <w:rPr>
                <w:rFonts w:ascii="Arial" w:hAnsi="Arial" w:cs="Arial"/>
                <w:sz w:val="20"/>
                <w:szCs w:val="20"/>
              </w:rPr>
              <w:t xml:space="preserve"> by Anritsu proceeds the TC</w:t>
            </w:r>
            <w:r w:rsidR="00A049D7">
              <w:rPr>
                <w:rFonts w:ascii="Arial" w:hAnsi="Arial" w:cs="Arial"/>
                <w:sz w:val="20"/>
                <w:szCs w:val="20"/>
              </w:rPr>
              <w:t xml:space="preserve"> to completion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0379DE8" w14:textId="77777777" w:rsidR="001B6B18" w:rsidRDefault="001B6B18" w:rsidP="00567A29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However, there are additional TTCN changes that need to be considered</w:t>
            </w:r>
            <w:r w:rsidR="00A049D7">
              <w:rPr>
                <w:rFonts w:ascii="Arial" w:hAnsi="Arial" w:cs="Arial"/>
                <w:sz w:val="20"/>
                <w:szCs w:val="20"/>
              </w:rPr>
              <w:t xml:space="preserve"> on top of R5s230810 w.r.t 23wk49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0B1ADA4" w14:textId="77777777" w:rsidR="00567A29" w:rsidRDefault="00567A29" w:rsidP="00567A29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 ENDC side, the initialisation of the PDSCH Time Domain Allocation list needs to be done and configured locally for the SS stack.</w:t>
            </w:r>
          </w:p>
          <w:p w14:paraId="5B5F36D5" w14:textId="77777777" w:rsidR="00567A29" w:rsidRPr="00567A29" w:rsidRDefault="00567A29" w:rsidP="00567A29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B18" w14:paraId="4BA85288" w14:textId="77777777" w:rsidTr="00E15B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ECCA0" w14:textId="77777777" w:rsidR="001B6B18" w:rsidRDefault="001B6B18" w:rsidP="00E15BC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0996" w14:textId="77777777" w:rsidR="001B6B18" w:rsidRDefault="001B6B18" w:rsidP="00E15BC4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TTCN CR takes all the proposed changes from </w:t>
            </w:r>
            <w:r w:rsidRPr="009B2670">
              <w:rPr>
                <w:rFonts w:cs="Arial"/>
                <w:b/>
                <w:lang w:eastAsia="zh-CN"/>
              </w:rPr>
              <w:t>TTCN CR R5s230810</w:t>
            </w:r>
            <w:r>
              <w:rPr>
                <w:rFonts w:cs="Arial"/>
                <w:lang w:eastAsia="zh-CN"/>
              </w:rPr>
              <w:t xml:space="preserve"> and has implemented the following additional changes:</w:t>
            </w:r>
          </w:p>
          <w:p w14:paraId="36A5BC40" w14:textId="77777777" w:rsidR="00567A29" w:rsidRDefault="00567A29" w:rsidP="00E15BC4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</w:p>
          <w:p w14:paraId="0F33A75D" w14:textId="77777777" w:rsidR="001B6B18" w:rsidRPr="004E36E2" w:rsidRDefault="00567A29" w:rsidP="00567A29">
            <w:pPr>
              <w:pStyle w:val="CRCoverPage"/>
              <w:spacing w:after="0"/>
              <w:jc w:val="both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PDSCH Time Domain Allocation list initialised and configured locally on ENDC</w:t>
            </w:r>
          </w:p>
        </w:tc>
      </w:tr>
      <w:tr w:rsidR="001B6B18" w14:paraId="2ED1F678" w14:textId="77777777" w:rsidTr="00E15B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30AA5" w14:textId="77777777" w:rsidR="001B6B18" w:rsidRDefault="001B6B18" w:rsidP="00E15BC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0A3F" w14:textId="77777777" w:rsidR="001B6B18" w:rsidRPr="00CC39F9" w:rsidRDefault="001B6B18" w:rsidP="00E15BC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MAC_SPS_</w:t>
            </w:r>
            <w:r w:rsidR="00567A29">
              <w:rPr>
                <w:rFonts w:ascii="Arial" w:hAnsi="Arial" w:cs="Arial"/>
                <w:lang w:eastAsia="en-GB"/>
              </w:rPr>
              <w:t>ENDC_NR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1B6B18" w14:paraId="4346E598" w14:textId="77777777" w:rsidTr="00E15B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91C6E" w14:textId="77777777" w:rsidR="001B6B18" w:rsidRPr="00B064E7" w:rsidRDefault="001B6B18" w:rsidP="00E15BC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B064E7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82B3" w14:textId="6C4DF2C7" w:rsidR="001B6B18" w:rsidRPr="00B064E7" w:rsidRDefault="00B064E7" w:rsidP="00E15BC4">
            <w:pPr>
              <w:rPr>
                <w:rFonts w:ascii="Arial" w:hAnsi="Arial"/>
                <w:highlight w:val="cyan"/>
                <w:lang w:eastAsia="zh-CN"/>
              </w:rPr>
            </w:pPr>
            <w:r w:rsidRPr="00B064E7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1E2C686" w14:textId="77777777" w:rsidR="001B6B18" w:rsidRDefault="001B6B18" w:rsidP="001B6B18">
      <w:pPr>
        <w:spacing w:after="0"/>
        <w:rPr>
          <w:rFonts w:ascii="Arial" w:hAnsi="Arial"/>
          <w:b/>
          <w:lang w:eastAsia="en-GB"/>
        </w:rPr>
      </w:pPr>
    </w:p>
    <w:p w14:paraId="43E6AF0A" w14:textId="77777777" w:rsidR="00567A29" w:rsidRDefault="00567A29" w:rsidP="00567A2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67A29" w:rsidRPr="00504291" w14:paraId="39C46190" w14:textId="77777777" w:rsidTr="00E15BC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DA7E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function f_TC_7_1_1_6_1_ENDC_NR() runs on ENDC_NR_PTC</w:t>
            </w:r>
          </w:p>
          <w:p w14:paraId="3E2BCEAB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{// Correct handling of DL assignment / Semi-persistent case</w:t>
            </w:r>
          </w:p>
          <w:p w14:paraId="31A4471F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649314E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0F523ED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DRB_Identity v_DRBId :=tsc_NR_DRB2;</w:t>
            </w:r>
          </w:p>
          <w:p w14:paraId="1770037B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PhysicalCellGroupConfig v_PhysicalCellGroupConfig ;</w:t>
            </w:r>
          </w:p>
          <w:p w14:paraId="3F424AFE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R5s230087 sic@</w:t>
            </w:r>
          </w:p>
          <w:p w14:paraId="6D43CCC9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 NR_RadioBearerList_Type v_SS_Drb_ConfigList  := {cs_NR_SS_RadioBearer_MAC_TestMode(tsc_NR_DRB2, cs_NR_MAC_TestModeInfo_NormalMode)};</w:t>
            </w:r>
          </w:p>
          <w:p w14:paraId="5D14250B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 w14:paraId="68DDF1BB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SpCellConfig v_SpCellConfig ;</w:t>
            </w:r>
          </w:p>
          <w:p w14:paraId="258F91DD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NR_DownlinkBWP_List_Type v_NR_DownlinkBWP_List;</w:t>
            </w:r>
          </w:p>
          <w:p w14:paraId="0FDB9997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v_TimingDL;</w:t>
            </w:r>
          </w:p>
          <w:p w14:paraId="769FE236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ServingCellConfig v_ServingCellConfig; //@sic R5s221195 sic@</w:t>
            </w:r>
          </w:p>
          <w:p w14:paraId="6EB61FD6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NR_DownlinkBWP_Type v_DownlinkBWP ;</w:t>
            </w:r>
          </w:p>
          <w:p w14:paraId="5BF03613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//Init Cell parameters</w:t>
            </w:r>
          </w:p>
          <w:p w14:paraId="29574EF2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f_ENDC_NR_Init();</w:t>
            </w:r>
          </w:p>
          <w:p w14:paraId="157C5DCD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F274AAD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0168BA73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29C57AF6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180AF727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7B85297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14:paraId="754574FC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f_NR_ENDC_PreambleOnEUTRA(nr_Cell1, MCG_Only);</w:t>
            </w:r>
          </w:p>
          <w:p w14:paraId="04A5CF07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f_NR_AS_CipheringAlgorithm_Set(nea0);</w:t>
            </w:r>
          </w:p>
          <w:p w14:paraId="6803ED2C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9AEA293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on SS the SCG DRB in No MAC header manipulation in DL and RLC and PDCP in transparent mode</w:t>
            </w:r>
          </w:p>
          <w:p w14:paraId="3B9FC954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f_NR_ENDC_ConfigAM_UM(nr_Cell1, 0, 1, v_SS_Drb_ConfigList);</w:t>
            </w:r>
          </w:p>
          <w:p w14:paraId="7BFB72F4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875F9DE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 Wait for Trigger from EUTRA indicating start of Test Body</w:t>
            </w:r>
          </w:p>
          <w:p w14:paraId="60FFA3F8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f_EUTRA_NR_WaitForCoOrd_Trigger(EUTRA);</w:t>
            </w:r>
          </w:p>
          <w:p w14:paraId="4A4257B4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6E2B82D5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16471B8B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0A-0B logsic@</w:t>
            </w:r>
          </w:p>
          <w:p w14:paraId="40F86835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v_ServingCellConfig := f_NR_GetServingCellConfig(nr_Cell1);</w:t>
            </w:r>
          </w:p>
          <w:p w14:paraId="14C28263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 := f_NR_GetSpCellConfigDef(nr_Cell1, v_ServingCellConfig);</w:t>
            </w:r>
          </w:p>
          <w:p w14:paraId="0510CE3C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v_SpCellConfig.spCellConfigDedicated.initialDownlinkBWP.sps_Config := {setup := cs_SPS_Config_711161};</w:t>
            </w:r>
          </w:p>
          <w:p w14:paraId="70C48519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v_NR_DownlinkBWP_List := f_NR_CellInfo_GetDownlinkBWP_List(nr_Cell1);</w:t>
            </w:r>
          </w:p>
          <w:p w14:paraId="3E32FDDA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v_NR_DownlinkBWP_List[0].Sps.R15 := cs_SPS_Config_711161;</w:t>
            </w:r>
          </w:p>
          <w:p w14:paraId="45417215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R5-297339 sic@</w:t>
            </w:r>
          </w:p>
          <w:p w14:paraId="7AC259F4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if (pc_dl_SchedulingOffset_PDSCH_TypeA)</w:t>
            </w:r>
          </w:p>
          <w:p w14:paraId="0D01ED0A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1DEF54CD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v_DownlinkBWP.Pdsch.ConfigCommon.R15.pdsch_TimeDomainAllocationList := cs_NR_PDSCH_TimeDomainResourceAllocationList_71161;</w:t>
            </w:r>
          </w:p>
          <w:p w14:paraId="019510D9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EB3F62D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f_NR_CellInfo_SetDownlinkBWP_List(nr_Cell1, v_NR_DownlinkBWP_List);</w:t>
            </w:r>
          </w:p>
          <w:p w14:paraId="68F7EFAB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v_PhysicalCellGroupConfig := f_NR_CellInfo_GetPhysicalCellGroupConfig(nr_Cell1);</w:t>
            </w:r>
          </w:p>
          <w:p w14:paraId="0AB257D4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v_PhysicalCellGroupConfig.cs_RNTI := { setup := tsc_RNTI_Value_CS_RNTI};</w:t>
            </w:r>
          </w:p>
          <w:p w14:paraId="76E01849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R5s221195  R5-297339 sic@</w:t>
            </w:r>
          </w:p>
          <w:p w14:paraId="0E10922C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(pc_dl_SchedulingOffset_PDSCH_TypeA) {</w:t>
            </w:r>
          </w:p>
          <w:p w14:paraId="2CC459F5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v_SpCellConfig.reconfigurationWithSync.spCellConfigCommon.downlinkConfigCommon.initialDownlinkBWP.pdsch_ConfigCommon.setup.pdsch_TimeDomainAllocationList := cs_NR_PDSCH_TimeDomainResourceAllocationList_71161;</w:t>
            </w:r>
          </w:p>
          <w:p w14:paraId="03BBD9C9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589E95F6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v_SpCellConfig.reconfigurationWithSync := omit;</w:t>
            </w:r>
          </w:p>
          <w:p w14:paraId="56EBE312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273082D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20D69A3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v_SpCellConfig.rlf_TimersAndConstants := omit;</w:t>
            </w:r>
          </w:p>
          <w:p w14:paraId="579A4A09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172179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 := cs_38508_CellGroupConfig (tsc_NR_CellGroupId_SCG ,//@sic R5s221195 sic@</w:t>
            </w:r>
          </w:p>
          <w:p w14:paraId="736C0681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1242841E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1CD3331D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6D5CAC8F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v_PhysicalCellGroupConfig,</w:t>
            </w:r>
          </w:p>
          <w:p w14:paraId="1754DFAA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v_SpCellConfig</w:t>
            </w:r>
          </w:p>
          <w:p w14:paraId="2E153E06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7FF927AB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R5s221195 sic@</w:t>
            </w:r>
          </w:p>
          <w:p w14:paraId="1473D3DE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f_NR_SendRRCReconfigurationContentsToEUTRA (omit, v_CellGroupConfig);</w:t>
            </w:r>
          </w:p>
          <w:p w14:paraId="3A93B228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f_NR_SS_ServingCellConfig(nr_Cell1, -, cs_NR_ServingCellConfig_SpCell(cs_NR_SS_SpCellConfig(omit, omit, omit, v_PhysicalCellGroupConfig)));</w:t>
            </w:r>
          </w:p>
          <w:p w14:paraId="4F267F73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f_NR_SS_CommonCellConfig(nr_Cell1, cads_NR_DownlinkBWP_ConfigCommon_REQ(nr_Cell1, -, v_NR_DownlinkBWP_List));</w:t>
            </w:r>
          </w:p>
          <w:p w14:paraId="12F42D3B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R5s230087 sic@</w:t>
            </w:r>
          </w:p>
          <w:p w14:paraId="3C77EABA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v_SS_Drb_ConfigList  :={cs_NR_SS_RadioBearer_MAC_TestMode(tsc_NR_DRB2, cs_NR_MAC_TestModeInfo_NoHeaderManipulationDL_UL)};</w:t>
            </w:r>
          </w:p>
          <w:p w14:paraId="5F74C78C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f_NR_SS_CommonRadioBearerConfig(nr_Cell1, v_SS_Drb_ConfigList);</w:t>
            </w:r>
          </w:p>
          <w:p w14:paraId="1E1827DE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1 - 28" siclog@</w:t>
            </w:r>
          </w:p>
          <w:p w14:paraId="1FBE399B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v_TimingDL := f_TC_7_1_1_6_1_NR_TestBody1(v_DRBId);</w:t>
            </w:r>
          </w:p>
          <w:p w14:paraId="5FB4AD7F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170D833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122E80E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67A29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432D3E86" w14:textId="77777777" w:rsidR="00567A29" w:rsidRPr="001B6B18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3DDFA4B5" w14:textId="77777777" w:rsidR="00567A29" w:rsidRPr="00CD057D" w:rsidRDefault="00567A29" w:rsidP="00567A29">
      <w:pPr>
        <w:spacing w:after="0"/>
        <w:rPr>
          <w:rFonts w:ascii="Arial" w:hAnsi="Arial"/>
          <w:b/>
          <w:color w:val="000000"/>
          <w:lang w:eastAsia="en-GB"/>
        </w:rPr>
      </w:pPr>
    </w:p>
    <w:p w14:paraId="47BE93F6" w14:textId="77777777" w:rsidR="00567A29" w:rsidRDefault="00567A29" w:rsidP="00567A2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67A29" w:rsidRPr="00504291" w14:paraId="43300964" w14:textId="77777777" w:rsidTr="00E15BC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26E5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>function f_TC_7_1_1_6_1_ENDC_NR() runs on ENDC_NR_PTC</w:t>
            </w:r>
          </w:p>
          <w:p w14:paraId="12C419ED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{// Correct handling of DL assignment / Semi-persistent case</w:t>
            </w:r>
          </w:p>
          <w:p w14:paraId="082360F5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04B51E6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491B58D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DRB_Identity v_DRBId :=tsc_NR_DRB2;</w:t>
            </w:r>
          </w:p>
          <w:p w14:paraId="14EEC9A0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PhysicalCellGroupConfig v_PhysicalCellGroupConfig ;</w:t>
            </w:r>
          </w:p>
          <w:p w14:paraId="27B9CC14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R5s230087 sic@</w:t>
            </w:r>
          </w:p>
          <w:p w14:paraId="1DD6E3A6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 NR_RadioBearerList_Type v_SS_Drb_ConfigList  := {cs_NR_SS_RadioBearer_MAC_TestMode(tsc_NR_DRB2, cs_NR_MAC_TestModeInfo_NormalMode)};</w:t>
            </w:r>
          </w:p>
          <w:p w14:paraId="57E81C9D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 w14:paraId="7E9E8D8C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SpCellConfig v_SpCellConfig ;</w:t>
            </w:r>
          </w:p>
          <w:p w14:paraId="23A91DE3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NR_DownlinkBWP_List_Type v_NR_DownlinkBWP_List;</w:t>
            </w:r>
          </w:p>
          <w:p w14:paraId="29EC41D7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v_TimingDL;</w:t>
            </w:r>
          </w:p>
          <w:p w14:paraId="67A6ADAB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ServingCellConfig v_ServingCellConfig; //@sic R5s221195 sic@</w:t>
            </w:r>
          </w:p>
          <w:p w14:paraId="00616DCA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NR_DownlinkBWP_Type v_DownlinkBWP ;</w:t>
            </w:r>
          </w:p>
          <w:p w14:paraId="34BD8ABE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//Init Cell parameters</w:t>
            </w:r>
          </w:p>
          <w:p w14:paraId="668062E1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f_ENDC_NR_Init();</w:t>
            </w:r>
          </w:p>
          <w:p w14:paraId="665E4161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8FF18CE" w14:textId="77777777" w:rsidR="00567A29" w:rsidRPr="006D75C5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6D75C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//@sic R5-297339 sic@ WA#</w:t>
            </w:r>
          </w:p>
          <w:p w14:paraId="7D676642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</w:pPr>
            <w:r w:rsidRPr="006D75C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r w:rsidRPr="00567A29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v_DownlinkBWP := f_NR_CellInfo_GetDownlinkBWP(nr_Cell1, tsc_NR_BWP_Id);</w:t>
            </w:r>
          </w:p>
          <w:p w14:paraId="02CAE080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   </w:t>
            </w:r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v_DownlinkBWP.Pdsch.ConfigCommon.R15.pdsch_TimeDomainAllocationList := cs_NR_PDSCH_TimeDomainResourceAllocationList_71161;</w:t>
            </w:r>
          </w:p>
          <w:p w14:paraId="3C133EFB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f_NR_CellInfo_SetDownlinkBWP(nr_Cell1, v_DownlinkBWP, tsc_NR_BWP_Id);</w:t>
            </w:r>
          </w:p>
          <w:p w14:paraId="4963EAAB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//@sic R5-297339 sic@</w:t>
            </w:r>
          </w:p>
          <w:p w14:paraId="192E778B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 (pc_dl_SchedulingOffset_PDSCH_TypeA) {</w:t>
            </w:r>
          </w:p>
          <w:p w14:paraId="26ACC5AC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f_NR_CellInfo_SetSIB1_TimeDomainAllocation(nr_Cell1, cs_NR_PDSCH_TimeDomainResourceAllocationList_71161);</w:t>
            </w:r>
          </w:p>
          <w:p w14:paraId="4D281779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16195B72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65D5D9C3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580FF444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71ABA27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14:paraId="5764681F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f_NR_ENDC_PreambleOnEUTRA(nr_Cell1, MCG_Only);</w:t>
            </w:r>
          </w:p>
          <w:p w14:paraId="41FB5423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f_NR_AS_CipheringAlgorithm_Set(nea0);</w:t>
            </w:r>
          </w:p>
          <w:p w14:paraId="61D7AB9D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9DF8B44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on SS the SCG DRB in No MAC header manipulation in DL and RLC and PDCP in transparent mode</w:t>
            </w:r>
          </w:p>
          <w:p w14:paraId="7FEE7263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f_NR_ENDC_ConfigAM_UM(nr_Cell1, 0, 1, v_SS_Drb_ConfigList);</w:t>
            </w:r>
          </w:p>
          <w:p w14:paraId="79A73320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E6159DF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 Wait for Trigger from EUTRA indicating start of Test Body</w:t>
            </w:r>
          </w:p>
          <w:p w14:paraId="17C1949C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f_EUTRA_NR_WaitForCoOrd_Trigger(EUTRA);</w:t>
            </w:r>
          </w:p>
          <w:p w14:paraId="786EDAEB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4FD156B1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2CF79EBE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0A-0B logsic@</w:t>
            </w:r>
          </w:p>
          <w:p w14:paraId="32919BB7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v_ServingCellConfig := f_NR_GetServingCellConfig(nr_Cell1);</w:t>
            </w:r>
          </w:p>
          <w:p w14:paraId="170F9A45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 := f_NR_GetSpCellConfigDef(nr_Cell1, v_ServingCellConfig);</w:t>
            </w:r>
          </w:p>
          <w:p w14:paraId="4C9DF3ED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v_SpCellConfig.spCellConfigDedicated.initialDownlinkBWP.sps_Config := {setup := cs_SPS_Config_711161};</w:t>
            </w:r>
          </w:p>
          <w:p w14:paraId="62A3A10A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v_NR_DownlinkBWP_List := f_NR_CellInfo_GetDownlinkBWP_List(nr_Cell1);</w:t>
            </w:r>
          </w:p>
          <w:p w14:paraId="3A65E396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v_NR_DownlinkBWP_List[0].Sps.R15 := cs_SPS_Config_711161;</w:t>
            </w:r>
          </w:p>
          <w:p w14:paraId="71D8BAFE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R5-297339 sic@</w:t>
            </w:r>
          </w:p>
          <w:p w14:paraId="228AA9BF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if (pc_dl_SchedulingOffset_PDSCH_TypeA)</w:t>
            </w:r>
          </w:p>
          <w:p w14:paraId="3C9EC773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{</w:t>
            </w:r>
          </w:p>
          <w:p w14:paraId="3256500F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567A2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v_NR_DownlinkBWP_List[0].Pdsch.ConfigCommon.R15.pdsch_TimeDomainAllocationList := cs_NR_PDSCH_TimeDomainResourceAllocationList_71161; //WA#</w:t>
            </w:r>
          </w:p>
          <w:p w14:paraId="344A1BA7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A13A518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f_NR_CellInfo_SetDownlinkBWP_List(nr_Cell1, v_NR_DownlinkBWP_List);</w:t>
            </w:r>
          </w:p>
          <w:p w14:paraId="7EB151DF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v_PhysicalCellGroupConfig := f_NR_CellInfo_GetPhysicalCellGroupConfig(nr_Cell1);</w:t>
            </w:r>
          </w:p>
          <w:p w14:paraId="739ED524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v_PhysicalCellGroupConfig.cs_RNTI := { setup := tsc_RNTI_Value_CS_RNTI};</w:t>
            </w:r>
          </w:p>
          <w:p w14:paraId="2F63AD1B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R5s221195  R5-297339 sic@</w:t>
            </w:r>
          </w:p>
          <w:p w14:paraId="1DF4B55C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if (pc_dl_SchedulingOffset_PDSCH_TypeA) {</w:t>
            </w:r>
          </w:p>
          <w:p w14:paraId="4FDE4803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v_SpCellConfig.reconfigurationWithSync.spCellConfigCommon.downlinkConfigCommon.initialDownlinkBWP.pdsch_ConfigCommon.setup.pdsch_TimeDomainAllocationList := cs_NR_PDSCH_TimeDomainResourceAllocationList_71161;</w:t>
            </w:r>
          </w:p>
          <w:p w14:paraId="1D7D80C5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72C1CBB2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v_SpCellConfig.reconfigurationWithSync := omit;</w:t>
            </w:r>
          </w:p>
          <w:p w14:paraId="0FB06C78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E3DF45B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9D4532D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v_SpCellConfig.rlf_TimersAndConstants := omit;</w:t>
            </w:r>
          </w:p>
          <w:p w14:paraId="5187B299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DDB7BD6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 := cs_38508_CellGroupConfig (tsc_NR_CellGroupId_SCG ,//@sic R5s221195 sic@</w:t>
            </w:r>
          </w:p>
          <w:p w14:paraId="482A9BEE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25ACD57A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72865EE4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27F34C29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v_PhysicalCellGroupConfig,</w:t>
            </w:r>
          </w:p>
          <w:p w14:paraId="3BBD9A22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v_SpCellConfig</w:t>
            </w:r>
          </w:p>
          <w:p w14:paraId="73CEF100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6500875B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R5s221195 sic@</w:t>
            </w:r>
          </w:p>
          <w:p w14:paraId="60559FB9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f_NR_SendRRCReconfigurationContentsToEUTRA (omit, v_CellGroupConfig);</w:t>
            </w:r>
          </w:p>
          <w:p w14:paraId="4FDD6B1A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f_NR_SS_ServingCellConfig(nr_Cell1, -, cs_NR_ServingCellConfig_SpCell(cs_NR_SS_SpCellConfig(omit, omit, omit, v_PhysicalCellGroupConfig)));</w:t>
            </w:r>
          </w:p>
          <w:p w14:paraId="7C6297B0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f_NR_SS_CommonCellConfig(nr_Cell1, cads_NR_DownlinkBWP_ConfigCommon_REQ(nr_Cell1, -, v_NR_DownlinkBWP_List));</w:t>
            </w:r>
          </w:p>
          <w:p w14:paraId="6D623392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R5s230087 sic@</w:t>
            </w:r>
          </w:p>
          <w:p w14:paraId="6B6152F6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v_SS_Drb_ConfigList  :={cs_NR_SS_RadioBearer_MAC_TestMode(tsc_NR_DRB2, cs_NR_MAC_TestModeInfo_NoHeaderManipulationDL_UL)};</w:t>
            </w:r>
          </w:p>
          <w:p w14:paraId="0FB88901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f_NR_SS_CommonRadioBearerConfig(nr_Cell1, v_SS_Drb_ConfigList);</w:t>
            </w:r>
          </w:p>
          <w:p w14:paraId="356C928D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1 - 28" siclog@</w:t>
            </w:r>
          </w:p>
          <w:p w14:paraId="213F04FD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7A29">
              <w:rPr>
                <w:rFonts w:ascii="Courier New" w:hAnsi="Courier New" w:cs="Courier New"/>
                <w:color w:val="000000"/>
                <w:lang w:eastAsia="de-DE"/>
              </w:rPr>
              <w:t xml:space="preserve">    v_TimingDL := f_TC_7_1_1_6_1_NR_TestBody1(v_DRBId);</w:t>
            </w:r>
          </w:p>
          <w:p w14:paraId="09AF289E" w14:textId="77777777" w:rsidR="00567A29" w:rsidRPr="00567A29" w:rsidRDefault="00567A29" w:rsidP="00567A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FB5EC8C" w14:textId="77777777" w:rsidR="00567A29" w:rsidRDefault="00567A29" w:rsidP="00E15B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14084B6" w14:textId="77777777" w:rsidR="00567A29" w:rsidRPr="00567A29" w:rsidRDefault="00567A29" w:rsidP="00E15B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67A29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&lt;&lt;SKIPPED CODE&gt;&gt;                                                                </w:t>
            </w:r>
          </w:p>
        </w:tc>
      </w:tr>
    </w:tbl>
    <w:p w14:paraId="24E521EA" w14:textId="77777777" w:rsidR="00567A29" w:rsidRPr="00CD057D" w:rsidRDefault="00567A29" w:rsidP="00567A29">
      <w:pPr>
        <w:spacing w:after="0"/>
        <w:rPr>
          <w:rFonts w:ascii="Arial" w:hAnsi="Arial"/>
          <w:b/>
          <w:color w:val="000000"/>
          <w:lang w:eastAsia="en-GB"/>
        </w:rPr>
      </w:pPr>
    </w:p>
    <w:p w14:paraId="0552C6A8" w14:textId="77777777" w:rsidR="001C6BC1" w:rsidRDefault="001C6BC1" w:rsidP="00B9636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4"/>
      <w:headerReference w:type="default" r:id="rId25"/>
      <w:headerReference w:type="first" r:id="rId2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A91D0" w14:textId="77777777" w:rsidR="00875F95" w:rsidRDefault="00875F95">
      <w:r>
        <w:separator/>
      </w:r>
    </w:p>
  </w:endnote>
  <w:endnote w:type="continuationSeparator" w:id="0">
    <w:p w14:paraId="00692508" w14:textId="77777777" w:rsidR="00875F95" w:rsidRDefault="00875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09588" w14:textId="77777777" w:rsidR="006D75C5" w:rsidRDefault="006D75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93338" w14:textId="77777777" w:rsidR="006D75C5" w:rsidRDefault="006D75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136B2" w14:textId="77777777" w:rsidR="006D75C5" w:rsidRDefault="006D75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0D159" w14:textId="77777777" w:rsidR="00875F95" w:rsidRDefault="00875F95">
      <w:r>
        <w:separator/>
      </w:r>
    </w:p>
  </w:footnote>
  <w:footnote w:type="continuationSeparator" w:id="0">
    <w:p w14:paraId="50C4AD1C" w14:textId="77777777" w:rsidR="00875F95" w:rsidRDefault="00875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D6AE6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04B91AF" wp14:editId="1E20CDC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467DFF7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1B95E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B821D3B" wp14:editId="79A862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1B971C54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AF989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BD7FBA7" wp14:editId="37DE1B3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50CBAB7B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3DE5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EC62BB9" wp14:editId="73883A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7CC94C2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E0652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C47F8C5" wp14:editId="001F836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28E4796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B761D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4008DC3" wp14:editId="344B440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37BD1235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D707EC"/>
    <w:multiLevelType w:val="hybridMultilevel"/>
    <w:tmpl w:val="377AA3EC"/>
    <w:lvl w:ilvl="0" w:tplc="E8C8D76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92028"/>
    <w:multiLevelType w:val="hybridMultilevel"/>
    <w:tmpl w:val="377AA3EC"/>
    <w:lvl w:ilvl="0" w:tplc="E8C8D76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6FB7B1E"/>
    <w:multiLevelType w:val="hybridMultilevel"/>
    <w:tmpl w:val="47D2D7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0339B9"/>
    <w:multiLevelType w:val="hybridMultilevel"/>
    <w:tmpl w:val="5CD25352"/>
    <w:lvl w:ilvl="0" w:tplc="FA7E63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755172"/>
    <w:multiLevelType w:val="hybridMultilevel"/>
    <w:tmpl w:val="A14EAC78"/>
    <w:lvl w:ilvl="0" w:tplc="549670A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975ED7"/>
    <w:multiLevelType w:val="hybridMultilevel"/>
    <w:tmpl w:val="A14EAC78"/>
    <w:lvl w:ilvl="0" w:tplc="549670A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5C2FBA"/>
    <w:multiLevelType w:val="hybridMultilevel"/>
    <w:tmpl w:val="47D2D7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135D18"/>
    <w:multiLevelType w:val="hybridMultilevel"/>
    <w:tmpl w:val="5CD25352"/>
    <w:lvl w:ilvl="0" w:tplc="FA7E63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04900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9420867">
    <w:abstractNumId w:val="2"/>
  </w:num>
  <w:num w:numId="3" w16cid:durableId="1001198543">
    <w:abstractNumId w:val="3"/>
  </w:num>
  <w:num w:numId="4" w16cid:durableId="424691252">
    <w:abstractNumId w:val="0"/>
  </w:num>
  <w:num w:numId="5" w16cid:durableId="1082140043">
    <w:abstractNumId w:val="5"/>
  </w:num>
  <w:num w:numId="6" w16cid:durableId="603656917">
    <w:abstractNumId w:val="8"/>
  </w:num>
  <w:num w:numId="7" w16cid:durableId="256134766">
    <w:abstractNumId w:val="7"/>
  </w:num>
  <w:num w:numId="8" w16cid:durableId="1627154357">
    <w:abstractNumId w:val="1"/>
  </w:num>
  <w:num w:numId="9" w16cid:durableId="212615973">
    <w:abstractNumId w:val="6"/>
  </w:num>
  <w:num w:numId="10" w16cid:durableId="142701849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98A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943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68EE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3E99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557F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6B18"/>
    <w:rsid w:val="001B71FC"/>
    <w:rsid w:val="001B7A65"/>
    <w:rsid w:val="001C249D"/>
    <w:rsid w:val="001C31F3"/>
    <w:rsid w:val="001C4405"/>
    <w:rsid w:val="001C44F3"/>
    <w:rsid w:val="001C5130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371C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A3A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76E"/>
    <w:rsid w:val="00247C72"/>
    <w:rsid w:val="002503D3"/>
    <w:rsid w:val="00254476"/>
    <w:rsid w:val="00254D56"/>
    <w:rsid w:val="00254EDA"/>
    <w:rsid w:val="002555E1"/>
    <w:rsid w:val="00255B4B"/>
    <w:rsid w:val="002562B7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5C0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B5C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2F35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3211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4D0C"/>
    <w:rsid w:val="0042625D"/>
    <w:rsid w:val="00426FC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0B7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6E2"/>
    <w:rsid w:val="004E3C15"/>
    <w:rsid w:val="004F0155"/>
    <w:rsid w:val="004F0977"/>
    <w:rsid w:val="004F173C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EDF"/>
    <w:rsid w:val="00564F41"/>
    <w:rsid w:val="0056673A"/>
    <w:rsid w:val="00566F6F"/>
    <w:rsid w:val="00567A29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A9D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0C4B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B8F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D75C5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00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7A8"/>
    <w:rsid w:val="007A0E0D"/>
    <w:rsid w:val="007A1E6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334B"/>
    <w:rsid w:val="0087422E"/>
    <w:rsid w:val="00874EED"/>
    <w:rsid w:val="0087510D"/>
    <w:rsid w:val="00875164"/>
    <w:rsid w:val="00875F95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38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1E2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E6DE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5F2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87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0F0"/>
    <w:rsid w:val="009A7AF2"/>
    <w:rsid w:val="009B0B50"/>
    <w:rsid w:val="009B2670"/>
    <w:rsid w:val="009B2AA5"/>
    <w:rsid w:val="009B4438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9D7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9BC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BB8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74D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F97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4E7"/>
    <w:rsid w:val="00B06B88"/>
    <w:rsid w:val="00B06FBB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361"/>
    <w:rsid w:val="00B52828"/>
    <w:rsid w:val="00B54606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0486"/>
    <w:rsid w:val="00B918AC"/>
    <w:rsid w:val="00B91C30"/>
    <w:rsid w:val="00B92942"/>
    <w:rsid w:val="00B92A7D"/>
    <w:rsid w:val="00B93321"/>
    <w:rsid w:val="00B9335B"/>
    <w:rsid w:val="00B94B4E"/>
    <w:rsid w:val="00B94E2E"/>
    <w:rsid w:val="00B9592C"/>
    <w:rsid w:val="00B9636B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25B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DAE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2753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0E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4EF2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0AD"/>
    <w:rsid w:val="00DA6151"/>
    <w:rsid w:val="00DB0BF5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706"/>
    <w:rsid w:val="00DD7F13"/>
    <w:rsid w:val="00DE237C"/>
    <w:rsid w:val="00DE2B66"/>
    <w:rsid w:val="00DE2D14"/>
    <w:rsid w:val="00DE2F99"/>
    <w:rsid w:val="00DE32CC"/>
    <w:rsid w:val="00DE34CF"/>
    <w:rsid w:val="00DE3BC9"/>
    <w:rsid w:val="00DE477E"/>
    <w:rsid w:val="00DE569E"/>
    <w:rsid w:val="00DE58C6"/>
    <w:rsid w:val="00DE5C05"/>
    <w:rsid w:val="00DE60F9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DF7644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074EE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3DB0"/>
    <w:rsid w:val="00E63F48"/>
    <w:rsid w:val="00E643BA"/>
    <w:rsid w:val="00E64C0B"/>
    <w:rsid w:val="00E65529"/>
    <w:rsid w:val="00E65542"/>
    <w:rsid w:val="00E66585"/>
    <w:rsid w:val="00E6738A"/>
    <w:rsid w:val="00E678E1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3778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356D"/>
    <w:rsid w:val="00F142EB"/>
    <w:rsid w:val="00F14F83"/>
    <w:rsid w:val="00F150F5"/>
    <w:rsid w:val="00F15505"/>
    <w:rsid w:val="00F161EC"/>
    <w:rsid w:val="00F16884"/>
    <w:rsid w:val="00F16CF4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27F9F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0042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75C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NormalWeb">
    <w:name w:val="Normal (Web)"/>
    <w:basedOn w:val="Normal"/>
    <w:uiPriority w:val="99"/>
    <w:qFormat/>
    <w:rsid w:val="004E36E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925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yperlink" Target="mailto:narendra.kalahasti@anritsu.com" TargetMode="Externa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H4VU7HTV54JD-1231737843-946</_dlc_DocId>
    <_dlc_DocIdUrl xmlns="05fef6b6-48ff-4793-a586-dff4857ec2fd">
      <Url>https://sharepoint.rsint.net/teams/MRT_Dev/_layouts/15/DocIdRedir.aspx?ID=H4VU7HTV54JD-1231737843-946</Url>
      <Description>H4VU7HTV54JD-1231737843-946</Description>
    </_dlc_DocIdUrl>
  </documentManagement>
</p:properties>
</file>

<file path=customXml/itemProps1.xml><?xml version="1.0" encoding="utf-8"?>
<ds:datastoreItem xmlns:ds="http://schemas.openxmlformats.org/officeDocument/2006/customXml" ds:itemID="{B582D36A-BAF1-4522-907B-139C7F60DA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279CE50-F911-438F-8B69-EE39CD67C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13</Pages>
  <Words>3214</Words>
  <Characters>18324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21496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2024-03-13T07:21:00Z</dcterms:created>
  <dcterms:modified xsi:type="dcterms:W3CDTF">2024-03-13T07:21:00Z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5f9b47c8-9856-4023-9334-16c0788c045f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629bdc0d05744cde985910ae6be01239</vt:lpwstr>
  </property>
</Properties>
</file>