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47CCB">
        <w:fldChar w:fldCharType="begin"/>
      </w:r>
      <w:r w:rsidR="00447CCB">
        <w:instrText xml:space="preserve"> DOCPROPERTY  TSG/WGRef  \* MERGEFORMAT </w:instrText>
      </w:r>
      <w:r w:rsidR="00447CCB">
        <w:fldChar w:fldCharType="separate"/>
      </w:r>
      <w:r w:rsidR="003609EF">
        <w:rPr>
          <w:b/>
          <w:noProof/>
          <w:sz w:val="24"/>
        </w:rPr>
        <w:t>RAN5</w:t>
      </w:r>
      <w:r w:rsidR="00447CC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47CCB">
        <w:fldChar w:fldCharType="begin"/>
      </w:r>
      <w:r w:rsidR="00447CCB">
        <w:instrText xml:space="preserve"> DOCPROPERTY  MtgSeq  \* MERGEFORMAT </w:instrText>
      </w:r>
      <w:r w:rsidR="00447CCB">
        <w:fldChar w:fldCharType="separate"/>
      </w:r>
      <w:r w:rsidR="00EB09B7" w:rsidRPr="00EB09B7">
        <w:rPr>
          <w:b/>
          <w:noProof/>
          <w:sz w:val="24"/>
        </w:rPr>
        <w:t>2024</w:t>
      </w:r>
      <w:r w:rsidR="00447CCB">
        <w:rPr>
          <w:b/>
          <w:noProof/>
          <w:sz w:val="24"/>
        </w:rPr>
        <w:fldChar w:fldCharType="end"/>
      </w:r>
      <w:r w:rsidR="00447CCB">
        <w:fldChar w:fldCharType="begin"/>
      </w:r>
      <w:r w:rsidR="00447CCB">
        <w:instrText xml:space="preserve"> DOCPROPERTY  MtgTitle  \* MERGEFORMAT </w:instrText>
      </w:r>
      <w:r w:rsidR="00447CCB">
        <w:fldChar w:fldCharType="separate"/>
      </w:r>
      <w:r w:rsidR="00EB09B7">
        <w:rPr>
          <w:b/>
          <w:noProof/>
          <w:sz w:val="24"/>
        </w:rPr>
        <w:t>-TTCN email</w:t>
      </w:r>
      <w:r w:rsidR="00447CC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47CCB">
        <w:fldChar w:fldCharType="begin"/>
      </w:r>
      <w:r w:rsidR="00447CCB">
        <w:instrText xml:space="preserve"> DOCPROPERTY  Tdoc#  \* MERGEFORMAT </w:instrText>
      </w:r>
      <w:r w:rsidR="00447CCB">
        <w:fldChar w:fldCharType="separate"/>
      </w:r>
      <w:r w:rsidR="00E13F3D" w:rsidRPr="00E13F3D">
        <w:rPr>
          <w:b/>
          <w:i/>
          <w:noProof/>
          <w:sz w:val="28"/>
        </w:rPr>
        <w:t>R5s240150</w:t>
      </w:r>
      <w:r w:rsidR="00447CCB">
        <w:rPr>
          <w:b/>
          <w:i/>
          <w:noProof/>
          <w:sz w:val="28"/>
        </w:rPr>
        <w:fldChar w:fldCharType="end"/>
      </w:r>
    </w:p>
    <w:p w14:paraId="7CB45193" w14:textId="77777777" w:rsidR="001E41F3" w:rsidRDefault="00447CC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47C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47CC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47C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47C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47C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NR RRC test case 8.1.5.2.2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47C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Keysight Technologies UK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A5BDD9" w:rsidR="001E41F3" w:rsidRDefault="00D868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447CCB">
              <w:fldChar w:fldCharType="begin"/>
            </w:r>
            <w:r w:rsidR="00447CCB">
              <w:instrText xml:space="preserve"> DOCPROPERTY  SourceIfTsg  \* MERGEFORMAT </w:instrText>
            </w:r>
            <w:r w:rsidR="00447CCB">
              <w:fldChar w:fldCharType="separate"/>
            </w:r>
            <w:r w:rsidR="00447CC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47C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47C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2024-02-06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47C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47C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B3DE92" w14:textId="77777777" w:rsidR="0093500C" w:rsidRDefault="0093500C" w:rsidP="009350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TTCN implementation of TC 8.1.5.2.2, the SS transmits Close UE Test Loop Mode B message twice in preamble, first time with IP PDU Delay is set to 0s, and second time it is set to 15s.</w:t>
            </w:r>
          </w:p>
          <w:p w14:paraId="708AA7DE" w14:textId="696E4B5F" w:rsidR="001E41F3" w:rsidRDefault="0093500C" w:rsidP="009350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the implemention of loopback mode, some UEs may ignore the second Close UE test loop message as and as a result the IP PDU Delay will be set to 0s, whereas the testcase requirement is 15s.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A06CAF" w:rsidR="001E41F3" w:rsidRDefault="0093500C">
            <w:pPr>
              <w:pStyle w:val="CRCoverPage"/>
              <w:spacing w:after="0"/>
              <w:ind w:left="100"/>
              <w:rPr>
                <w:noProof/>
              </w:rPr>
            </w:pPr>
            <w:r w:rsidRPr="0093500C">
              <w:rPr>
                <w:noProof/>
              </w:rPr>
              <w:t>The function call f_NR5GC_Preamble(v_NGC_NASCellA, STATE_IDLE_1A, TEST_LOOPModeB_ON) isreplaced with f_NR5GC_Preamble(v_NGC_NASCellA, STATE_IDLE_1A, TESTModeB_ON).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082506" w:rsidR="001E41F3" w:rsidRDefault="0093500C">
            <w:pPr>
              <w:pStyle w:val="CRCoverPage"/>
              <w:spacing w:after="0"/>
              <w:ind w:left="100"/>
              <w:rPr>
                <w:noProof/>
              </w:rPr>
            </w:pPr>
            <w:r w:rsidRPr="0093500C"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ACECB5" w:rsidR="001E41F3" w:rsidRDefault="009350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8.1.5.2.2.NR5GC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500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3500C" w:rsidRDefault="0093500C" w:rsidP="00935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3500C" w:rsidRDefault="0093500C" w:rsidP="00935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AF47BF" w:rsidR="0093500C" w:rsidRDefault="0093500C" w:rsidP="00935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3500C" w:rsidRDefault="0093500C" w:rsidP="00935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3500C" w:rsidRDefault="0093500C" w:rsidP="00935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500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3500C" w:rsidRDefault="0093500C" w:rsidP="00935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3500C" w:rsidRDefault="0093500C" w:rsidP="00935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604C06" w:rsidR="0093500C" w:rsidRDefault="0093500C" w:rsidP="00935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3500C" w:rsidRDefault="0093500C" w:rsidP="00935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3500C" w:rsidRDefault="0093500C" w:rsidP="00935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500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3500C" w:rsidRDefault="0093500C" w:rsidP="00935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3500C" w:rsidRDefault="0093500C" w:rsidP="00935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51295D" w:rsidR="0093500C" w:rsidRDefault="0093500C" w:rsidP="00935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3500C" w:rsidRDefault="0093500C" w:rsidP="00935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3500C" w:rsidRDefault="0093500C" w:rsidP="00935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4449C6" w14:textId="77777777" w:rsidR="00886036" w:rsidRPr="00D83A7A" w:rsidRDefault="00886036" w:rsidP="00886036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1" w:name="_Toc158206075"/>
      <w:r w:rsidRPr="00D83A7A">
        <w:rPr>
          <w:rStyle w:val="af1"/>
          <w:rFonts w:cs="Arial"/>
          <w:i w:val="0"/>
        </w:rPr>
        <w:lastRenderedPageBreak/>
        <w:t>Table of Contents</w:t>
      </w:r>
      <w:bookmarkEnd w:id="1"/>
    </w:p>
    <w:p w14:paraId="7276D2A6" w14:textId="32ABE4E8" w:rsidR="0051284A" w:rsidRDefault="00886036">
      <w:pPr>
        <w:pStyle w:val="10"/>
        <w:rPr>
          <w:rFonts w:asciiTheme="minorHAnsi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1284A" w:rsidRPr="00C100E3">
        <w:rPr>
          <w:rFonts w:cs="Arial"/>
          <w:iCs/>
        </w:rPr>
        <w:t>Table of Contents</w:t>
      </w:r>
      <w:r w:rsidR="0051284A">
        <w:tab/>
      </w:r>
      <w:r w:rsidR="0051284A">
        <w:fldChar w:fldCharType="begin"/>
      </w:r>
      <w:r w:rsidR="0051284A">
        <w:instrText xml:space="preserve"> PAGEREF _Toc158206075 \h </w:instrText>
      </w:r>
      <w:r w:rsidR="0051284A">
        <w:fldChar w:fldCharType="separate"/>
      </w:r>
      <w:r w:rsidR="0051284A">
        <w:t>2</w:t>
      </w:r>
      <w:r w:rsidR="0051284A">
        <w:fldChar w:fldCharType="end"/>
      </w:r>
    </w:p>
    <w:p w14:paraId="537C2F27" w14:textId="4F6C78D7" w:rsidR="0051284A" w:rsidRDefault="0051284A">
      <w:pPr>
        <w:pStyle w:val="10"/>
        <w:rPr>
          <w:rFonts w:asciiTheme="minorHAnsi" w:hAnsiTheme="minorHAnsi" w:cstheme="minorBidi"/>
          <w:kern w:val="2"/>
          <w:szCs w:val="22"/>
          <w:lang w:val="en-US"/>
          <w14:ligatures w14:val="standardContextual"/>
        </w:rPr>
      </w:pPr>
      <w:r w:rsidRPr="00C100E3">
        <w:rPr>
          <w:b/>
          <w:lang w:eastAsia="ja-JP"/>
        </w:rPr>
        <w:t>1</w:t>
      </w:r>
      <w:r>
        <w:rPr>
          <w:rFonts w:asciiTheme="minorHAnsi" w:hAnsiTheme="minorHAnsi" w:cstheme="minorBidi"/>
          <w:kern w:val="2"/>
          <w:szCs w:val="22"/>
          <w:lang w:val="en-US"/>
          <w14:ligatures w14:val="standardContextual"/>
        </w:rPr>
        <w:tab/>
      </w:r>
      <w:r w:rsidRPr="00C100E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_Toc158206076 \h </w:instrText>
      </w:r>
      <w:r>
        <w:fldChar w:fldCharType="separate"/>
      </w:r>
      <w:r>
        <w:t>3</w:t>
      </w:r>
      <w:r>
        <w:fldChar w:fldCharType="end"/>
      </w:r>
    </w:p>
    <w:p w14:paraId="5E29C6F4" w14:textId="2AD9D20C" w:rsidR="0051284A" w:rsidRDefault="0051284A">
      <w:pPr>
        <w:pStyle w:val="10"/>
        <w:rPr>
          <w:rFonts w:asciiTheme="minorHAnsi" w:hAnsiTheme="minorHAnsi" w:cstheme="minorBidi"/>
          <w:kern w:val="2"/>
          <w:szCs w:val="22"/>
          <w:lang w:val="en-US"/>
          <w14:ligatures w14:val="standardContextual"/>
        </w:rPr>
      </w:pPr>
      <w:r w:rsidRPr="00C100E3">
        <w:rPr>
          <w:b/>
        </w:rPr>
        <w:t>2</w:t>
      </w:r>
      <w:r>
        <w:rPr>
          <w:rFonts w:asciiTheme="minorHAnsi" w:hAnsiTheme="minorHAnsi" w:cstheme="minorBidi"/>
          <w:kern w:val="2"/>
          <w:szCs w:val="22"/>
          <w:lang w:val="en-US"/>
          <w14:ligatures w14:val="standardContextual"/>
        </w:rPr>
        <w:tab/>
      </w:r>
      <w:r w:rsidRPr="00C100E3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_Toc158206077 \h </w:instrText>
      </w:r>
      <w:r>
        <w:fldChar w:fldCharType="separate"/>
      </w:r>
      <w:r>
        <w:t>3</w:t>
      </w:r>
      <w:r>
        <w:fldChar w:fldCharType="end"/>
      </w:r>
    </w:p>
    <w:p w14:paraId="03C26C0A" w14:textId="25EBFBA7" w:rsidR="0051284A" w:rsidRDefault="0051284A">
      <w:pPr>
        <w:pStyle w:val="20"/>
        <w:rPr>
          <w:rFonts w:asciiTheme="minorHAnsi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C100E3">
        <w:rPr>
          <w:b/>
          <w:lang w:val="pt-BR"/>
        </w:rPr>
        <w:t>2.1</w:t>
      </w:r>
      <w:r>
        <w:rPr>
          <w:rFonts w:asciiTheme="minorHAnsi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C100E3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_Toc158206078 \h </w:instrText>
      </w:r>
      <w:r>
        <w:fldChar w:fldCharType="separate"/>
      </w:r>
      <w:r>
        <w:t>3</w:t>
      </w:r>
      <w:r>
        <w:fldChar w:fldCharType="end"/>
      </w:r>
    </w:p>
    <w:p w14:paraId="646100DB" w14:textId="54B7769A" w:rsidR="00886036" w:rsidRDefault="00886036" w:rsidP="00886036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786AAF5E" w14:textId="77777777" w:rsidR="00886036" w:rsidRDefault="00886036" w:rsidP="00886036">
      <w:pPr>
        <w:spacing w:after="0"/>
        <w:rPr>
          <w:noProof/>
        </w:rPr>
        <w:sectPr w:rsidR="0088603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D692E0" w14:textId="77777777" w:rsidR="00886036" w:rsidRDefault="00886036" w:rsidP="00886036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55800299"/>
      <w:bookmarkStart w:id="4" w:name="_Toc158206076"/>
      <w:r>
        <w:rPr>
          <w:b/>
          <w:lang w:eastAsia="ja-JP"/>
        </w:rPr>
        <w:lastRenderedPageBreak/>
        <w:t>Overview</w:t>
      </w:r>
      <w:bookmarkEnd w:id="2"/>
      <w:bookmarkEnd w:id="3"/>
      <w:bookmarkEnd w:id="4"/>
    </w:p>
    <w:p w14:paraId="55CD5A3D" w14:textId="77777777" w:rsidR="00886036" w:rsidRPr="008C0368" w:rsidRDefault="00886036" w:rsidP="0088603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/>
          <w:noProof/>
        </w:rPr>
      </w:pPr>
      <w:r w:rsidRPr="008C0368">
        <w:rPr>
          <w:rFonts w:ascii="Arial" w:hAnsi="Arial"/>
          <w:noProof/>
        </w:rPr>
        <w:t>This document lists all the changes needed to correct issues in the ATS iwd-TTCN3-B2022-09_D23wk49 related to the title of this CR.</w:t>
      </w:r>
    </w:p>
    <w:p w14:paraId="420BBF36" w14:textId="77777777" w:rsidR="00886036" w:rsidRDefault="00886036" w:rsidP="0088603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8C0368">
        <w:rPr>
          <w:rFonts w:ascii="Arial" w:hAnsi="Arial"/>
          <w:noProof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5" w:history="1">
        <w:r w:rsidRPr="00892539">
          <w:rPr>
            <w:rStyle w:val="aa"/>
            <w:rFonts w:ascii="Segoe UI" w:hAnsi="Segoe UI" w:cs="Segoe UI"/>
            <w:lang w:val="en-US" w:eastAsia="en-GB"/>
          </w:rPr>
          <w:t>mohit.kanchan@keysight.com</w:t>
        </w:r>
      </w:hyperlink>
      <w:r>
        <w:rPr>
          <w:rFonts w:ascii="Segoe UI" w:hAnsi="Segoe UI" w:cs="Segoe UI"/>
          <w:color w:val="002060"/>
          <w:lang w:val="en-US" w:eastAsia="en-GB"/>
        </w:rPr>
        <w:t xml:space="preserve"> </w:t>
      </w:r>
    </w:p>
    <w:p w14:paraId="57B3476B" w14:textId="77777777" w:rsidR="00886036" w:rsidRPr="00854C55" w:rsidRDefault="00886036" w:rsidP="00886036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55800300"/>
      <w:bookmarkStart w:id="8" w:name="_Toc158206077"/>
      <w:r w:rsidRPr="00854C55">
        <w:rPr>
          <w:b/>
        </w:rPr>
        <w:t xml:space="preserve">Corrections </w:t>
      </w:r>
      <w:bookmarkEnd w:id="5"/>
      <w:bookmarkEnd w:id="6"/>
      <w:r w:rsidRPr="00854C55">
        <w:rPr>
          <w:b/>
        </w:rPr>
        <w:t>required.</w:t>
      </w:r>
      <w:bookmarkEnd w:id="7"/>
      <w:bookmarkEnd w:id="8"/>
    </w:p>
    <w:p w14:paraId="13C7B4AE" w14:textId="77777777" w:rsidR="00886036" w:rsidRDefault="00886036" w:rsidP="00886036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55800301"/>
      <w:bookmarkStart w:id="10" w:name="_Toc158206078"/>
      <w:r>
        <w:rPr>
          <w:b/>
          <w:lang w:val="pt-BR"/>
        </w:rPr>
        <w:t>Change 1</w:t>
      </w:r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886036" w14:paraId="2084F32A" w14:textId="77777777" w:rsidTr="005E5195">
        <w:trPr>
          <w:trHeight w:val="447"/>
        </w:trPr>
        <w:tc>
          <w:tcPr>
            <w:tcW w:w="1985" w:type="dxa"/>
          </w:tcPr>
          <w:p w14:paraId="6F6B44C2" w14:textId="77777777" w:rsidR="00886036" w:rsidRPr="00E751F5" w:rsidRDefault="00886036" w:rsidP="005E519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139C69C" w14:textId="7A2BB4EC" w:rsidR="00886036" w:rsidRPr="00114A77" w:rsidRDefault="00BE7D9F" w:rsidP="005E5195">
            <w:pPr>
              <w:pStyle w:val="CRCoverPage"/>
              <w:spacing w:after="0"/>
              <w:rPr>
                <w:noProof/>
              </w:rPr>
            </w:pPr>
            <w:r w:rsidRPr="003F1225">
              <w:rPr>
                <w:noProof/>
              </w:rPr>
              <w:t>f_TC_8_1_5_2_2</w:t>
            </w:r>
            <w:r w:rsidR="00886036" w:rsidRPr="008C0368">
              <w:rPr>
                <w:noProof/>
              </w:rPr>
              <w:t>_NR5GC</w:t>
            </w:r>
          </w:p>
        </w:tc>
      </w:tr>
      <w:tr w:rsidR="00886036" w14:paraId="0A18961B" w14:textId="77777777" w:rsidTr="005E5195">
        <w:trPr>
          <w:trHeight w:val="452"/>
        </w:trPr>
        <w:tc>
          <w:tcPr>
            <w:tcW w:w="1985" w:type="dxa"/>
          </w:tcPr>
          <w:p w14:paraId="27715758" w14:textId="77777777" w:rsidR="00886036" w:rsidRPr="00E751F5" w:rsidRDefault="00886036" w:rsidP="005E519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2309C14" w14:textId="48F2CE89" w:rsidR="00886036" w:rsidRDefault="00886036" w:rsidP="005E51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 of TC 8.1.</w:t>
            </w:r>
            <w:r w:rsidR="001D2ADD">
              <w:rPr>
                <w:noProof/>
              </w:rPr>
              <w:t>5.2.2</w:t>
            </w:r>
            <w:r>
              <w:rPr>
                <w:noProof/>
              </w:rPr>
              <w:t xml:space="preserve">, the SS transmits Close UE Test Loop Mode B message twice in preamble, first time with IP PDU Delay is set to 0s, and second time it is set to </w:t>
            </w:r>
            <w:r w:rsidR="00C41E73">
              <w:rPr>
                <w:noProof/>
              </w:rPr>
              <w:t>1</w:t>
            </w:r>
            <w:r>
              <w:rPr>
                <w:noProof/>
              </w:rPr>
              <w:t>5s.</w:t>
            </w:r>
          </w:p>
          <w:p w14:paraId="5DE089F0" w14:textId="25EA2ED8" w:rsidR="00886036" w:rsidRPr="00114A77" w:rsidRDefault="00886036" w:rsidP="005E51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Based on the implemention of loopback mode, some UEs may ignore the second Close UE test loop message as and as a result the IP PDU Delay will be set to 0s, whereas the testcase requirement is </w:t>
            </w:r>
            <w:r w:rsidR="00C41E73">
              <w:rPr>
                <w:noProof/>
              </w:rPr>
              <w:t>1</w:t>
            </w:r>
            <w:r>
              <w:rPr>
                <w:noProof/>
              </w:rPr>
              <w:t>5s.</w:t>
            </w:r>
          </w:p>
        </w:tc>
      </w:tr>
      <w:tr w:rsidR="00886036" w14:paraId="3CEEF217" w14:textId="77777777" w:rsidTr="005E5195">
        <w:tc>
          <w:tcPr>
            <w:tcW w:w="1985" w:type="dxa"/>
          </w:tcPr>
          <w:p w14:paraId="6C433C15" w14:textId="77777777" w:rsidR="00886036" w:rsidRPr="00E751F5" w:rsidRDefault="00886036" w:rsidP="005E519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A64ED42" w14:textId="77777777" w:rsidR="00886036" w:rsidRPr="00114A77" w:rsidRDefault="00886036" w:rsidP="005E51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function call f</w:t>
            </w:r>
            <w:r w:rsidRPr="00114A77">
              <w:rPr>
                <w:noProof/>
              </w:rPr>
              <w:t>_NR5GC_Preamble(v_NGC_NASCellA, STATE_IDLE_1A, TEST_LOOPModeB_ON)</w:t>
            </w:r>
            <w:r>
              <w:rPr>
                <w:noProof/>
              </w:rPr>
              <w:t xml:space="preserve"> is</w:t>
            </w:r>
            <w:r w:rsidRPr="00114A77">
              <w:rPr>
                <w:noProof/>
              </w:rPr>
              <w:t>replaced with f_NR5GC_Preamble(v_NGC_NASCellA, STATE_IDLE_1A, TESTModeB_ON)</w:t>
            </w:r>
            <w:r>
              <w:rPr>
                <w:noProof/>
              </w:rPr>
              <w:t>.</w:t>
            </w:r>
          </w:p>
        </w:tc>
      </w:tr>
      <w:tr w:rsidR="00886036" w14:paraId="296FBF7E" w14:textId="77777777" w:rsidTr="005E5195">
        <w:tc>
          <w:tcPr>
            <w:tcW w:w="1985" w:type="dxa"/>
          </w:tcPr>
          <w:p w14:paraId="35CA3286" w14:textId="77777777" w:rsidR="00886036" w:rsidRPr="00E751F5" w:rsidRDefault="00886036" w:rsidP="005E519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901142D" w14:textId="534E388E" w:rsidR="00886036" w:rsidRPr="00E751F5" w:rsidRDefault="001E0098" w:rsidP="005E5195">
            <w:pPr>
              <w:spacing w:after="0"/>
              <w:rPr>
                <w:rFonts w:ascii="Arial" w:hAnsi="Arial" w:cs="Arial"/>
                <w:noProof/>
              </w:rPr>
            </w:pPr>
            <w:r w:rsidRPr="001E0098">
              <w:rPr>
                <w:rFonts w:ascii="Arial" w:hAnsi="Arial" w:cs="Arial"/>
                <w:noProof/>
              </w:rPr>
              <w:t>RRC_Others_NR5GC.ttcn</w:t>
            </w:r>
          </w:p>
        </w:tc>
      </w:tr>
      <w:tr w:rsidR="00886036" w:rsidRPr="00E751F5" w14:paraId="55C60AE1" w14:textId="77777777" w:rsidTr="005E5195">
        <w:tc>
          <w:tcPr>
            <w:tcW w:w="1985" w:type="dxa"/>
          </w:tcPr>
          <w:p w14:paraId="3F1200A4" w14:textId="77777777" w:rsidR="00886036" w:rsidRPr="00E751F5" w:rsidRDefault="00886036" w:rsidP="005E519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0AF7270" w14:textId="12B275BE" w:rsidR="00886036" w:rsidRPr="00E751F5" w:rsidRDefault="00095E38" w:rsidP="005E5195">
            <w:pPr>
              <w:rPr>
                <w:rFonts w:ascii="Arial" w:hAnsi="Arial" w:hint="eastAsia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Accepted</w:t>
            </w:r>
            <w:bookmarkStart w:id="11" w:name="_GoBack"/>
            <w:bookmarkEnd w:id="11"/>
          </w:p>
        </w:tc>
      </w:tr>
    </w:tbl>
    <w:p w14:paraId="299C2B90" w14:textId="77777777" w:rsidR="00886036" w:rsidRDefault="00886036" w:rsidP="00886036">
      <w:pPr>
        <w:rPr>
          <w:noProof/>
        </w:rPr>
      </w:pPr>
    </w:p>
    <w:p w14:paraId="673FF446" w14:textId="77777777" w:rsidR="00886036" w:rsidRDefault="00886036" w:rsidP="0088603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886036" w14:paraId="11B68DE1" w14:textId="77777777" w:rsidTr="005E519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1922" w14:textId="77777777" w:rsidR="003F1225" w:rsidRPr="003F1225" w:rsidRDefault="003F1225" w:rsidP="003F1225">
            <w:pPr>
              <w:pStyle w:val="CRCoverPage"/>
              <w:spacing w:after="0"/>
              <w:rPr>
                <w:noProof/>
              </w:rPr>
            </w:pPr>
            <w:r w:rsidRPr="003F1225">
              <w:rPr>
                <w:noProof/>
              </w:rPr>
              <w:t xml:space="preserve">  function f_TC_8_1_5_2_2_NR5GC() runs on NR5GC_PTC</w:t>
            </w:r>
          </w:p>
          <w:p w14:paraId="2065FFDA" w14:textId="77777777" w:rsidR="003F1225" w:rsidRPr="003F1225" w:rsidRDefault="003F1225" w:rsidP="003F1225">
            <w:pPr>
              <w:pStyle w:val="CRCoverPage"/>
              <w:spacing w:after="0"/>
              <w:rPr>
                <w:noProof/>
              </w:rPr>
            </w:pPr>
            <w:r w:rsidRPr="003F1225">
              <w:rPr>
                <w:noProof/>
              </w:rPr>
              <w:t xml:space="preserve">  { // SI change / Notification of BCCH modification / Short message for SI update in NR RRC_CONNECTED state</w:t>
            </w:r>
          </w:p>
          <w:p w14:paraId="04150127" w14:textId="77777777" w:rsidR="003F1225" w:rsidRPr="003F1225" w:rsidRDefault="003F1225" w:rsidP="003F1225">
            <w:pPr>
              <w:pStyle w:val="CRCoverPage"/>
              <w:spacing w:after="0"/>
              <w:rPr>
                <w:noProof/>
              </w:rPr>
            </w:pPr>
          </w:p>
          <w:p w14:paraId="34D9D610" w14:textId="77777777" w:rsidR="003F1225" w:rsidRPr="003F1225" w:rsidRDefault="003F1225" w:rsidP="003F1225">
            <w:pPr>
              <w:pStyle w:val="CRCoverPage"/>
              <w:spacing w:after="0"/>
              <w:rPr>
                <w:noProof/>
              </w:rPr>
            </w:pPr>
            <w:r w:rsidRPr="003F1225">
              <w:rPr>
                <w:noProof/>
              </w:rPr>
              <w:t xml:space="preserve">    var UE_TestLoopModeB_LB_Setup_Type v_IP_PDU_delay := '0F'O;</w:t>
            </w:r>
          </w:p>
          <w:p w14:paraId="23F5F3B0" w14:textId="77777777" w:rsidR="003F1225" w:rsidRPr="003F1225" w:rsidRDefault="003F1225" w:rsidP="003F1225">
            <w:pPr>
              <w:pStyle w:val="CRCoverPage"/>
              <w:spacing w:after="0"/>
              <w:rPr>
                <w:noProof/>
              </w:rPr>
            </w:pPr>
          </w:p>
          <w:p w14:paraId="2D92728B" w14:textId="77777777" w:rsidR="003F1225" w:rsidRPr="003F1225" w:rsidRDefault="003F1225" w:rsidP="003F1225">
            <w:pPr>
              <w:pStyle w:val="CRCoverPage"/>
              <w:spacing w:after="0"/>
              <w:rPr>
                <w:noProof/>
              </w:rPr>
            </w:pPr>
            <w:r w:rsidRPr="003F1225">
              <w:rPr>
                <w:noProof/>
              </w:rPr>
              <w:t xml:space="preserve">    f_NR5GC_Init(NR_1);</w:t>
            </w:r>
          </w:p>
          <w:p w14:paraId="6640FC89" w14:textId="77777777" w:rsidR="003F1225" w:rsidRPr="003F1225" w:rsidRDefault="003F1225" w:rsidP="003F1225">
            <w:pPr>
              <w:pStyle w:val="CRCoverPage"/>
              <w:spacing w:after="0"/>
              <w:rPr>
                <w:noProof/>
              </w:rPr>
            </w:pPr>
          </w:p>
          <w:p w14:paraId="6624FCE4" w14:textId="77777777" w:rsidR="003F1225" w:rsidRPr="003F1225" w:rsidRDefault="003F1225" w:rsidP="003F1225">
            <w:pPr>
              <w:pStyle w:val="CRCoverPage"/>
              <w:spacing w:after="0"/>
              <w:rPr>
                <w:noProof/>
              </w:rPr>
            </w:pPr>
            <w:r w:rsidRPr="003F1225">
              <w:rPr>
                <w:noProof/>
              </w:rPr>
              <w:t xml:space="preserve">    //Create and configure cell</w:t>
            </w:r>
          </w:p>
          <w:p w14:paraId="3406B0F6" w14:textId="77777777" w:rsidR="003F1225" w:rsidRPr="003F1225" w:rsidRDefault="003F1225" w:rsidP="003F1225">
            <w:pPr>
              <w:pStyle w:val="CRCoverPage"/>
              <w:spacing w:after="0"/>
              <w:rPr>
                <w:noProof/>
              </w:rPr>
            </w:pPr>
            <w:r w:rsidRPr="003F1225">
              <w:rPr>
                <w:noProof/>
              </w:rPr>
              <w:t xml:space="preserve">    f_NR_CellConfig_Def(nr_Cell1);</w:t>
            </w:r>
          </w:p>
          <w:p w14:paraId="7FBFAA0D" w14:textId="77777777" w:rsidR="003F1225" w:rsidRPr="003F1225" w:rsidRDefault="003F1225" w:rsidP="003F1225">
            <w:pPr>
              <w:pStyle w:val="CRCoverPage"/>
              <w:spacing w:after="0"/>
              <w:rPr>
                <w:noProof/>
              </w:rPr>
            </w:pPr>
            <w:r w:rsidRPr="003F1225">
              <w:rPr>
                <w:noProof/>
              </w:rPr>
              <w:t xml:space="preserve">    </w:t>
            </w:r>
          </w:p>
          <w:p w14:paraId="76EBA902" w14:textId="77777777" w:rsidR="003F1225" w:rsidRPr="003F1225" w:rsidRDefault="003F1225" w:rsidP="003F1225">
            <w:pPr>
              <w:pStyle w:val="CRCoverPage"/>
              <w:spacing w:after="0"/>
              <w:rPr>
                <w:noProof/>
              </w:rPr>
            </w:pPr>
            <w:r w:rsidRPr="003F1225">
              <w:rPr>
                <w:noProof/>
              </w:rPr>
              <w:t xml:space="preserve">    //The UE is in 5GS state 3N-A according to TS 38.508-1 [4], clause 4.4A.2 Table 4.4A.2-3.</w:t>
            </w:r>
          </w:p>
          <w:p w14:paraId="49BFAE55" w14:textId="77777777" w:rsidR="003F1225" w:rsidRPr="003F1225" w:rsidRDefault="003F1225" w:rsidP="003F1225">
            <w:pPr>
              <w:pStyle w:val="CRCoverPage"/>
              <w:spacing w:after="0"/>
              <w:rPr>
                <w:noProof/>
              </w:rPr>
            </w:pPr>
            <w:r w:rsidRPr="003F1225">
              <w:rPr>
                <w:noProof/>
              </w:rPr>
              <w:t xml:space="preserve">    f_NR5GC_Preamble(nr_Cell1, STATE_IDLE_1A, </w:t>
            </w:r>
            <w:r w:rsidRPr="00E05E75">
              <w:rPr>
                <w:noProof/>
                <w:highlight w:val="yellow"/>
              </w:rPr>
              <w:t>TEST_LOOPModeB_ON</w:t>
            </w:r>
            <w:r w:rsidRPr="003F1225">
              <w:rPr>
                <w:noProof/>
              </w:rPr>
              <w:t>); //@sic R5s201136 sic@</w:t>
            </w:r>
          </w:p>
          <w:p w14:paraId="598FCF6A" w14:textId="77777777" w:rsidR="003F1225" w:rsidRPr="003F1225" w:rsidRDefault="003F1225" w:rsidP="003F1225">
            <w:pPr>
              <w:pStyle w:val="CRCoverPage"/>
              <w:spacing w:after="0"/>
              <w:rPr>
                <w:noProof/>
              </w:rPr>
            </w:pPr>
            <w:r w:rsidRPr="003F1225">
              <w:rPr>
                <w:noProof/>
              </w:rPr>
              <w:t xml:space="preserve">    f_NR5GC_RRC_ConnectedState3N_Def(nr_Cell1, TEST_LOOPModeB_ON, -, v_IP_PDU_delay);</w:t>
            </w:r>
          </w:p>
          <w:p w14:paraId="7D14FBDB" w14:textId="77777777" w:rsidR="003F1225" w:rsidRPr="003F1225" w:rsidRDefault="003F1225" w:rsidP="003F1225">
            <w:pPr>
              <w:pStyle w:val="CRCoverPage"/>
              <w:spacing w:after="0"/>
              <w:rPr>
                <w:noProof/>
              </w:rPr>
            </w:pPr>
          </w:p>
          <w:p w14:paraId="290F0568" w14:textId="77777777" w:rsidR="003F1225" w:rsidRPr="003F1225" w:rsidRDefault="003F1225" w:rsidP="003F1225">
            <w:pPr>
              <w:pStyle w:val="CRCoverPage"/>
              <w:spacing w:after="0"/>
              <w:rPr>
                <w:noProof/>
              </w:rPr>
            </w:pPr>
            <w:r w:rsidRPr="003F1225">
              <w:rPr>
                <w:noProof/>
              </w:rPr>
              <w:t xml:space="preserve">    f_NR_TestBody_Set(true);</w:t>
            </w:r>
          </w:p>
          <w:p w14:paraId="404F4292" w14:textId="77777777" w:rsidR="003F1225" w:rsidRPr="003F1225" w:rsidRDefault="003F1225" w:rsidP="003F1225">
            <w:pPr>
              <w:pStyle w:val="CRCoverPage"/>
              <w:spacing w:after="0"/>
              <w:rPr>
                <w:noProof/>
              </w:rPr>
            </w:pPr>
          </w:p>
          <w:p w14:paraId="3BB9A212" w14:textId="77777777" w:rsidR="003F1225" w:rsidRPr="003F1225" w:rsidRDefault="003F1225" w:rsidP="003F1225">
            <w:pPr>
              <w:pStyle w:val="CRCoverPage"/>
              <w:spacing w:after="0"/>
              <w:rPr>
                <w:noProof/>
              </w:rPr>
            </w:pPr>
            <w:r w:rsidRPr="003F1225">
              <w:rPr>
                <w:noProof/>
              </w:rPr>
              <w:t xml:space="preserve">    fl_TC_8_1_5_2_2_TestBody();</w:t>
            </w:r>
          </w:p>
          <w:p w14:paraId="5B8B6DDF" w14:textId="77777777" w:rsidR="003F1225" w:rsidRPr="003F1225" w:rsidRDefault="003F1225" w:rsidP="003F1225">
            <w:pPr>
              <w:pStyle w:val="CRCoverPage"/>
              <w:spacing w:after="0"/>
              <w:rPr>
                <w:noProof/>
              </w:rPr>
            </w:pPr>
          </w:p>
          <w:p w14:paraId="0F02DBFB" w14:textId="77777777" w:rsidR="003F1225" w:rsidRPr="003F1225" w:rsidRDefault="003F1225" w:rsidP="003F1225">
            <w:pPr>
              <w:pStyle w:val="CRCoverPage"/>
              <w:spacing w:after="0"/>
              <w:rPr>
                <w:noProof/>
              </w:rPr>
            </w:pPr>
            <w:r w:rsidRPr="003F1225">
              <w:rPr>
                <w:noProof/>
              </w:rPr>
              <w:t xml:space="preserve">    f_NR_TestBody_Set(false);</w:t>
            </w:r>
          </w:p>
          <w:p w14:paraId="00380ED1" w14:textId="77777777" w:rsidR="00886036" w:rsidRDefault="003F1225" w:rsidP="003F1225">
            <w:pPr>
              <w:pStyle w:val="CRCoverPage"/>
              <w:spacing w:after="0"/>
              <w:rPr>
                <w:noProof/>
              </w:rPr>
            </w:pPr>
            <w:r w:rsidRPr="003F1225">
              <w:rPr>
                <w:noProof/>
              </w:rPr>
              <w:t xml:space="preserve">    f_NR_Postamble(nr_Cell1, STATE_CONNECTED_3A);</w:t>
            </w:r>
          </w:p>
          <w:p w14:paraId="3B88FF4A" w14:textId="019D1F4D" w:rsidR="003F1225" w:rsidRPr="00DF0A06" w:rsidRDefault="003F1225" w:rsidP="003F1225">
            <w:pPr>
              <w:pStyle w:val="CRCoverPage"/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noProof/>
                <w:color w:val="002060"/>
              </w:rPr>
              <w:t>}</w:t>
            </w:r>
          </w:p>
        </w:tc>
      </w:tr>
    </w:tbl>
    <w:p w14:paraId="236DBBF8" w14:textId="77777777" w:rsidR="00886036" w:rsidRDefault="00886036" w:rsidP="00886036">
      <w:pPr>
        <w:spacing w:after="0"/>
        <w:rPr>
          <w:rFonts w:ascii="Arial" w:hAnsi="Arial"/>
          <w:b/>
          <w:lang w:eastAsia="en-GB"/>
        </w:rPr>
      </w:pPr>
    </w:p>
    <w:p w14:paraId="43D0DAA8" w14:textId="77777777" w:rsidR="00886036" w:rsidRDefault="00886036" w:rsidP="00886036">
      <w:pPr>
        <w:spacing w:after="0"/>
        <w:rPr>
          <w:rFonts w:ascii="Arial" w:hAnsi="Arial"/>
          <w:b/>
          <w:lang w:eastAsia="en-GB"/>
        </w:rPr>
      </w:pPr>
    </w:p>
    <w:p w14:paraId="3E613666" w14:textId="77777777" w:rsidR="00886036" w:rsidRDefault="00886036" w:rsidP="00886036">
      <w:pPr>
        <w:spacing w:after="0"/>
        <w:rPr>
          <w:rFonts w:ascii="Arial" w:hAnsi="Arial"/>
          <w:b/>
          <w:lang w:eastAsia="en-GB"/>
        </w:rPr>
      </w:pPr>
    </w:p>
    <w:p w14:paraId="3270B8F4" w14:textId="77777777" w:rsidR="00886036" w:rsidRDefault="00886036" w:rsidP="00886036">
      <w:pPr>
        <w:spacing w:after="0"/>
        <w:rPr>
          <w:rFonts w:ascii="Arial" w:hAnsi="Arial"/>
          <w:b/>
          <w:lang w:eastAsia="en-GB"/>
        </w:rPr>
      </w:pPr>
    </w:p>
    <w:p w14:paraId="20EEA4BB" w14:textId="77777777" w:rsidR="00E05E75" w:rsidRDefault="00E05E75" w:rsidP="00886036">
      <w:pPr>
        <w:spacing w:after="0"/>
        <w:rPr>
          <w:rFonts w:ascii="Arial" w:hAnsi="Arial"/>
          <w:b/>
          <w:lang w:eastAsia="en-GB"/>
        </w:rPr>
      </w:pPr>
    </w:p>
    <w:p w14:paraId="29743093" w14:textId="77777777" w:rsidR="00886036" w:rsidRDefault="00886036" w:rsidP="0088603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886036" w14:paraId="4439B294" w14:textId="77777777" w:rsidTr="005E519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D8D5" w14:textId="77777777" w:rsidR="00E05E75" w:rsidRDefault="00E05E75" w:rsidP="00E05E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function f_TC_8_1_5_2_2_NR5GC() runs on NR5GC_PTC</w:t>
            </w:r>
          </w:p>
          <w:p w14:paraId="18E03A73" w14:textId="77777777" w:rsidR="00E05E75" w:rsidRDefault="00E05E75" w:rsidP="00E05E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{ // SI change / Notification of BCCH modification / Short message for SI update in NR RRC_CONNECTED state</w:t>
            </w:r>
          </w:p>
          <w:p w14:paraId="6D2F03CC" w14:textId="77777777" w:rsidR="00E05E75" w:rsidRDefault="00E05E75" w:rsidP="00E05E75">
            <w:pPr>
              <w:pStyle w:val="CRCoverPage"/>
              <w:spacing w:after="0"/>
              <w:rPr>
                <w:noProof/>
              </w:rPr>
            </w:pPr>
          </w:p>
          <w:p w14:paraId="3FB1A7E3" w14:textId="77777777" w:rsidR="00E05E75" w:rsidRDefault="00E05E75" w:rsidP="00E05E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var UE_TestLoopModeB_LB_Setup_Type v_IP_PDU_delay := '0F'O;</w:t>
            </w:r>
          </w:p>
          <w:p w14:paraId="1D829632" w14:textId="77777777" w:rsidR="00E05E75" w:rsidRDefault="00E05E75" w:rsidP="00E05E75">
            <w:pPr>
              <w:pStyle w:val="CRCoverPage"/>
              <w:spacing w:after="0"/>
              <w:rPr>
                <w:noProof/>
              </w:rPr>
            </w:pPr>
          </w:p>
          <w:p w14:paraId="35C8B0C4" w14:textId="77777777" w:rsidR="00E05E75" w:rsidRDefault="00E05E75" w:rsidP="00E05E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f_NR5GC_Init(NR_1);</w:t>
            </w:r>
          </w:p>
          <w:p w14:paraId="6F32164F" w14:textId="77777777" w:rsidR="00E05E75" w:rsidRDefault="00E05E75" w:rsidP="00E05E75">
            <w:pPr>
              <w:pStyle w:val="CRCoverPage"/>
              <w:spacing w:after="0"/>
              <w:rPr>
                <w:noProof/>
              </w:rPr>
            </w:pPr>
          </w:p>
          <w:p w14:paraId="6F8EBCFF" w14:textId="77777777" w:rsidR="00E05E75" w:rsidRDefault="00E05E75" w:rsidP="00E05E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//Create and configure cell</w:t>
            </w:r>
          </w:p>
          <w:p w14:paraId="51F57CD8" w14:textId="77777777" w:rsidR="00E05E75" w:rsidRDefault="00E05E75" w:rsidP="00E05E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f_NR_CellConfig_Def(nr_Cell1);</w:t>
            </w:r>
          </w:p>
          <w:p w14:paraId="51C34E33" w14:textId="77777777" w:rsidR="00E05E75" w:rsidRDefault="00E05E75" w:rsidP="00E05E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4C9BCB4D" w14:textId="77777777" w:rsidR="00E05E75" w:rsidRDefault="00E05E75" w:rsidP="00E05E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//The UE is in 5GS state 3N-A according to TS 38.508-1 [4], clause 4.4A.2 Table 4.4A.2-3.</w:t>
            </w:r>
          </w:p>
          <w:p w14:paraId="7589E8E6" w14:textId="388DB6C5" w:rsidR="00E05E75" w:rsidRDefault="00E05E75" w:rsidP="00E05E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f_NR5GC_Preamble(nr_Cell1, STATE_IDLE_1A, </w:t>
            </w:r>
            <w:r w:rsidRPr="00E05E75">
              <w:rPr>
                <w:noProof/>
                <w:highlight w:val="yellow"/>
              </w:rPr>
              <w:t>TESTModeB_ON</w:t>
            </w:r>
            <w:r>
              <w:rPr>
                <w:noProof/>
              </w:rPr>
              <w:t xml:space="preserve">); </w:t>
            </w:r>
          </w:p>
          <w:p w14:paraId="46B8B5CB" w14:textId="77777777" w:rsidR="00E05E75" w:rsidRDefault="00E05E75" w:rsidP="00E05E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f_NR5GC_RRC_ConnectedState3N_Def(nr_Cell1, TEST_LOOPModeB_ON, -, v_IP_PDU_delay);</w:t>
            </w:r>
          </w:p>
          <w:p w14:paraId="3722F880" w14:textId="77777777" w:rsidR="00E05E75" w:rsidRDefault="00E05E75" w:rsidP="00E05E75">
            <w:pPr>
              <w:pStyle w:val="CRCoverPage"/>
              <w:spacing w:after="0"/>
              <w:rPr>
                <w:noProof/>
              </w:rPr>
            </w:pPr>
          </w:p>
          <w:p w14:paraId="53A4127A" w14:textId="77777777" w:rsidR="00E05E75" w:rsidRDefault="00E05E75" w:rsidP="00E05E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f_NR_TestBody_Set(true);</w:t>
            </w:r>
          </w:p>
          <w:p w14:paraId="5865B334" w14:textId="77777777" w:rsidR="00E05E75" w:rsidRDefault="00E05E75" w:rsidP="00E05E75">
            <w:pPr>
              <w:pStyle w:val="CRCoverPage"/>
              <w:spacing w:after="0"/>
              <w:rPr>
                <w:noProof/>
              </w:rPr>
            </w:pPr>
          </w:p>
          <w:p w14:paraId="5098A669" w14:textId="77777777" w:rsidR="00E05E75" w:rsidRDefault="00E05E75" w:rsidP="00E05E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fl_TC_8_1_5_2_2_TestBody();</w:t>
            </w:r>
          </w:p>
          <w:p w14:paraId="0B34DFCB" w14:textId="77777777" w:rsidR="00E05E75" w:rsidRDefault="00E05E75" w:rsidP="00E05E75">
            <w:pPr>
              <w:pStyle w:val="CRCoverPage"/>
              <w:spacing w:after="0"/>
              <w:rPr>
                <w:noProof/>
              </w:rPr>
            </w:pPr>
          </w:p>
          <w:p w14:paraId="067A1377" w14:textId="77777777" w:rsidR="00E05E75" w:rsidRDefault="00E05E75" w:rsidP="00E05E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f_NR_TestBody_Set(false);</w:t>
            </w:r>
          </w:p>
          <w:p w14:paraId="14496FDC" w14:textId="77777777" w:rsidR="00E05E75" w:rsidRDefault="00E05E75" w:rsidP="00E05E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f_NR_Postamble(nr_Cell1, STATE_CONNECTED_3A);</w:t>
            </w:r>
          </w:p>
          <w:p w14:paraId="69783943" w14:textId="6055042A" w:rsidR="00886036" w:rsidRPr="00DF0A06" w:rsidRDefault="00E05E75" w:rsidP="00E05E75">
            <w:pPr>
              <w:pStyle w:val="CRCoverPage"/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noProof/>
              </w:rPr>
              <w:t xml:space="preserve">  }</w:t>
            </w:r>
          </w:p>
        </w:tc>
      </w:tr>
    </w:tbl>
    <w:p w14:paraId="7484BF8A" w14:textId="77777777" w:rsidR="00886036" w:rsidRDefault="00886036" w:rsidP="00886036">
      <w:pPr>
        <w:rPr>
          <w:noProof/>
        </w:rPr>
      </w:pPr>
    </w:p>
    <w:p w14:paraId="23B500EE" w14:textId="77777777" w:rsidR="00886036" w:rsidRDefault="00886036" w:rsidP="00886036">
      <w:pPr>
        <w:rPr>
          <w:noProof/>
        </w:rPr>
      </w:pPr>
    </w:p>
    <w:p w14:paraId="71F15E3C" w14:textId="77777777" w:rsidR="00886036" w:rsidRDefault="00886036" w:rsidP="00886036">
      <w:pPr>
        <w:rPr>
          <w:noProof/>
        </w:rPr>
      </w:pPr>
    </w:p>
    <w:p w14:paraId="53B91157" w14:textId="77777777" w:rsidR="00886036" w:rsidRDefault="00886036" w:rsidP="0088603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E0DD28" w14:textId="77777777" w:rsidR="00447CCB" w:rsidRDefault="00447CCB">
      <w:r>
        <w:separator/>
      </w:r>
    </w:p>
  </w:endnote>
  <w:endnote w:type="continuationSeparator" w:id="0">
    <w:p w14:paraId="4C6FA591" w14:textId="77777777" w:rsidR="00447CCB" w:rsidRDefault="00447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610756" w14:textId="77777777" w:rsidR="00447CCB" w:rsidRDefault="00447CCB">
      <w:r>
        <w:separator/>
      </w:r>
    </w:p>
  </w:footnote>
  <w:footnote w:type="continuationSeparator" w:id="0">
    <w:p w14:paraId="7688C000" w14:textId="77777777" w:rsidR="00447CCB" w:rsidRDefault="00447C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03DC10A" w:rsidR="00886036" w:rsidRDefault="008860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2397F8" w14:textId="77777777" w:rsidR="00695808" w:rsidRDefault="00695808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638BB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0364D4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95E38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D2ADD"/>
    <w:rsid w:val="001E0098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1225"/>
    <w:rsid w:val="00410371"/>
    <w:rsid w:val="004242F1"/>
    <w:rsid w:val="00447CCB"/>
    <w:rsid w:val="004B75B7"/>
    <w:rsid w:val="0051284A"/>
    <w:rsid w:val="0051580D"/>
    <w:rsid w:val="00543C52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036"/>
    <w:rsid w:val="008863B9"/>
    <w:rsid w:val="008A45A6"/>
    <w:rsid w:val="008F3789"/>
    <w:rsid w:val="008F686C"/>
    <w:rsid w:val="009148DE"/>
    <w:rsid w:val="0093500C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A54"/>
    <w:rsid w:val="00BA3EC5"/>
    <w:rsid w:val="00BA51D9"/>
    <w:rsid w:val="00BB5DFC"/>
    <w:rsid w:val="00BD279D"/>
    <w:rsid w:val="00BD6BB8"/>
    <w:rsid w:val="00BE7D9F"/>
    <w:rsid w:val="00C41E7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685B"/>
    <w:rsid w:val="00DE34CF"/>
    <w:rsid w:val="00E05E75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886036"/>
    <w:rPr>
      <w:rFonts w:ascii="Arial" w:hAnsi="Arial"/>
      <w:lang w:val="en-GB" w:eastAsia="en-US"/>
    </w:rPr>
  </w:style>
  <w:style w:type="character" w:styleId="af1">
    <w:name w:val="Emphasis"/>
    <w:qFormat/>
    <w:rsid w:val="00886036"/>
    <w:rPr>
      <w:i/>
      <w:iCs/>
    </w:rPr>
  </w:style>
  <w:style w:type="paragraph" w:styleId="af2">
    <w:name w:val="Title"/>
    <w:basedOn w:val="a"/>
    <w:next w:val="a"/>
    <w:link w:val="Char"/>
    <w:qFormat/>
    <w:rsid w:val="0088603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f2"/>
    <w:rsid w:val="00886036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886036"/>
    <w:rPr>
      <w:rFonts w:ascii="Arial" w:hAnsi="Arial"/>
      <w:lang w:val="en-GB" w:eastAsia="en-US"/>
    </w:rPr>
  </w:style>
  <w:style w:type="character" w:styleId="af1">
    <w:name w:val="Emphasis"/>
    <w:qFormat/>
    <w:rsid w:val="00886036"/>
    <w:rPr>
      <w:i/>
      <w:iCs/>
    </w:rPr>
  </w:style>
  <w:style w:type="paragraph" w:styleId="af2">
    <w:name w:val="Title"/>
    <w:basedOn w:val="a"/>
    <w:next w:val="a"/>
    <w:link w:val="Char"/>
    <w:qFormat/>
    <w:rsid w:val="0088603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f2"/>
    <w:rsid w:val="00886036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yperlink" Target="mailto:mohit.kanchan@keysight.com" TargetMode="Externa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732A5B-1C3A-44A2-BC0A-48B70BE2B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851</Words>
  <Characters>4852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2024-02-18T08:45:00Z</dcterms:created>
  <dcterms:modified xsi:type="dcterms:W3CDTF">2024-02-18T08:45:00Z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R5s240150</vt:lpwstr>
  </property>
  <property fmtid="{D5CDD505-2E9C-101B-9397-08002B2CF9AE}" pid="10" name="Spec#">
    <vt:lpwstr>38.523-3</vt:lpwstr>
  </property>
  <property fmtid="{D5CDD505-2E9C-101B-9397-08002B2CF9AE}" pid="11" name="Cr#">
    <vt:lpwstr>3368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Correction to NR RRC test case 8.1.5.2.2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2024-02-06</vt:lpwstr>
  </property>
  <property fmtid="{D5CDD505-2E9C-101B-9397-08002B2CF9AE}" pid="20" name="Release">
    <vt:lpwstr>Rel-17</vt:lpwstr>
  </property>
</Properties>
</file>