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6D32E" w14:textId="77777777"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2E756A" w:rsidRPr="002E756A">
        <w:rPr>
          <w:b/>
          <w:i/>
          <w:noProof/>
          <w:sz w:val="28"/>
        </w:rPr>
        <w:t>R5s240139</w:t>
      </w:r>
      <w:r w:rsidR="006A5CA3">
        <w:rPr>
          <w:b/>
          <w:i/>
          <w:noProof/>
          <w:sz w:val="28"/>
        </w:rPr>
        <w:t xml:space="preserve"> </w:t>
      </w:r>
    </w:p>
    <w:p w14:paraId="1BB05AB0" w14:textId="77777777" w:rsidR="004747C1" w:rsidRDefault="00000000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 w:rsidR="002D32D0">
        <w:fldChar w:fldCharType="begin"/>
      </w:r>
      <w:r w:rsidR="004747C1">
        <w:instrText xml:space="preserve"> DOCPROPERTY  Country  \* MERGEFORMAT </w:instrText>
      </w:r>
      <w:r w:rsidR="002D32D0"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14:paraId="5D9E676F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3D6A5" w14:textId="77777777"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14:paraId="2338F54F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2F1F5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14:paraId="1A0FAC9F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79F1B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456763F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665E131F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10716A" w14:textId="77777777" w:rsidR="004747C1" w:rsidRPr="00410371" w:rsidRDefault="00000000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BDBD198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45EC8" w14:textId="77777777" w:rsidR="004747C1" w:rsidRPr="00410371" w:rsidRDefault="00000000" w:rsidP="00B07EB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D0751E">
                <w:rPr>
                  <w:b/>
                  <w:noProof/>
                  <w:sz w:val="28"/>
                </w:rPr>
                <w:t>33</w:t>
              </w:r>
              <w:r w:rsidR="00B07EB4">
                <w:rPr>
                  <w:rFonts w:hint="eastAsia"/>
                  <w:b/>
                  <w:noProof/>
                  <w:sz w:val="28"/>
                  <w:lang w:eastAsia="zh-CN"/>
                </w:rPr>
                <w:t>63</w:t>
              </w:r>
            </w:fldSimple>
          </w:p>
        </w:tc>
        <w:tc>
          <w:tcPr>
            <w:tcW w:w="709" w:type="dxa"/>
          </w:tcPr>
          <w:p w14:paraId="41B4D8BA" w14:textId="77777777"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EB28A4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58309F3" w14:textId="77777777"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1781B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0992ED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5B01596D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33B29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26B1691E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D09A04" w14:textId="77777777"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14:paraId="30E18C30" w14:textId="77777777" w:rsidTr="00112B75">
        <w:tc>
          <w:tcPr>
            <w:tcW w:w="9641" w:type="dxa"/>
            <w:gridSpan w:val="9"/>
          </w:tcPr>
          <w:p w14:paraId="7F1A5952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CBC868" w14:textId="77777777"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14:paraId="30B89069" w14:textId="77777777" w:rsidTr="00112B75">
        <w:tc>
          <w:tcPr>
            <w:tcW w:w="2835" w:type="dxa"/>
          </w:tcPr>
          <w:p w14:paraId="3FD415BF" w14:textId="77777777"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5323AB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8C2472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F14A2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A7885C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26EE6B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52CCE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E49B92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12DD9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88D6ED" w14:textId="77777777"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14:paraId="4BD707B6" w14:textId="77777777" w:rsidTr="00112B75">
        <w:tc>
          <w:tcPr>
            <w:tcW w:w="9640" w:type="dxa"/>
            <w:gridSpan w:val="11"/>
          </w:tcPr>
          <w:p w14:paraId="23AA0037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10FB671C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4FA0C5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75C43" w14:textId="77777777" w:rsidR="004747C1" w:rsidRDefault="00000000" w:rsidP="002B42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7C1">
                <w:t xml:space="preserve">Correction to NR5GC testcase </w:t>
              </w:r>
              <w:r w:rsidR="002B4233">
                <w:rPr>
                  <w:rFonts w:hint="eastAsia"/>
                  <w:noProof/>
                  <w:lang w:eastAsia="zh-CN"/>
                </w:rPr>
                <w:t>8.1.4.2.1.2</w:t>
              </w:r>
            </w:fldSimple>
          </w:p>
        </w:tc>
      </w:tr>
      <w:tr w:rsidR="004747C1" w14:paraId="1F220470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17AF5EE3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D7E968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C9D2EFC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7711055D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7C854" w14:textId="77777777"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14:paraId="7B4D6AAF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752045AC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DC64D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D32D0">
              <w:fldChar w:fldCharType="begin"/>
            </w:r>
            <w:r>
              <w:instrText xml:space="preserve"> DOCPROPERTY  SourceIfTsg  \* MERGEFORMAT </w:instrText>
            </w:r>
            <w:r w:rsidR="002D32D0">
              <w:fldChar w:fldCharType="end"/>
            </w:r>
          </w:p>
        </w:tc>
      </w:tr>
      <w:tr w:rsidR="004747C1" w14:paraId="0A4BA1BF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402BF5F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748CD5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FDC87CB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1288D21D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15F14" w14:textId="77777777" w:rsidR="004747C1" w:rsidRDefault="00B52D2D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B52D2D"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37D9531D" w14:textId="77777777"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565900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A12A32" w14:textId="77777777" w:rsidR="004747C1" w:rsidRDefault="00000000" w:rsidP="00B73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2024-01-</w:t>
              </w:r>
              <w:r w:rsidR="00B733F2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4747C1" w14:paraId="3F517CCF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A526977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A4B13B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2FE458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5801D9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4BC1AA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4FF6B05D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DFA2D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E3562E" w14:textId="77777777" w:rsidR="004747C1" w:rsidRDefault="00000000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6E07A4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7EBC2" w14:textId="77777777"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8C2866" w14:textId="77777777" w:rsidR="004747C1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14:paraId="7C076B2D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8BB6C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9AFDB2" w14:textId="77777777"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0358E0" w14:textId="77777777"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756097" w14:textId="77777777"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14:paraId="6F7DBD6D" w14:textId="77777777" w:rsidTr="00112B75">
        <w:tc>
          <w:tcPr>
            <w:tcW w:w="1843" w:type="dxa"/>
          </w:tcPr>
          <w:p w14:paraId="43A793E2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12CBB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0BCF3439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D8E0FA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BC3B1" w14:textId="77777777" w:rsidR="004747C1" w:rsidRPr="00067302" w:rsidRDefault="00B575C5" w:rsidP="004747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</w:rPr>
              <w:t xml:space="preserve">TC8.1.4.2.1.2  is a </w:t>
            </w:r>
            <w:r w:rsidRPr="00F721B7">
              <w:rPr>
                <w:noProof/>
              </w:rPr>
              <w:t xml:space="preserve">Inter-RAT handover </w:t>
            </w:r>
            <w:r>
              <w:rPr>
                <w:rFonts w:hint="eastAsia"/>
                <w:noProof/>
              </w:rPr>
              <w:t xml:space="preserve"> test case f</w:t>
            </w:r>
            <w:r w:rsidRPr="00F721B7">
              <w:rPr>
                <w:noProof/>
              </w:rPr>
              <w:t>rom NR to EN-DC</w:t>
            </w:r>
            <w:r>
              <w:rPr>
                <w:rFonts w:hint="eastAsia"/>
                <w:noProof/>
              </w:rPr>
              <w:t xml:space="preserve">, </w:t>
            </w:r>
            <w:r w:rsidRPr="00F721B7">
              <w:rPr>
                <w:noProof/>
              </w:rPr>
              <w:t>px_ENDC_BandCombination</w:t>
            </w:r>
            <w:r w:rsidRPr="00F721B7">
              <w:rPr>
                <w:rFonts w:hint="eastAsia"/>
                <w:noProof/>
              </w:rPr>
              <w:t xml:space="preserve"> should be used to get FDD information of LTE cell.</w:t>
            </w:r>
          </w:p>
        </w:tc>
      </w:tr>
      <w:tr w:rsidR="004747C1" w14:paraId="1659376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16CC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5E4A68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456764D0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FFB2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43FFC" w14:textId="77777777" w:rsidR="004747C1" w:rsidRPr="00067302" w:rsidRDefault="00B575C5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Use </w:t>
            </w:r>
            <w:r w:rsidRPr="00F721B7">
              <w:rPr>
                <w:noProof/>
              </w:rPr>
              <w:t xml:space="preserve">px_ENDC_BandCombination </w:t>
            </w:r>
            <w:r>
              <w:rPr>
                <w:rFonts w:hint="eastAsia"/>
                <w:noProof/>
                <w:lang w:eastAsia="zh-CN"/>
              </w:rPr>
              <w:t xml:space="preserve">for 8.1.4.2.1.2  instand of </w:t>
            </w:r>
            <w:r w:rsidRPr="00F721B7">
              <w:rPr>
                <w:noProof/>
              </w:rPr>
              <w:t>px_ePrimaryFrequencyBand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747C1" w14:paraId="4565CAEA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3573B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639D6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34D9C939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65CBB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05715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4747C1" w14:paraId="484CE85C" w14:textId="77777777" w:rsidTr="00112B75">
        <w:tc>
          <w:tcPr>
            <w:tcW w:w="2694" w:type="dxa"/>
            <w:gridSpan w:val="2"/>
          </w:tcPr>
          <w:p w14:paraId="22096EA5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668BC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4DE74140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7AF91F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40317" w14:textId="77777777" w:rsidR="004747C1" w:rsidRDefault="002C0E49" w:rsidP="004747C1">
            <w:pPr>
              <w:pStyle w:val="CRCoverPage"/>
              <w:spacing w:after="0"/>
              <w:ind w:left="100"/>
              <w:rPr>
                <w:noProof/>
              </w:rPr>
            </w:pPr>
            <w:r w:rsidRPr="002C0E49">
              <w:rPr>
                <w:noProof/>
              </w:rPr>
              <w:t>8.1.4.2.1.2.NR5GC</w:t>
            </w:r>
          </w:p>
        </w:tc>
      </w:tr>
      <w:tr w:rsidR="004747C1" w14:paraId="655D4FB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F216C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1F8AA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71B4A0E0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84E5D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731DAC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465228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CAC057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41B475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7C172837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CB04E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46EC9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F5AD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1FD3D3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E27BC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39BD7D4E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ECCC7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2BF70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72106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ACE68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D1C8F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7D71506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CEDC8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AE055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CEC14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3994E2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15EDE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2254EA3B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64C84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260B5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0E90327A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A9142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350D0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14:paraId="2744AD49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D2FE9" w14:textId="77777777"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53E353" w14:textId="77777777"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14:paraId="673F0B3B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8A3F6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6D110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9ECE04" w14:textId="77777777" w:rsidR="004747C1" w:rsidRDefault="004747C1" w:rsidP="004747C1">
      <w:pPr>
        <w:rPr>
          <w:noProof/>
        </w:rPr>
      </w:pPr>
    </w:p>
    <w:p w14:paraId="7F526BC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7FCD881" w14:textId="77777777" w:rsidR="009418D9" w:rsidRDefault="009418D9" w:rsidP="009418D9">
      <w:pPr>
        <w:rPr>
          <w:noProof/>
        </w:rPr>
        <w:sectPr w:rsidR="009418D9" w:rsidSect="00FB6FA7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A9D69" w14:textId="77777777" w:rsidR="009478EE" w:rsidRDefault="009478EE" w:rsidP="009478EE">
      <w:pPr>
        <w:rPr>
          <w:noProof/>
        </w:rPr>
      </w:pPr>
    </w:p>
    <w:p w14:paraId="6445A91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716895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F7509C2" w14:textId="77777777" w:rsidR="006966CE" w:rsidRDefault="002D32D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966CE" w:rsidRPr="007C73AA">
        <w:rPr>
          <w:rFonts w:ascii="Arial" w:hAnsi="Arial" w:cs="Arial"/>
          <w:iCs/>
        </w:rPr>
        <w:t>Table of Contents</w:t>
      </w:r>
      <w:r w:rsidR="006966CE">
        <w:tab/>
      </w:r>
      <w:r w:rsidR="006966CE">
        <w:fldChar w:fldCharType="begin"/>
      </w:r>
      <w:r w:rsidR="006966CE">
        <w:instrText xml:space="preserve"> PAGEREF _Toc157168951 \h </w:instrText>
      </w:r>
      <w:r w:rsidR="006966CE">
        <w:fldChar w:fldCharType="separate"/>
      </w:r>
      <w:r w:rsidR="006966CE">
        <w:t>2</w:t>
      </w:r>
      <w:r w:rsidR="006966CE">
        <w:fldChar w:fldCharType="end"/>
      </w:r>
    </w:p>
    <w:p w14:paraId="280443F9" w14:textId="77777777" w:rsidR="006966CE" w:rsidRDefault="006966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7C73AA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7C73A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_Toc157168952 \h </w:instrText>
      </w:r>
      <w:r>
        <w:fldChar w:fldCharType="separate"/>
      </w:r>
      <w:r>
        <w:t>2</w:t>
      </w:r>
      <w:r>
        <w:fldChar w:fldCharType="end"/>
      </w:r>
    </w:p>
    <w:p w14:paraId="46B081E5" w14:textId="77777777" w:rsidR="006966CE" w:rsidRDefault="006966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7C73AA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7C73A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_Toc157168953 \h </w:instrText>
      </w:r>
      <w:r>
        <w:fldChar w:fldCharType="separate"/>
      </w:r>
      <w:r>
        <w:t>2</w:t>
      </w:r>
      <w:r>
        <w:fldChar w:fldCharType="end"/>
      </w:r>
    </w:p>
    <w:p w14:paraId="7C74113E" w14:textId="77777777" w:rsidR="006966CE" w:rsidRDefault="006966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7C73AA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7C73AA">
        <w:rPr>
          <w:rFonts w:cs="Arial"/>
        </w:rPr>
        <w:t>f_Encode_RRCConnectionReconfiguration_HO5GToEUTRA</w:t>
      </w:r>
      <w:r>
        <w:tab/>
      </w:r>
      <w:r>
        <w:fldChar w:fldCharType="begin"/>
      </w:r>
      <w:r>
        <w:instrText xml:space="preserve"> PAGEREF _Toc157168954 \h </w:instrText>
      </w:r>
      <w:r>
        <w:fldChar w:fldCharType="separate"/>
      </w:r>
      <w:r>
        <w:t>2</w:t>
      </w:r>
      <w:r>
        <w:fldChar w:fldCharType="end"/>
      </w:r>
    </w:p>
    <w:p w14:paraId="0BC67CAD" w14:textId="77777777" w:rsidR="00D15337" w:rsidRDefault="002D32D0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7168952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8A9A3C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EFD0C90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14:paraId="4CD7F981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48BBA2F" w14:textId="77777777" w:rsidR="007A73E5" w:rsidRDefault="007A73E5" w:rsidP="007A73E5">
      <w:pPr>
        <w:rPr>
          <w:b/>
          <w:sz w:val="24"/>
          <w:lang w:eastAsia="ja-JP"/>
        </w:rPr>
      </w:pPr>
    </w:p>
    <w:p w14:paraId="4F725B4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7168953"/>
      <w:r w:rsidRPr="00854C55">
        <w:rPr>
          <w:b/>
        </w:rPr>
        <w:t>Corrections required</w:t>
      </w:r>
      <w:bookmarkEnd w:id="22"/>
      <w:bookmarkEnd w:id="23"/>
      <w:bookmarkEnd w:id="24"/>
    </w:p>
    <w:p w14:paraId="71241066" w14:textId="77777777" w:rsidR="004A40D5" w:rsidRPr="003D65E8" w:rsidRDefault="00D078F3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7168954"/>
      <w:r w:rsidRPr="00D078F3">
        <w:rPr>
          <w:rFonts w:cs="Arial"/>
          <w:noProof/>
        </w:rPr>
        <w:t>f_Encode_RRCConnectionReconfiguration_HO5GToEUTRA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F091A9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0AF3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C35A" w14:textId="77777777" w:rsidR="004A40D5" w:rsidRPr="00067302" w:rsidRDefault="00D078F3" w:rsidP="00206ED0">
            <w:pPr>
              <w:pStyle w:val="CRCoverPage"/>
              <w:spacing w:after="0"/>
              <w:rPr>
                <w:noProof/>
              </w:rPr>
            </w:pPr>
            <w:r w:rsidRPr="00D078F3">
              <w:rPr>
                <w:noProof/>
              </w:rPr>
              <w:t>f_Encode_RRCConnectionReconfiguration_HO5GToEUTRA</w:t>
            </w:r>
          </w:p>
        </w:tc>
      </w:tr>
      <w:tr w:rsidR="004A40D5" w14:paraId="6E6DE3F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732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CC1A" w14:textId="77777777" w:rsidR="00AB1B9A" w:rsidRPr="00867EEF" w:rsidRDefault="00867EEF" w:rsidP="00867EE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TC8.1.4.2.1.2  is a </w:t>
            </w:r>
            <w:r w:rsidRPr="00F721B7">
              <w:rPr>
                <w:noProof/>
              </w:rPr>
              <w:t xml:space="preserve">Inter-RAT handover </w:t>
            </w:r>
            <w:r>
              <w:rPr>
                <w:rFonts w:hint="eastAsia"/>
                <w:noProof/>
              </w:rPr>
              <w:t xml:space="preserve"> test case f</w:t>
            </w:r>
            <w:r w:rsidRPr="00F721B7">
              <w:rPr>
                <w:noProof/>
              </w:rPr>
              <w:t>rom NR to EN-DC</w:t>
            </w:r>
            <w:r>
              <w:rPr>
                <w:rFonts w:hint="eastAsia"/>
                <w:noProof/>
              </w:rPr>
              <w:t>,</w:t>
            </w:r>
            <w:r w:rsidR="003B17EF">
              <w:rPr>
                <w:rFonts w:hint="eastAsia"/>
                <w:noProof/>
              </w:rPr>
              <w:t xml:space="preserve"> </w:t>
            </w:r>
            <w:r w:rsidR="003B17EF" w:rsidRPr="00F721B7">
              <w:rPr>
                <w:noProof/>
              </w:rPr>
              <w:t>px_ENDC_BandCombination</w:t>
            </w:r>
            <w:r w:rsidR="003B17EF" w:rsidRPr="00F721B7">
              <w:rPr>
                <w:rFonts w:hint="eastAsia"/>
                <w:noProof/>
              </w:rPr>
              <w:t xml:space="preserve"> should be used </w:t>
            </w:r>
            <w:r w:rsidR="0041231C" w:rsidRPr="00F721B7">
              <w:rPr>
                <w:rFonts w:hint="eastAsia"/>
                <w:noProof/>
              </w:rPr>
              <w:t>to get FDD information of LTE cell.</w:t>
            </w:r>
          </w:p>
        </w:tc>
      </w:tr>
      <w:tr w:rsidR="00C44B35" w14:paraId="7968A34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C231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99A9" w14:textId="77777777" w:rsidR="00C44B35" w:rsidRPr="00F721B7" w:rsidRDefault="00222753" w:rsidP="006F0A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Use </w:t>
            </w:r>
            <w:r w:rsidRPr="00F721B7">
              <w:rPr>
                <w:noProof/>
              </w:rPr>
              <w:t xml:space="preserve">px_ENDC_BandCombination </w:t>
            </w:r>
            <w:r>
              <w:rPr>
                <w:rFonts w:hint="eastAsia"/>
                <w:noProof/>
                <w:lang w:eastAsia="zh-CN"/>
              </w:rPr>
              <w:t xml:space="preserve">for 8.1.4.2.1.2  instand of </w:t>
            </w:r>
            <w:r w:rsidR="00F85FF9" w:rsidRPr="00F721B7">
              <w:rPr>
                <w:noProof/>
              </w:rPr>
              <w:t>px_ePrimaryFrequencyBand</w:t>
            </w:r>
            <w:r w:rsidR="00EF654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44B35" w14:paraId="225162E7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1EE1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8537" w14:textId="77777777" w:rsidR="00C44B35" w:rsidRPr="00067302" w:rsidRDefault="001419CD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1419CD">
              <w:rPr>
                <w:rFonts w:ascii="Arial" w:hAnsi="Arial" w:cs="Arial"/>
                <w:lang w:eastAsia="zh-CN"/>
              </w:rPr>
              <w:t>EUTRA38_NR5GCProcedures</w:t>
            </w:r>
            <w:r w:rsidR="00103D2A"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C44B35" w14:paraId="543197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FC2E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3665" w14:textId="53C6AB06" w:rsidR="00C44B35" w:rsidRDefault="006D398B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Accepted, see proposed implementation below</w:t>
            </w:r>
          </w:p>
        </w:tc>
      </w:tr>
    </w:tbl>
    <w:p w14:paraId="0D94E9FF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4E191D0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5ED579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988C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>function f_Encode_RRCConnectionReconfiguration_HO5GToEUTRA(EUTRA_CellId_Type p_CellId,</w:t>
            </w:r>
          </w:p>
          <w:p w14:paraId="2B2037B5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Frequency_IE_Type p_Frequency_IE,</w:t>
            </w:r>
          </w:p>
          <w:p w14:paraId="0E05F68B" w14:textId="77777777" w:rsidR="002375A6" w:rsidRPr="006D398B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r w:rsidRPr="006D398B">
              <w:rPr>
                <w:rFonts w:ascii="Courier New" w:hAnsi="Courier New" w:cs="Courier New"/>
                <w:color w:val="000000"/>
                <w:lang w:val="de-DE" w:eastAsia="de-DE"/>
              </w:rPr>
              <w:t>Dl_Bandwidth_Type p_DL_ChBandwidth,</w:t>
            </w:r>
          </w:p>
          <w:p w14:paraId="15CFF988" w14:textId="77777777" w:rsidR="002375A6" w:rsidRPr="006D398B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D39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Ul_Bandwidth_Type p_UL_ChBandwidth,</w:t>
            </w:r>
          </w:p>
          <w:p w14:paraId="66A4915F" w14:textId="77777777" w:rsidR="002375A6" w:rsidRPr="006D398B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D39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integer p_PhysCellId,</w:t>
            </w:r>
          </w:p>
          <w:p w14:paraId="5269E7D7" w14:textId="77777777" w:rsidR="002375A6" w:rsidRPr="006D398B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D39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integer p_RootSequenceIndex,</w:t>
            </w:r>
          </w:p>
          <w:p w14:paraId="43F00663" w14:textId="77777777" w:rsidR="002375A6" w:rsidRPr="006D398B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D39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template (value) RRCConnectionReconfiguration_v1510_IEs p_V1510_IEs := cs_RRCConnectionReconfiguration_v1510_IEs (omit, -, -, -,</w:t>
            </w:r>
          </w:p>
          <w:p w14:paraId="6A31D14A" w14:textId="77777777" w:rsidR="002375A6" w:rsidRPr="006D398B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D39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                                                         cs_RRCConnectionReconfiguration_v1530_IEs (cs_SecurityConfigHO_From5GToEPC())),</w:t>
            </w:r>
          </w:p>
          <w:p w14:paraId="1436EF1C" w14:textId="77777777" w:rsidR="002375A6" w:rsidRPr="006D398B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D39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template (omit) PDCP_Config p_PDCP_Config := cs_508_PDCP_Config_DRB_AM,</w:t>
            </w:r>
          </w:p>
          <w:p w14:paraId="1A7FB5E1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</w:t>
            </w:r>
            <w:proofErr w:type="spellStart"/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>UserPlaneIntegrity</w:t>
            </w:r>
            <w:proofErr w:type="spellEnd"/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>= false) runs on EUTRA_Multi5GS_PTC return octetstring</w:t>
            </w:r>
          </w:p>
          <w:p w14:paraId="30712EC3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11BC742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v_Bitstring;</w:t>
            </w:r>
          </w:p>
          <w:p w14:paraId="21B7EF58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ChannelBandwidthDependency_Type v_ChannelBandwidthDependency := f_EUTRA_BandDependentParam(p_DL_ChBandwidth,</w:t>
            </w:r>
          </w:p>
          <w:p w14:paraId="2865B792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p_UL_ChBandwidth);</w:t>
            </w:r>
          </w:p>
          <w:p w14:paraId="61402EA5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EUTRA_NR_PduSessionInfoList_Type v_PduSessionInfoList := f_EUTRA38_WaitForPDUSessionInfoList(p_CellId); // @sic R5s210149 sic@</w:t>
            </w:r>
          </w:p>
          <w:p w14:paraId="764A66E3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RadioBearer_Type v_SS_Config;</w:t>
            </w:r>
          </w:p>
          <w:p w14:paraId="1F5A0D0D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DRB_ToAddModList v_DRB_ToAddModList;</w:t>
            </w:r>
          </w:p>
          <w:p w14:paraId="5CB3657E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RadioBearerList_Type v_DrbConfigList;</w:t>
            </w:r>
          </w:p>
          <w:p w14:paraId="69496E55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EUTRA38_DRBInfoList_Type v_ExistingDRBs;</w:t>
            </w:r>
          </w:p>
          <w:p w14:paraId="411AB1BC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v_NewDRBId;</w:t>
            </w:r>
          </w:p>
          <w:p w14:paraId="382140A1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PDCP_Config v_PDCP_Config := p_PDCP_Config;</w:t>
            </w:r>
          </w:p>
          <w:p w14:paraId="6EB93754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528C7F5C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CarrierFreqEUTRA v_CarrierFreqEUTRA := omit;</w:t>
            </w:r>
          </w:p>
          <w:p w14:paraId="72FED159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CarrierFreqEUTRA_v9e0 v_CarrierFreqEUTRA_v9e0 := omit;</w:t>
            </w:r>
          </w:p>
          <w:p w14:paraId="34B236DF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RRCConnectionReconfiguration_v1310_IEs v_RRCConnectionReconfiguration_v1310_IEs := cs_RRCConnectionReconfiguration_v1310_IEs (cs_RRCConnectionReconfiguration_v1430_IEs (-,</w:t>
            </w:r>
          </w:p>
          <w:p w14:paraId="33EFE673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                   p_V1510_IEs));</w:t>
            </w:r>
          </w:p>
          <w:p w14:paraId="156890AA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v_RRCConnectionReconfiguration_v890_IEs := cs_RRCConnectionReconfiguration_v890_IEs(cs_RRCConnectionReconfiguration_v920_IEs(-, -,</w:t>
            </w:r>
          </w:p>
          <w:p w14:paraId="678276CA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cs_RRCConnectionReconfiguration_v1020_IEs (-, -,</w:t>
            </w:r>
          </w:p>
          <w:p w14:paraId="13140398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cs_RRCConnectionReconfiguration_v1130_IEs (-,</w:t>
            </w:r>
          </w:p>
          <w:p w14:paraId="01DA9A64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cs_RRCConnectionReconfiguration_v1250_IEs (-, -, -, v_RRCConnectionReconfiguration_v1310_IEs)))));</w:t>
            </w:r>
          </w:p>
          <w:p w14:paraId="3A619C56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</w:t>
            </w:r>
          </w:p>
          <w:p w14:paraId="4DB756F3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if (p_Frequency_IE.UL_DL_Earfcn.dl_CarrierFreq_r9 &lt;= maxEARFCN) { //Band &lt; 64</w:t>
            </w:r>
          </w:p>
          <w:p w14:paraId="0D8F929B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v_CarrierFreqEUTRA := cs_CarrierFreqEUTRA(p_Frequency_IE.UL_DL_Earfcn.dl_CarrierFreq, p_Frequency_IE.UL_DL_Earfcn.ul_CarrierFreq);</w:t>
            </w:r>
          </w:p>
          <w:p w14:paraId="57F7EE1E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76DC5F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if (p_Frequency_IE.UL_DL_Earfcn.dl_CarrierFreq_r9 &gt;= maxEARFCN) { //Band &gt; 64</w:t>
            </w:r>
          </w:p>
          <w:p w14:paraId="33F122CC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v_CarrierFreqEUTRA_v9e0 := cs_CarrierFreqEUTRA_v9e0(p_Frequency_IE.UL_DL_Earfcn.dl_CarrierFreq_r9, p_Frequency_IE.UL_DL_Earfcn.ul_CarrierFreq_r9);</w:t>
            </w:r>
          </w:p>
          <w:p w14:paraId="44D0B05E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50AF233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FFA3F27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if (p_UserPlaneIntegrity) {  // @sic R5-235381 sic@</w:t>
            </w:r>
          </w:p>
          <w:p w14:paraId="1E55B6F4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v_PDCP_Config := omit;</w:t>
            </w:r>
          </w:p>
          <w:p w14:paraId="595864D0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F2065EA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for (i:=0;  i &lt; lengthof(v_PduSessionInfoList); i :=i+1) { // @sic R5-204399, R5s201390 sic@</w:t>
            </w:r>
          </w:p>
          <w:p w14:paraId="08F2A07F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v_NewDRBId := (v_PduSessionInfoList[i].EPS_Bearer - 4);</w:t>
            </w:r>
          </w:p>
          <w:p w14:paraId="5F03DD7C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v_SS_Config := cs_OneDRB_ConfigAM(v_NewDRBId);</w:t>
            </w:r>
          </w:p>
          <w:p w14:paraId="3254C47A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if (p_UserPlaneIntegrity) {  // @sic R5-235381 sic@</w:t>
            </w:r>
          </w:p>
          <w:p w14:paraId="79023B68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v_SS_Config := cs_RadioBearer_Reconfig_DRBonEUTRAwithUPIP(v_NewDRBId);</w:t>
            </w:r>
          </w:p>
          <w:p w14:paraId="65AE02BC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FABCD2C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v_DrbConfigList[i] := v_SS_Config;</w:t>
            </w:r>
          </w:p>
          <w:p w14:paraId="5CEAF9E2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v_DRB_ToAddModList[i] := cds_508_DRB_ToAddMod_Common(v_NewDRBId,   // @sic R5-235381 sic@</w:t>
            </w:r>
          </w:p>
          <w:p w14:paraId="3D813855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v_PDCP_Config,</w:t>
            </w:r>
          </w:p>
          <w:p w14:paraId="215AD791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cs_508_RLC_Config_DRB_AM,</w:t>
            </w:r>
          </w:p>
          <w:p w14:paraId="350CA27A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cs_508_LogicalChannelConfig_DRB_AM);</w:t>
            </w:r>
          </w:p>
          <w:p w14:paraId="40C20321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v_ExistingDRBs[i] := cs_DRB_Info (v_NewDRBId, (v_NewDRBId+4), false, v_SS_Config, v_DRB_ToAddModList[i], f_GetMultiPdnTypeFromIndex(v_PduSessionInfoList[i].PdnIndex));  // @sic R5s210305 sic@</w:t>
            </w:r>
          </w:p>
          <w:p w14:paraId="6DFED689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f_EUTRA_MobileInfo_SetEPS_BearerContext(int2hex(v_PduSessionInfoList[i].EPS_Bearer, 1),v_PduSessionInfoList[i]); // @sic R5s210414 sic@</w:t>
            </w:r>
          </w:p>
          <w:p w14:paraId="647945E5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B7B5369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// now store the full list</w:t>
            </w:r>
          </w:p>
          <w:p w14:paraId="653BA83A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f_EUTRA38_MobileInfo_SetDRBInfoList (valueof(v_ExistingDRBs));</w:t>
            </w:r>
          </w:p>
          <w:p w14:paraId="3CB1A50B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// and configure DRBs</w:t>
            </w:r>
          </w:p>
          <w:p w14:paraId="06156706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f_EUTRA_SS_CommonRadioBearerConfig(p_CellId, valueof(v_DrbConfigList));</w:t>
            </w:r>
          </w:p>
          <w:p w14:paraId="7E1E045A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99F338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r w:rsidRPr="007A1D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f_EUTRA_FrequencyBandIsFDD(px_ePrimaryFrequencyBand)</w:t>
            </w: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>)   {            // Bands below 33 are reserved for FDD @sic R5s160134 sic@</w:t>
            </w:r>
          </w:p>
          <w:p w14:paraId="0D14955F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v_Bitstring := encvalue(cs_RRCConnectionReconfiguration_HOToEUTRAFrom5G(v_CarrierFreqEUTRA,</w:t>
            </w:r>
          </w:p>
          <w:p w14:paraId="69B311CF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p_DL_ChBandwidth,</w:t>
            </w:r>
          </w:p>
          <w:p w14:paraId="15BF2A2A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p_UL_ChBandwidth,</w:t>
            </w:r>
          </w:p>
          <w:p w14:paraId="61C13950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p_PhysCellId,</w:t>
            </w:r>
          </w:p>
          <w:p w14:paraId="4CC0AAC6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tsc_RRC_TI_Def,</w:t>
            </w:r>
          </w:p>
          <w:p w14:paraId="1664394F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   cs_PRACH_Config_Def(cs_508_PRACH_ConfigSIB_FDD(v_ChannelBandwidthDependency.Prach_FrequencyOffset,</w:t>
            </w:r>
          </w:p>
          <w:p w14:paraId="1DF75B33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p_RootSequenceIndex)),</w:t>
            </w:r>
          </w:p>
          <w:p w14:paraId="357282A7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v_ChannelBandwidthDependency.Pusch_HoppingOffset,</w:t>
            </w:r>
          </w:p>
          <w:p w14:paraId="050B1351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cs_508_SoundingRS_UL_ConfigCommon_FDD(v_ChannelBandwidthDependency.SrsBandwidthConfiguration),</w:t>
            </w:r>
          </w:p>
          <w:p w14:paraId="14F0CB51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omit,</w:t>
            </w:r>
          </w:p>
          <w:p w14:paraId="74B4A170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cs_CQI_ReportingPeriodic_FDD,</w:t>
            </w:r>
          </w:p>
          <w:p w14:paraId="50A23CAC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cs_508_PUCCH_ConfigDedicated_Default_FDD,   // @sic R5-123630 sic@</w:t>
            </w:r>
          </w:p>
          <w:p w14:paraId="7AFE7D67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v_ChannelBandwidthDependency.sr_PUCCH_ResourceIndex, // @sic R5-123630 sic@</w:t>
            </w:r>
          </w:p>
          <w:p w14:paraId="101DE057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30,   // @sic R5-123630 sic@</w:t>
            </w:r>
          </w:p>
          <w:p w14:paraId="65343043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v_ChannelBandwidthDependency.N_RB_CQI, // @sic R5-123712 sic@</w:t>
            </w:r>
          </w:p>
          <w:p w14:paraId="1E2C5F32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v_DRB_ToAddModList, // @sic R5-152145 sic@</w:t>
            </w:r>
          </w:p>
          <w:p w14:paraId="274CC760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v_CarrierFreqEUTRA_v9e0,</w:t>
            </w:r>
          </w:p>
          <w:p w14:paraId="478968EB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v_RRCConnectionReconfiguration_v890_IEs));</w:t>
            </w:r>
          </w:p>
          <w:p w14:paraId="7D8ADE4D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37F357E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v_Bitstring := encvalue(cs_RRCConnectionReconfiguration_HOToEUTRAFrom5G(v_CarrierFreqEUTRA,</w:t>
            </w:r>
          </w:p>
          <w:p w14:paraId="523416FD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p_DL_ChBandwidth,</w:t>
            </w:r>
          </w:p>
          <w:p w14:paraId="3362B72F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omit,</w:t>
            </w:r>
          </w:p>
          <w:p w14:paraId="6D1A66A8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p_PhysCellId,</w:t>
            </w:r>
          </w:p>
          <w:p w14:paraId="28E11A0B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tsc_RRC_TI_Def,</w:t>
            </w:r>
          </w:p>
          <w:p w14:paraId="5EB0D7C2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cs_PRACH_Config_Def(cs_508_PRACH_ConfigSIB_TDD(v_ChannelBandwidthDependency.Prach_FrequencyOffset,</w:t>
            </w:r>
          </w:p>
          <w:p w14:paraId="41521D6B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p_RootSequenceIndex)),</w:t>
            </w:r>
          </w:p>
          <w:p w14:paraId="063F79F3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v_ChannelBandwidthDependency.Pusch_HoppingOffset,</w:t>
            </w:r>
          </w:p>
          <w:p w14:paraId="4C361E37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cs_508_SoundingRS_UL_ConfigCommon_TDD(v_ChannelBandwidthDependency.SrsBandwidthConfiguration),</w:t>
            </w:r>
          </w:p>
          <w:p w14:paraId="533213FF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cs_TDD_ConfigDef(px_eTDDsubframeConfig),</w:t>
            </w:r>
          </w:p>
          <w:p w14:paraId="43360CAE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cds_CQI_ReportingPeriodic_TDD,</w:t>
            </w:r>
          </w:p>
          <w:p w14:paraId="0B915065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cds_508_PUCCH_ConfigDedicated_Default_TDD,   // @sic R5-123630 sic@</w:t>
            </w:r>
          </w:p>
          <w:p w14:paraId="60C5FCB8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   v_ChannelBandwidthDependency.sr_PUCCH_ResourceIndex, // @sic R5-123630 sic@</w:t>
            </w:r>
          </w:p>
          <w:p w14:paraId="267D0A5E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27,    // @sic R5-123630 sic@</w:t>
            </w:r>
          </w:p>
          <w:p w14:paraId="260384BA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v_ChannelBandwidthDependency.N_RB_CQI, // @sic R5-123712 sic@</w:t>
            </w:r>
          </w:p>
          <w:p w14:paraId="70079F78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v_DRB_ToAddModList, // @sic R5-152145 sic@</w:t>
            </w:r>
          </w:p>
          <w:p w14:paraId="6F7DBEDE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v_CarrierFreqEUTRA_v9e0,</w:t>
            </w:r>
          </w:p>
          <w:p w14:paraId="461049A7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v_RRCConnectionReconfiguration_v890_IEs));</w:t>
            </w:r>
          </w:p>
          <w:p w14:paraId="79E66102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2485A9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2868A8" w14:textId="77777777"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return bit2oct(f_OctetAlignedBitString(v_Bitstring));  // NOTE: bit2oct would add additional bits at the beginning (MSB) whereas here it has be added at the end (LSB)</w:t>
            </w:r>
          </w:p>
          <w:p w14:paraId="3343BAB7" w14:textId="77777777" w:rsidR="00A361CA" w:rsidRPr="00A361CA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930585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4EBB3769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5EAFE32" w14:textId="77777777" w:rsidTr="006D398B">
        <w:tc>
          <w:tcPr>
            <w:tcW w:w="13575" w:type="dxa"/>
          </w:tcPr>
          <w:p w14:paraId="7F499D91" w14:textId="77777777" w:rsidR="003A2E5D" w:rsidRDefault="00716192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1619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 xml:space="preserve">import from </w:t>
            </w:r>
            <w:proofErr w:type="spellStart"/>
            <w:r w:rsidRPr="0071619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ENDC_CommonFrequencyFunctions</w:t>
            </w:r>
            <w:proofErr w:type="spellEnd"/>
            <w:r w:rsidRPr="0071619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 xml:space="preserve"> 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all;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</w:p>
          <w:p w14:paraId="462ECF7E" w14:textId="77777777" w:rsidR="00716192" w:rsidRDefault="00716192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0CDAEC85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function f_Encode_RRCConnectionReconfiguration_HO5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GToEUTRA(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EUTRA_CellId_Type p_CellId,</w:t>
            </w:r>
          </w:p>
          <w:p w14:paraId="45B05254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Frequency_IE_Type p_Frequency_IE,</w:t>
            </w:r>
          </w:p>
          <w:p w14:paraId="18533A35" w14:textId="77777777" w:rsidR="00716192" w:rsidRPr="006D398B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r w:rsidRPr="006D398B">
              <w:rPr>
                <w:rFonts w:ascii="Courier New" w:hAnsi="Courier New" w:cs="Courier New"/>
                <w:color w:val="000000"/>
                <w:lang w:val="de-DE" w:eastAsia="de-DE"/>
              </w:rPr>
              <w:t>Dl_Bandwidth_Type p_DL_ChBandwidth,</w:t>
            </w:r>
          </w:p>
          <w:p w14:paraId="4BECC6FD" w14:textId="77777777" w:rsidR="00716192" w:rsidRPr="006D398B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D39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Ul_Bandwidth_Type p_UL_ChBandwidth,</w:t>
            </w:r>
          </w:p>
          <w:p w14:paraId="559AB98A" w14:textId="77777777" w:rsidR="00716192" w:rsidRPr="006D398B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D39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integer p_PhysCellId,</w:t>
            </w:r>
          </w:p>
          <w:p w14:paraId="2BCCD6F9" w14:textId="77777777" w:rsidR="00716192" w:rsidRPr="006D398B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D39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integer p_RootSequenceIndex,</w:t>
            </w:r>
          </w:p>
          <w:p w14:paraId="6C5FE140" w14:textId="77777777" w:rsidR="00716192" w:rsidRPr="006D398B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D39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template (value) RRCConnectionReconfiguration_v1510_IEs p_V1510_IEs := cs_RRCConnectionReconfiguration_v1510_IEs (omit, -, -, -,</w:t>
            </w:r>
          </w:p>
          <w:p w14:paraId="35514970" w14:textId="77777777" w:rsidR="00716192" w:rsidRPr="006D398B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D39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                                                         cs_RRCConnectionReconfiguration_v1530_IEs (cs_SecurityConfigHO_From5GToEPC())),</w:t>
            </w:r>
          </w:p>
          <w:p w14:paraId="0A7B2AD4" w14:textId="77777777" w:rsidR="00716192" w:rsidRPr="006D398B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D39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template (omit) PDCP_Config p_PDCP_Config := cs_508_PDCP_Config_DRB_AM,</w:t>
            </w:r>
          </w:p>
          <w:p w14:paraId="3226B207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</w:t>
            </w:r>
            <w:proofErr w:type="spell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UserPlaneIntegrity</w:t>
            </w:r>
            <w:proofErr w:type="spell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false) runs on EUTRA_Multi5GS_PTC return octetstring</w:t>
            </w:r>
          </w:p>
          <w:p w14:paraId="11887410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AD94229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Bitstring;</w:t>
            </w:r>
            <w:proofErr w:type="gramEnd"/>
          </w:p>
          <w:p w14:paraId="3BCBE926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ChannelBandwidthDependency_Type v_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ChannelBandwidthDependency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f_EUTRA_BandDependentParam(p_DL_ChBandwidth,</w:t>
            </w:r>
          </w:p>
          <w:p w14:paraId="18BC30DF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p_UL_ChBandwidth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6AB9B3B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EUTRA_NR_PduSessionInfoList_Type v_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PduSessionInfoList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f_EUTRA38_WaitForPDUSessionInfoList(p_CellId); // @sic R5s210149 sic@</w:t>
            </w:r>
          </w:p>
          <w:p w14:paraId="006ECD1A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RadioBearer_Type v_SS_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Config;</w:t>
            </w:r>
            <w:proofErr w:type="gramEnd"/>
          </w:p>
          <w:p w14:paraId="35BF076F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DRB_ToAddModList v_DRB_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ToAddModList;</w:t>
            </w:r>
            <w:proofErr w:type="gramEnd"/>
          </w:p>
          <w:p w14:paraId="7C8CEE82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RadioBearerList_Type v_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DrbConfigList;</w:t>
            </w:r>
            <w:proofErr w:type="gramEnd"/>
          </w:p>
          <w:p w14:paraId="45A6FDF1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EUTRA38_DRBInfoList_Type v_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ExistingDRBs;</w:t>
            </w:r>
            <w:proofErr w:type="gramEnd"/>
          </w:p>
          <w:p w14:paraId="3268E530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NewDRBId;</w:t>
            </w:r>
            <w:proofErr w:type="gramEnd"/>
          </w:p>
          <w:p w14:paraId="7D2D25B8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PDCP_Config v_PDCP_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p_PDCP_Config;</w:t>
            </w:r>
          </w:p>
          <w:p w14:paraId="480D0864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i;</w:t>
            </w:r>
            <w:proofErr w:type="gramEnd"/>
          </w:p>
          <w:p w14:paraId="3707CA9B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CarrierFreqEUTRA v_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CarrierFreqEUTRA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40F473D3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CarrierFreqEUTRA_v9e0 v_CarrierFreqEUTRA_v9e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0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7D0C457B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RRCConnectionReconfiguration_v1310_IEs v_RRCConnectionReconfiguration_v1310_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IEs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cs_RRCConnectionReconfiguration_v1310_IEs (cs_RRCConnectionReconfiguration_v1430_IEs (-,</w:t>
            </w:r>
          </w:p>
          <w:p w14:paraId="5AD28C19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                   p_V1510_IEs)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A558435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IEs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cs_RRCConnectionReconfiguration_v890_IEs(cs_RRCConnectionReconfiguration_v920_IEs(-, -,</w:t>
            </w:r>
          </w:p>
          <w:p w14:paraId="1DBDB907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cs_RRCConnectionReconfiguration_v1020_IEs (-, -,</w:t>
            </w:r>
          </w:p>
          <w:p w14:paraId="126FF7DE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cs_RRCConnectionReconfiguration_v1130_IEs (-,</w:t>
            </w:r>
          </w:p>
          <w:p w14:paraId="6C84CD92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cs_RRCConnectionReconfiguration_v1250_IEs (-, -, -, v_RRCConnectionReconfiguration_v1310_IEs))))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DCF56A5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</w:t>
            </w:r>
          </w:p>
          <w:p w14:paraId="563BD47A" w14:textId="77777777" w:rsidR="00716192" w:rsidRPr="00716192" w:rsidRDefault="00DD1EF1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716192" w:rsidRPr="00DD1E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boolean v_</w:t>
            </w:r>
            <w:proofErr w:type="gramStart"/>
            <w:r w:rsidR="00716192" w:rsidRPr="00DD1E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IsFDD :</w:t>
            </w:r>
            <w:proofErr w:type="gramEnd"/>
            <w:r w:rsidR="00716192" w:rsidRPr="00DD1E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</w:p>
          <w:p w14:paraId="505332AC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if (p_Frequency_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IE.UL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_DL_Earfcn.dl_CarrierFreq_r9 &lt;= maxEARFCN) { //Band &lt; 64</w:t>
            </w:r>
          </w:p>
          <w:p w14:paraId="22CBCEF9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CarrierFreqEUTRA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cs_CarrierFreqEUTRA(p_Frequency_IE.UL_DL_Earfcn.dl_CarrierFreq, p_Frequency_IE.UL_DL_Earfcn.ul_CarrierFreq);</w:t>
            </w:r>
          </w:p>
          <w:p w14:paraId="7FCFDBCD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4305443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if (p_Frequency_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IE.UL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_DL_Earfcn.dl_CarrierFreq_r9 &gt;= maxEARFCN) { //Band &gt; 64</w:t>
            </w:r>
          </w:p>
          <w:p w14:paraId="2D1D73DF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v_CarrierFreqEUTRA_v9e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0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cs_CarrierFreqEUTRA_v9e0(p_Frequency_IE.UL_DL_Earfcn.dl_CarrierFreq_r9, p_Frequency_IE.UL_DL_Earfcn.ul_CarrierFreq_r9);</w:t>
            </w:r>
          </w:p>
          <w:p w14:paraId="5DF2EA35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B0FD5EF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8F1421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if (p_UserPlaneIntegrity) 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/ @sic R5-235381 sic@</w:t>
            </w:r>
          </w:p>
          <w:p w14:paraId="41041BD1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v_PDCP_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55ABF4FF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0E2ACD5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i:=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0;  i &lt; lengthof(v_PduSessionInfoList); i :=i+1) { // @sic R5-204399, R5s201390 sic@</w:t>
            </w:r>
          </w:p>
          <w:p w14:paraId="530D4B2F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NewDRBId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(v_PduSessionInfoList[i].EPS_Bearer - 4);</w:t>
            </w:r>
          </w:p>
          <w:p w14:paraId="400A21D1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v_SS_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cs_OneDRB_ConfigAM(v_NewDRBId);</w:t>
            </w:r>
          </w:p>
          <w:p w14:paraId="5FC01D4D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if (p_UserPlaneIntegrity) 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/ @sic R5-235381 sic@</w:t>
            </w:r>
          </w:p>
          <w:p w14:paraId="6830ECA9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v_SS_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cs_RadioBearer_Reconfig_DRBonEUTRAwithUPIP(v_NewDRBId);</w:t>
            </w:r>
          </w:p>
          <w:p w14:paraId="37F3F97E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5B73868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v_DrbConfigList[i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v_SS_Config;</w:t>
            </w:r>
          </w:p>
          <w:p w14:paraId="00FBBB43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v_DRB_ToAddModList[i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cds_508_DRB_ToAddMod_Common(v_NewDRBId,   // @sic R5-235381 sic@</w:t>
            </w:r>
          </w:p>
          <w:p w14:paraId="544BA5C5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v_PDCP_Config,</w:t>
            </w:r>
          </w:p>
          <w:p w14:paraId="75236BC1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cs_508_RLC_Config_DRB_AM,</w:t>
            </w:r>
          </w:p>
          <w:p w14:paraId="6AE9B3B6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cs_508_LogicalChannelConfig_DRB_AM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2A03CD6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v_ExistingDRBs[i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cs_DRB_Info (v_NewDRBId, (v_NewDRBId+4), false, v_SS_Config, v_DRB_ToAddModList[i], f_GetMultiPdnTypeFromIndex(v_PduSessionInfoList[i].PdnIndex));  // @sic R5s210305 sic@</w:t>
            </w:r>
          </w:p>
          <w:p w14:paraId="784AB0FC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f_EUTRA_MobileInfo_SetEPS_BearerContext(int2hex(v_PduSessionInfoList[i].EPS_Bearer, 1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),v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_PduSessionInfoList[i]); // @sic R5s210414 sic@</w:t>
            </w:r>
          </w:p>
          <w:p w14:paraId="6474AC2E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AFE4BA2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// now store the full list</w:t>
            </w:r>
          </w:p>
          <w:p w14:paraId="38A86769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f_EUTRA38_MobileInfo_SetDRBInfoList (valueof(v_ExistingDRBs)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F93EDCE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// and configure DRBs</w:t>
            </w:r>
          </w:p>
          <w:p w14:paraId="5916B653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f_EUTRA_SS_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CommonRadioBearerConfig(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p_CellId, valueof(v_DrbConfigList));</w:t>
            </w:r>
          </w:p>
          <w:p w14:paraId="575D7AB9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39EC9D" w14:textId="77777777" w:rsidR="00716192" w:rsidRPr="00716192" w:rsidRDefault="00A05E34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716192"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for 8.1.4.2.1.2</w:t>
            </w:r>
          </w:p>
          <w:p w14:paraId="213721F9" w14:textId="77777777" w:rsidR="00716192" w:rsidRPr="00A05E34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if(testcasename</w:t>
            </w:r>
            <w:proofErr w:type="gramStart"/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()=</w:t>
            </w:r>
            <w:proofErr w:type="gramEnd"/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="TC_8_1_4_2_1_2_NR5GC"){</w:t>
            </w:r>
          </w:p>
          <w:p w14:paraId="5B1F0640" w14:textId="77777777" w:rsidR="00716192" w:rsidRPr="00A05E34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v_</w:t>
            </w:r>
            <w:proofErr w:type="gramStart"/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IsFDD:=</w:t>
            </w:r>
            <w:proofErr w:type="gramEnd"/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f_EUTRA_FrequencyBandIsFDD(f_ENDC_GetEUTRA_Band(px_ENDC_BandCombination));</w:t>
            </w:r>
          </w:p>
          <w:p w14:paraId="503FB950" w14:textId="77777777" w:rsidR="00716192" w:rsidRPr="00A05E34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proofErr w:type="gramStart"/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}else</w:t>
            </w:r>
            <w:proofErr w:type="gramEnd"/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</w:t>
            </w:r>
          </w:p>
          <w:p w14:paraId="37B519C4" w14:textId="77777777" w:rsidR="00716192" w:rsidRPr="00A05E34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</w:t>
            </w:r>
            <w:proofErr w:type="gramStart"/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IsFDD :</w:t>
            </w:r>
            <w:proofErr w:type="gramEnd"/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f_EUTRA_FrequencyBandIsFDD(px_ePrimaryFrequencyBand);</w:t>
            </w:r>
          </w:p>
          <w:p w14:paraId="39AA36AA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}</w:t>
            </w:r>
          </w:p>
          <w:p w14:paraId="51FFF604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8DE49F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r w:rsidRPr="0060740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60740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IsFDD</w:t>
            </w: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)   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</w:p>
          <w:p w14:paraId="55889A8D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v_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Bitstring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encvalue(cs_RRCConnectionReconfiguration_HOToEUTRAFrom5G(v_CarrierFreqEUTRA,</w:t>
            </w:r>
          </w:p>
          <w:p w14:paraId="749DF78C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p_DL_ChBandwidth,</w:t>
            </w:r>
          </w:p>
          <w:p w14:paraId="6B2EBE60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p_UL_ChBandwidth,</w:t>
            </w:r>
          </w:p>
          <w:p w14:paraId="7B4A6747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p_PhysCellId,</w:t>
            </w:r>
          </w:p>
          <w:p w14:paraId="7068F91D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tsc_RRC_TI_Def,</w:t>
            </w:r>
          </w:p>
          <w:p w14:paraId="0629C427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cs_PRACH_Config_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cs_508_PRACH_ConfigSIB_FDD(v_ChannelBandwidthDependency.Prach_FrequencyOffset,</w:t>
            </w:r>
          </w:p>
          <w:p w14:paraId="0B56ADF7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p_RootSequenceIndex)),</w:t>
            </w:r>
          </w:p>
          <w:p w14:paraId="175C8D23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v_ChannelBandwidthDependency.Pusch_HoppingOffset,</w:t>
            </w:r>
          </w:p>
          <w:p w14:paraId="549F383A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cs_508_SoundingRS_UL_ConfigCommon_FDD(v_ChannelBandwidthDependency.SrsBandwidthConfiguration),</w:t>
            </w:r>
          </w:p>
          <w:p w14:paraId="7B3CF1F7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omit,</w:t>
            </w:r>
          </w:p>
          <w:p w14:paraId="6C1B9C52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cs_CQI_ReportingPeriodic_FDD,</w:t>
            </w:r>
          </w:p>
          <w:p w14:paraId="7A48DEE9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cs_508_PUCCH_ConfigDedicated_Default_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FDD,   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// @sic R5-123630 sic@</w:t>
            </w:r>
          </w:p>
          <w:p w14:paraId="589C8ADA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v_ChannelBandwidthDependency.sr_PUCCH_ResourceIndex, // @sic R5-123630 sic@</w:t>
            </w:r>
          </w:p>
          <w:p w14:paraId="0887B0EE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30,   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// @sic R5-123630 sic@</w:t>
            </w:r>
          </w:p>
          <w:p w14:paraId="589B44DF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   v_ChannelBandwidthDependency.N_RB_CQI, // @sic R5-123712 sic@</w:t>
            </w:r>
          </w:p>
          <w:p w14:paraId="57ADF182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v_DRB_ToAddModList, // @sic R5-152145 sic@</w:t>
            </w:r>
          </w:p>
          <w:p w14:paraId="4716E18A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v_CarrierFreqEUTRA_v9e0,</w:t>
            </w:r>
          </w:p>
          <w:p w14:paraId="53D758C1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v_RRCConnectionReconfiguration_v890_IEs)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774B3FE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329BC84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Bitstring :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= encvalue(cs_RRCConnectionReconfiguration_HOToEUTRAFrom5G(v_CarrierFreqEUTRA,</w:t>
            </w:r>
          </w:p>
          <w:p w14:paraId="1331D1FF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p_DL_ChBandwidth,</w:t>
            </w:r>
          </w:p>
          <w:p w14:paraId="7951E665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omit,</w:t>
            </w:r>
          </w:p>
          <w:p w14:paraId="5600AAD3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p_PhysCellId,</w:t>
            </w:r>
          </w:p>
          <w:p w14:paraId="72A63D7C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tsc_RRC_TI_Def,</w:t>
            </w:r>
          </w:p>
          <w:p w14:paraId="6E91C045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cs_PRACH_Config_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cs_508_PRACH_ConfigSIB_TDD(v_ChannelBandwidthDependency.Prach_FrequencyOffset,</w:t>
            </w:r>
          </w:p>
          <w:p w14:paraId="688A0B94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p_RootSequenceIndex)),</w:t>
            </w:r>
          </w:p>
          <w:p w14:paraId="12EB17FE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v_ChannelBandwidthDependency.Pusch_HoppingOffset,</w:t>
            </w:r>
          </w:p>
          <w:p w14:paraId="60041BFA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cs_508_SoundingRS_UL_ConfigCommon_TDD(v_ChannelBandwidthDependency.SrsBandwidthConfiguration),</w:t>
            </w:r>
          </w:p>
          <w:p w14:paraId="18B22236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cs_TDD_ConfigDef(px_eTDDsubframeConfig),</w:t>
            </w:r>
          </w:p>
          <w:p w14:paraId="04D723AC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cds_CQI_ReportingPeriodic_TDD,</w:t>
            </w:r>
          </w:p>
          <w:p w14:paraId="4C803DD9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cds_508_PUCCH_ConfigDedicated_Default_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TDD,   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// @sic R5-123630 sic@</w:t>
            </w:r>
          </w:p>
          <w:p w14:paraId="6ED188CB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v_ChannelBandwidthDependency.sr_PUCCH_ResourceIndex, // @sic R5-123630 sic@</w:t>
            </w:r>
          </w:p>
          <w:p w14:paraId="7779C137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27,   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// @sic R5-123630 sic@</w:t>
            </w:r>
          </w:p>
          <w:p w14:paraId="14F6435C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v_ChannelBandwidthDependency.N_RB_CQI, // @sic R5-123712 sic@</w:t>
            </w:r>
          </w:p>
          <w:p w14:paraId="4682D4F2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v_DRB_ToAddModList, // @sic R5-152145 sic@</w:t>
            </w:r>
          </w:p>
          <w:p w14:paraId="24302E6B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v_CarrierFreqEUTRA_v9e0,</w:t>
            </w:r>
          </w:p>
          <w:p w14:paraId="677184ED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v_RRCConnectionReconfiguration_v890_IEs)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90571EF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0F09EA3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A02B1A1" w14:textId="77777777"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return bit2oct(f_OctetAlignedBitString(v_Bitstring)</w:t>
            </w:r>
            <w:proofErr w:type="gramStart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/ NOTE: bit2oct would add additional bits at the beginning (MSB) whereas here it has be added at the end (LSB)</w:t>
            </w:r>
          </w:p>
          <w:p w14:paraId="05D265EF" w14:textId="77777777" w:rsidR="002F79CF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72E447B1" w14:textId="77777777" w:rsidR="006D398B" w:rsidRDefault="006D398B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651BDE" w14:textId="77777777" w:rsidR="006D398B" w:rsidRPr="00F212AA" w:rsidRDefault="006D398B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0326A965" w14:textId="77777777" w:rsidR="001C6BC1" w:rsidRDefault="001C6BC1" w:rsidP="006D398B">
      <w:pPr>
        <w:rPr>
          <w:lang w:eastAsia="en-GB"/>
        </w:rPr>
      </w:pPr>
    </w:p>
    <w:p w14:paraId="169F505A" w14:textId="189D6ACE" w:rsidR="006D398B" w:rsidRPr="0004750C" w:rsidRDefault="006D398B" w:rsidP="006D398B">
      <w:pPr>
        <w:rPr>
          <w:b/>
          <w:bCs/>
          <w:lang w:eastAsia="en-GB"/>
        </w:rPr>
      </w:pPr>
      <w:r w:rsidRPr="0004750C">
        <w:rPr>
          <w:b/>
          <w:bCs/>
          <w:lang w:eastAsia="en-GB"/>
        </w:rPr>
        <w:t>MCC160 p</w:t>
      </w:r>
      <w:r w:rsidR="0004750C">
        <w:rPr>
          <w:b/>
          <w:bCs/>
          <w:lang w:eastAsia="en-GB"/>
        </w:rPr>
        <w:t>ro</w:t>
      </w:r>
      <w:r w:rsidRPr="0004750C">
        <w:rPr>
          <w:b/>
          <w:bCs/>
          <w:lang w:eastAsia="en-GB"/>
        </w:rPr>
        <w:t xml:space="preserve">posed </w:t>
      </w:r>
      <w:proofErr w:type="gramStart"/>
      <w:r w:rsidRPr="0004750C">
        <w:rPr>
          <w:b/>
          <w:bCs/>
          <w:lang w:eastAsia="en-GB"/>
        </w:rPr>
        <w:t>implementation</w:t>
      </w:r>
      <w:proofErr w:type="gramEnd"/>
    </w:p>
    <w:p w14:paraId="74EEBB8D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function f_Encode_RRCConnectionReconfiguration_HO5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GToEUTRA(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EUTRA_CellId_Type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p_CellId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059E1214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Frequency_IE_Type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p_Frequency_IE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1C283480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de-DE"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</w:t>
      </w:r>
      <w:r w:rsidRPr="0004750C">
        <w:rPr>
          <w:rFonts w:ascii="Courier New" w:hAnsi="Courier New" w:cs="Courier New"/>
          <w:sz w:val="18"/>
          <w:szCs w:val="18"/>
          <w:lang w:val="de-DE" w:eastAsia="en-GB"/>
        </w:rPr>
        <w:t>Dl_Bandwidth_Type p_DL_ChBandwidth,</w:t>
      </w:r>
    </w:p>
    <w:p w14:paraId="4D72E4EC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de-DE" w:eastAsia="en-GB"/>
        </w:rPr>
      </w:pPr>
      <w:r w:rsidRPr="0004750C">
        <w:rPr>
          <w:rFonts w:ascii="Courier New" w:hAnsi="Courier New" w:cs="Courier New"/>
          <w:sz w:val="18"/>
          <w:szCs w:val="18"/>
          <w:lang w:val="de-DE" w:eastAsia="en-GB"/>
        </w:rPr>
        <w:t xml:space="preserve">                                                             Ul_Bandwidth_Type p_UL_ChBandwidth,</w:t>
      </w:r>
    </w:p>
    <w:p w14:paraId="4BC50415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de-DE" w:eastAsia="en-GB"/>
        </w:rPr>
      </w:pPr>
      <w:r w:rsidRPr="0004750C">
        <w:rPr>
          <w:rFonts w:ascii="Courier New" w:hAnsi="Courier New" w:cs="Courier New"/>
          <w:sz w:val="18"/>
          <w:szCs w:val="18"/>
          <w:lang w:val="de-DE" w:eastAsia="en-GB"/>
        </w:rPr>
        <w:t xml:space="preserve">                                                             integer p_PhysCellId,</w:t>
      </w:r>
    </w:p>
    <w:p w14:paraId="603A6501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de-DE" w:eastAsia="en-GB"/>
        </w:rPr>
      </w:pPr>
      <w:r w:rsidRPr="0004750C">
        <w:rPr>
          <w:rFonts w:ascii="Courier New" w:hAnsi="Courier New" w:cs="Courier New"/>
          <w:sz w:val="18"/>
          <w:szCs w:val="18"/>
          <w:lang w:val="de-DE" w:eastAsia="en-GB"/>
        </w:rPr>
        <w:t xml:space="preserve">                                                             integer p_RootSequenceIndex,</w:t>
      </w:r>
    </w:p>
    <w:p w14:paraId="3B41CD3A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de-DE" w:eastAsia="en-GB"/>
        </w:rPr>
      </w:pPr>
      <w:r w:rsidRPr="0004750C">
        <w:rPr>
          <w:rFonts w:ascii="Courier New" w:hAnsi="Courier New" w:cs="Courier New"/>
          <w:sz w:val="18"/>
          <w:szCs w:val="18"/>
          <w:lang w:val="de-DE" w:eastAsia="en-GB"/>
        </w:rPr>
        <w:t xml:space="preserve">                                                             template (value) RRCConnectionReconfiguration_v1510_IEs p_V1510_IEs := cs_RRCConnectionReconfiguration_v1510_IEs (omit, -, -, -, cs_RRCConnectionReconfiguration_v1530_IEs (cs_SecurityConfigHO_From5GToEPC())),</w:t>
      </w:r>
    </w:p>
    <w:p w14:paraId="666AF931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val="de-DE" w:eastAsia="en-GB"/>
        </w:rPr>
        <w:t xml:space="preserve">                                                             </w:t>
      </w: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template (omit)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PDCP_Config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p_PDCP_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Config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= cs_508_PDCP_Config_DRB_AM,</w:t>
      </w:r>
    </w:p>
    <w:p w14:paraId="30E6C5D0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boolean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UserPlaneIntegrity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= false) runs on EUTRA_Multi5GS_PTC return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octetstring</w:t>
      </w:r>
      <w:proofErr w:type="spellEnd"/>
    </w:p>
    <w:p w14:paraId="203F7D74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{</w:t>
      </w:r>
    </w:p>
    <w:p w14:paraId="3EBC8A28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var bitstring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Bitstring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;</w:t>
      </w:r>
      <w:proofErr w:type="gramEnd"/>
    </w:p>
    <w:p w14:paraId="620CF127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var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ChannelBandwidthDependency_Type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ChannelBandwidthDependency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=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f_EUTRA_BandDependentParam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p_DL_ChBandwidth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258C5018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p_UL_ChBandwidth</w:t>
      </w:r>
      <w:proofErr w:type="spellEnd"/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);</w:t>
      </w:r>
      <w:proofErr w:type="gramEnd"/>
    </w:p>
    <w:p w14:paraId="12E963EA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var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EUTRA_NR_PduSessionInfoList_Type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PduSessionInfoList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= f_EUTRA38_WaitForPDUSessionInfoList(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p_CellId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); // @sic R5s210149 sic@</w:t>
      </w:r>
    </w:p>
    <w:p w14:paraId="1EAACE85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var template (value)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RadioBearer_Type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v_SS_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Config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;</w:t>
      </w:r>
      <w:proofErr w:type="gramEnd"/>
    </w:p>
    <w:p w14:paraId="19C174DF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var template (value)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DRB_ToAddModList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v_DRB_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ToAddModList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;</w:t>
      </w:r>
      <w:proofErr w:type="gramEnd"/>
    </w:p>
    <w:p w14:paraId="2DAD5D77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var template (value)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RadioBearerList_Type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DrbConfigList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;</w:t>
      </w:r>
      <w:proofErr w:type="gramEnd"/>
    </w:p>
    <w:p w14:paraId="6EE75886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var template (value) EUTRA38_DRBInfoList_Type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ExistingDRBs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;</w:t>
      </w:r>
      <w:proofErr w:type="gramEnd"/>
    </w:p>
    <w:p w14:paraId="3C3BF2A8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var integer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NewDRBId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;</w:t>
      </w:r>
      <w:proofErr w:type="gramEnd"/>
    </w:p>
    <w:p w14:paraId="62D8F91C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var template (omit)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PDCP_Config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v_PDCP_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Config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=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p_PDCP_Config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;</w:t>
      </w:r>
    </w:p>
    <w:p w14:paraId="38D99E75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var integer </w:t>
      </w:r>
      <w:proofErr w:type="spellStart"/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i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;</w:t>
      </w:r>
      <w:proofErr w:type="gramEnd"/>
    </w:p>
    <w:p w14:paraId="0FA0CEF1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var template (omit)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CarrierFreqEUTRA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CarrierFreqEUTRA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= omit;</w:t>
      </w:r>
    </w:p>
    <w:p w14:paraId="272F9E43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var template (omit) CarrierFreqEUTRA_v9e0 v_CarrierFreqEUTRA_v9e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0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= omit;</w:t>
      </w:r>
    </w:p>
    <w:p w14:paraId="68D73858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var template (value) RRCConnectionReconfiguration_v1310_IEs v_RRCConnectionReconfiguration_v1310_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IEs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= cs_RRCConnectionReconfiguration_v1310_IEs (cs_RRCConnectionReconfiguration_v1430_IEs (-,</w:t>
      </w:r>
    </w:p>
    <w:p w14:paraId="2399772A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                                                                         p_V1510_IEs)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);</w:t>
      </w:r>
      <w:proofErr w:type="gramEnd"/>
    </w:p>
    <w:p w14:paraId="517D4F03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var template (value) RRCConnectionReconfiguration_v890_IEs v_RRCConnectionReconfiguration_v890_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IEs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= cs_RRCConnectionReconfiguration_v890_IEs(cs_RRCConnectionReconfiguration_v920_IEs(-, -,</w:t>
      </w:r>
    </w:p>
    <w:p w14:paraId="4F4D0E3D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                                         cs_RRCConnectionReconfiguration_v1020_IEs (-, -,</w:t>
      </w:r>
    </w:p>
    <w:p w14:paraId="5A28266E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                                           cs_RRCConnectionReconfiguration_v1130_IEs (-,</w:t>
      </w:r>
    </w:p>
    <w:p w14:paraId="515735DB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                                             cs_RRCConnectionReconfiguration_v1250_IEs (-, -, -, v_RRCConnectionReconfiguration_v1310_IEs))))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);</w:t>
      </w:r>
      <w:proofErr w:type="gramEnd"/>
    </w:p>
    <w:p w14:paraId="19BA01FB" w14:textId="01567623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 xml:space="preserve">var </w:t>
      </w:r>
      <w:proofErr w:type="spellStart"/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>boolean</w:t>
      </w:r>
      <w:proofErr w:type="spellEnd"/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 xml:space="preserve"> </w:t>
      </w:r>
      <w:proofErr w:type="spellStart"/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>v_</w:t>
      </w:r>
      <w:proofErr w:type="gramStart"/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>IsFDD</w:t>
      </w:r>
      <w:proofErr w:type="spellEnd"/>
      <w:r w:rsidR="00C77073">
        <w:rPr>
          <w:rFonts w:ascii="Courier New" w:hAnsi="Courier New" w:cs="Courier New"/>
          <w:sz w:val="18"/>
          <w:szCs w:val="18"/>
          <w:highlight w:val="cyan"/>
          <w:lang w:eastAsia="en-GB"/>
        </w:rPr>
        <w:t xml:space="preserve"> </w:t>
      </w:r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>:</w:t>
      </w:r>
      <w:proofErr w:type="gramEnd"/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 xml:space="preserve">= </w:t>
      </w:r>
      <w:proofErr w:type="spellStart"/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>f_EUTRA_FrequencyBandIsFDD</w:t>
      </w:r>
      <w:proofErr w:type="spellEnd"/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>(</w:t>
      </w:r>
      <w:proofErr w:type="spellStart"/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>f_EUTRA_CellInfo_GetBand</w:t>
      </w:r>
      <w:proofErr w:type="spellEnd"/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>(</w:t>
      </w:r>
      <w:proofErr w:type="spellStart"/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>p_CellId</w:t>
      </w:r>
      <w:proofErr w:type="spellEnd"/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>));  //@sic R5s240139 sic@</w:t>
      </w:r>
    </w:p>
    <w:p w14:paraId="0FEAB17C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</w:p>
    <w:p w14:paraId="39A79779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lastRenderedPageBreak/>
        <w:t xml:space="preserve">    if (p_Frequency_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IE.UL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_DL_Earfcn.dl_CarrierFreq_r9 &lt;=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maxEARFCN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) { //Band &lt; 64</w:t>
      </w:r>
    </w:p>
    <w:p w14:paraId="6D6AC3FD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CarrierFreqEUTRA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=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cs_CarrierFreqEUTRA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p_Frequency_IE.UL_DL_Earfcn.dl_CarrierFreq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,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p_Frequency_IE.UL_DL_Earfcn.ul_CarrierFreq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);</w:t>
      </w:r>
    </w:p>
    <w:p w14:paraId="33EDA23E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}</w:t>
      </w:r>
    </w:p>
    <w:p w14:paraId="3E75FC91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if (p_Frequency_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IE.UL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_DL_Earfcn.dl_CarrierFreq_r9 &gt;=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maxEARFCN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) { //Band &gt; 64</w:t>
      </w:r>
    </w:p>
    <w:p w14:paraId="4F670A8F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v_CarrierFreqEUTRA_v9e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0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= cs_CarrierFreqEUTRA_v9e0(p_Frequency_IE.UL_DL_Earfcn.dl_CarrierFreq_r9, p_Frequency_IE.UL_DL_Earfcn.ul_CarrierFreq_r9);</w:t>
      </w:r>
    </w:p>
    <w:p w14:paraId="3F0CFF85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}</w:t>
      </w:r>
    </w:p>
    <w:p w14:paraId="70B3568C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</w:p>
    <w:p w14:paraId="2B0C32C5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if 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p_UserPlaneIntegrity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) 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{  /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/ @sic R5-235381 sic@</w:t>
      </w:r>
    </w:p>
    <w:p w14:paraId="0E04776D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v_PDCP_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Config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= omit;</w:t>
      </w:r>
    </w:p>
    <w:p w14:paraId="5C664B7D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}</w:t>
      </w:r>
    </w:p>
    <w:p w14:paraId="5B6AF1C5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for (</w:t>
      </w:r>
      <w:proofErr w:type="spellStart"/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i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:=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0;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i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&lt;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lengthof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v_PduSessionInfoList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);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i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:=i+1) { // @sic R5-204399, R5s201390 sic@</w:t>
      </w:r>
    </w:p>
    <w:p w14:paraId="30C9F9F8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NewDRBId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= 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v_PduSessionInfoList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[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i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].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EPS_Bearer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- 4);</w:t>
      </w:r>
    </w:p>
    <w:p w14:paraId="4F876C0B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v_SS_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Config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=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cs_OneDRB_ConfigAM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v_NewDRBId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);</w:t>
      </w:r>
    </w:p>
    <w:p w14:paraId="1948D0BE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if 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p_UserPlaneIntegrity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) 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{  /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/ @sic R5-235381 sic@</w:t>
      </w:r>
    </w:p>
    <w:p w14:paraId="197CCE56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v_SS_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Config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=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cs_RadioBearer_Reconfig_DRBonEUTRAwithUPIP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v_NewDRBId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);</w:t>
      </w:r>
    </w:p>
    <w:p w14:paraId="64046D64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}</w:t>
      </w:r>
    </w:p>
    <w:p w14:paraId="18E57F5B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v_DrbConfigList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[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i</w:t>
      </w:r>
      <w:proofErr w:type="spellEnd"/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]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=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v_SS_Config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;</w:t>
      </w:r>
    </w:p>
    <w:p w14:paraId="37537A5C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v_DRB_ToAddModList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[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i</w:t>
      </w:r>
      <w:proofErr w:type="spellEnd"/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]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= cds_508_DRB_ToAddMod_Common(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v_NewDRBId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   // @sic R5-235381 sic@</w:t>
      </w:r>
    </w:p>
    <w:p w14:paraId="1889ED06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v_PDCP_Config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7E56AB3C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cs_508_RLC_Config_DRB_AM,</w:t>
      </w:r>
    </w:p>
    <w:p w14:paraId="5DF41581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cs_508_LogicalChannelConfig_DRB_AM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);</w:t>
      </w:r>
      <w:proofErr w:type="gramEnd"/>
    </w:p>
    <w:p w14:paraId="77E9E7AD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v_ExistingDRBs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[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i</w:t>
      </w:r>
      <w:proofErr w:type="spellEnd"/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]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=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cs_DRB_Info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v_NewDRBId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, (v_NewDRBId+4), false,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v_SS_Config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,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v_DRB_ToAddModList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[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i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],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f_GetMultiPdnTypeFromIndex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v_PduSessionInfoList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[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i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].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PdnIndex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));  // @sic R5s210305 sic@</w:t>
      </w:r>
    </w:p>
    <w:p w14:paraId="6369D4AD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f_EUTRA_MobileInfo_SetEPS_BearerContext(int2hex(v_PduSessionInfoList[i].EPS_Bearer, 1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),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_PduSessionInfoList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[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i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]); // @sic R5s210414 sic@</w:t>
      </w:r>
    </w:p>
    <w:p w14:paraId="6E10E25D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}</w:t>
      </w:r>
    </w:p>
    <w:p w14:paraId="18C8EABF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// now store the full list</w:t>
      </w:r>
    </w:p>
    <w:p w14:paraId="6EE256A8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f_EUTRA38_MobileInfo_SetDRBInfoList 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valueof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v_ExistingDRBs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)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);</w:t>
      </w:r>
      <w:proofErr w:type="gramEnd"/>
    </w:p>
    <w:p w14:paraId="7C2370DA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// and configure DRBs</w:t>
      </w:r>
    </w:p>
    <w:p w14:paraId="76AD44EB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f_EUTRA_SS_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CommonRadioBearerConfig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p_CellId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,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valueof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v_DrbConfigList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));</w:t>
      </w:r>
    </w:p>
    <w:p w14:paraId="7039D099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</w:p>
    <w:p w14:paraId="750466B4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>if (</w:t>
      </w:r>
      <w:proofErr w:type="spellStart"/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>v_</w:t>
      </w:r>
      <w:proofErr w:type="gramStart"/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>IsFDD</w:t>
      </w:r>
      <w:proofErr w:type="spellEnd"/>
      <w:r w:rsidRPr="0004750C">
        <w:rPr>
          <w:rFonts w:ascii="Courier New" w:hAnsi="Courier New" w:cs="Courier New"/>
          <w:sz w:val="18"/>
          <w:szCs w:val="18"/>
          <w:highlight w:val="cyan"/>
          <w:lang w:eastAsia="en-GB"/>
        </w:rPr>
        <w:t>)</w:t>
      </w: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{            // Bands below 33 are reserved for FDD @sic R5s160134 R5s240139 sic@</w:t>
      </w:r>
    </w:p>
    <w:p w14:paraId="44E50199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Bitstring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= encvalue(cs_RRCConnectionReconfiguration_HOToEUTRAFrom5G(v_CarrierFreqEUTRA,</w:t>
      </w:r>
    </w:p>
    <w:p w14:paraId="207B2E50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p_DL_ChBandwidth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30AC83D6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p_UL_ChBandwidth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654A7B3C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p_PhysCellId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7566AC79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tsc_RRC_TI_Def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7EF38B93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cs_PRACH_Config_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Def(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cs_508_PRACH_ConfigSIB_FDD(v_ChannelBandwidthDependency.Prach_FrequencyOffset,</w:t>
      </w:r>
    </w:p>
    <w:p w14:paraId="603E7CB6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p_RootSequenceIndex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)),</w:t>
      </w:r>
    </w:p>
    <w:p w14:paraId="58434B20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v_ChannelBandwidthDependency.Pusch_HoppingOffset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28A5F1E1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cs_508_SoundingRS_UL_ConfigCommon_FDD(v_ChannelBandwidthDependency.SrsBandwidthConfiguration),</w:t>
      </w:r>
    </w:p>
    <w:p w14:paraId="013D03C2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omit,</w:t>
      </w:r>
    </w:p>
    <w:p w14:paraId="1CC5D3BD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lastRenderedPageBreak/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cs_CQI_ReportingPeriodic_FDD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6C58BE38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cs_508_PUCCH_ConfigDedicated_Default_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FDD,   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// @sic R5-123630 sic@</w:t>
      </w:r>
    </w:p>
    <w:p w14:paraId="23865767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v_ChannelBandwidthDependency.sr_PUCCH_ResourceIndex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 // @sic R5-123630 sic@</w:t>
      </w:r>
    </w:p>
    <w:p w14:paraId="73D3DF9C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30,   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// @sic R5-123630 sic@</w:t>
      </w:r>
    </w:p>
    <w:p w14:paraId="223651AB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v_ChannelBandwidthDependency.N_RB_CQI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 // @sic R5-123712 sic@</w:t>
      </w:r>
    </w:p>
    <w:p w14:paraId="18E7D97A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v_DRB_ToAddModList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 // @sic R5-152145 sic@</w:t>
      </w:r>
    </w:p>
    <w:p w14:paraId="118ED452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v_CarrierFreqEUTRA_v9e0,</w:t>
      </w:r>
    </w:p>
    <w:p w14:paraId="2F740DB4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v_RRCConnectionReconfiguration_v890_IEs)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);</w:t>
      </w:r>
      <w:proofErr w:type="gramEnd"/>
    </w:p>
    <w:p w14:paraId="123E89E9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} else {</w:t>
      </w:r>
    </w:p>
    <w:p w14:paraId="043D691E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Bitstring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= encvalue(cs_RRCConnectionReconfiguration_HOToEUTRAFrom5G(v_CarrierFreqEUTRA,</w:t>
      </w:r>
    </w:p>
    <w:p w14:paraId="42F66396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p_DL_ChBandwidth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01575A79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omit,</w:t>
      </w:r>
    </w:p>
    <w:p w14:paraId="0F36736E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p_PhysCellId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36F70187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tsc_RRC_TI_Def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3D0270B9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cs_PRACH_Config_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Def(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cs_508_PRACH_ConfigSIB_TDD(v_ChannelBandwidthDependency.Prach_FrequencyOffset,</w:t>
      </w:r>
    </w:p>
    <w:p w14:paraId="21AB2EBE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p_RootSequenceIndex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)),</w:t>
      </w:r>
    </w:p>
    <w:p w14:paraId="3F2CF814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v_ChannelBandwidthDependency.Pusch_HoppingOffset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3B35F4ED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cs_508_SoundingRS_UL_ConfigCommon_TDD(v_ChannelBandwidthDependency.SrsBandwidthConfiguration),</w:t>
      </w:r>
    </w:p>
    <w:p w14:paraId="200203E3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cs_TDD_ConfigDef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px_eTDDsubframeConfig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),</w:t>
      </w:r>
    </w:p>
    <w:p w14:paraId="085BE280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cds_CQI_ReportingPeriodic_TDD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480D0378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cds_508_PUCCH_ConfigDedicated_Default_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TDD,   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// @sic R5-123630 sic@</w:t>
      </w:r>
    </w:p>
    <w:p w14:paraId="364AEA8F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v_ChannelBandwidthDependency.sr_PUCCH_ResourceIndex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 // @sic R5-123630 sic@</w:t>
      </w:r>
    </w:p>
    <w:p w14:paraId="7315533A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27,   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// @sic R5-123630 sic@</w:t>
      </w:r>
    </w:p>
    <w:p w14:paraId="1426CBC3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v_ChannelBandwidthDependency.N_RB_CQI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 // @sic R5-123712 sic@</w:t>
      </w:r>
    </w:p>
    <w:p w14:paraId="2F63BCB3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v_DRB_ToAddModList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, // @sic R5-152145 sic@</w:t>
      </w:r>
    </w:p>
    <w:p w14:paraId="204AF619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v_CarrierFreqEUTRA_v9e0,</w:t>
      </w:r>
    </w:p>
    <w:p w14:paraId="76CFD31A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                  v_RRCConnectionReconfiguration_v890_IEs)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);</w:t>
      </w:r>
      <w:proofErr w:type="gramEnd"/>
    </w:p>
    <w:p w14:paraId="1DE28B3A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}</w:t>
      </w:r>
    </w:p>
    <w:p w14:paraId="1703F070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</w:p>
    <w:p w14:paraId="0D2BAD4A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  return bit2oct(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f_OctetAlignedBitString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04750C">
        <w:rPr>
          <w:rFonts w:ascii="Courier New" w:hAnsi="Courier New" w:cs="Courier New"/>
          <w:sz w:val="18"/>
          <w:szCs w:val="18"/>
          <w:lang w:eastAsia="en-GB"/>
        </w:rPr>
        <w:t>v_Bitstring</w:t>
      </w:r>
      <w:proofErr w:type="spellEnd"/>
      <w:r w:rsidRPr="0004750C">
        <w:rPr>
          <w:rFonts w:ascii="Courier New" w:hAnsi="Courier New" w:cs="Courier New"/>
          <w:sz w:val="18"/>
          <w:szCs w:val="18"/>
          <w:lang w:eastAsia="en-GB"/>
        </w:rPr>
        <w:t>)</w:t>
      </w:r>
      <w:proofErr w:type="gramStart"/>
      <w:r w:rsidRPr="0004750C">
        <w:rPr>
          <w:rFonts w:ascii="Courier New" w:hAnsi="Courier New" w:cs="Courier New"/>
          <w:sz w:val="18"/>
          <w:szCs w:val="18"/>
          <w:lang w:eastAsia="en-GB"/>
        </w:rPr>
        <w:t>);  /</w:t>
      </w:r>
      <w:proofErr w:type="gramEnd"/>
      <w:r w:rsidRPr="0004750C">
        <w:rPr>
          <w:rFonts w:ascii="Courier New" w:hAnsi="Courier New" w:cs="Courier New"/>
          <w:sz w:val="18"/>
          <w:szCs w:val="18"/>
          <w:lang w:eastAsia="en-GB"/>
        </w:rPr>
        <w:t>/ NOTE: bit2oct would add additional bits at the beginning (MSB) whereas here it has be added at the end (LSB)</w:t>
      </w:r>
    </w:p>
    <w:p w14:paraId="5FA3B6FD" w14:textId="77777777" w:rsidR="0004750C" w:rsidRPr="0004750C" w:rsidRDefault="0004750C" w:rsidP="000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04750C">
        <w:rPr>
          <w:rFonts w:ascii="Courier New" w:hAnsi="Courier New" w:cs="Courier New"/>
          <w:sz w:val="18"/>
          <w:szCs w:val="18"/>
          <w:lang w:eastAsia="en-GB"/>
        </w:rPr>
        <w:t xml:space="preserve">  }</w:t>
      </w:r>
    </w:p>
    <w:p w14:paraId="05056872" w14:textId="77777777" w:rsidR="006D398B" w:rsidRDefault="006D398B" w:rsidP="006D398B">
      <w:pPr>
        <w:rPr>
          <w:lang w:eastAsia="en-GB"/>
        </w:rPr>
      </w:pPr>
    </w:p>
    <w:sectPr w:rsidR="006D398B" w:rsidSect="00FB6FA7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39830" w14:textId="77777777" w:rsidR="00FB6FA7" w:rsidRDefault="00FB6FA7">
      <w:r>
        <w:separator/>
      </w:r>
    </w:p>
  </w:endnote>
  <w:endnote w:type="continuationSeparator" w:id="0">
    <w:p w14:paraId="4A70890C" w14:textId="77777777" w:rsidR="00FB6FA7" w:rsidRDefault="00FB6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0F2B7" w14:textId="77777777" w:rsidR="00FB6FA7" w:rsidRDefault="00FB6FA7">
      <w:r>
        <w:separator/>
      </w:r>
    </w:p>
  </w:footnote>
  <w:footnote w:type="continuationSeparator" w:id="0">
    <w:p w14:paraId="59B3B1BD" w14:textId="77777777" w:rsidR="00FB6FA7" w:rsidRDefault="00FB6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64493" w14:textId="530C685E" w:rsidR="00EF270E" w:rsidRDefault="00EF270E">
    <w:r>
      <w:t xml:space="preserve">Page </w:t>
    </w:r>
    <w:r w:rsidR="002D32D0">
      <w:fldChar w:fldCharType="begin"/>
    </w:r>
    <w:r>
      <w:instrText>PAGE</w:instrText>
    </w:r>
    <w:r w:rsidR="002D32D0">
      <w:fldChar w:fldCharType="separate"/>
    </w:r>
    <w:r>
      <w:rPr>
        <w:noProof/>
      </w:rPr>
      <w:t>1</w:t>
    </w:r>
    <w:r w:rsidR="002D32D0">
      <w:rPr>
        <w:noProof/>
      </w:rPr>
      <w:fldChar w:fldCharType="end"/>
    </w:r>
    <w:r>
      <w:br/>
    </w:r>
    <w:r w:rsidR="002F2636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7057886" wp14:editId="33F82E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54256381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05788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54256381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52EC" w14:textId="64864BEB" w:rsidR="00EF270E" w:rsidRDefault="002F2636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7ED6866" wp14:editId="574A9D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74930" cy="154940"/>
              <wp:effectExtent l="0" t="0" r="0" b="0"/>
              <wp:wrapNone/>
              <wp:docPr id="4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93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7BEDDCD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ED686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5.9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47BEDDCD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2F3BE" w14:textId="5C9C4A59" w:rsidR="00EF270E" w:rsidRDefault="002F2636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9CAE1F9" wp14:editId="26DBE2E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11C2E791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CAE1F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11C2E791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4BF33" w14:textId="71C4E73B" w:rsidR="00EF270E" w:rsidRDefault="002F2636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74C1440" wp14:editId="3F566D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6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435B431F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4C144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435B431F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F5C2B" w14:textId="59AD4DFE" w:rsidR="00EF270E" w:rsidRDefault="00EF270E">
    <w:pPr>
      <w:pStyle w:val="Header"/>
      <w:tabs>
        <w:tab w:val="right" w:pos="9639"/>
      </w:tabs>
    </w:pPr>
    <w:r>
      <w:tab/>
    </w:r>
    <w:r w:rsidR="002F2636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CB1D2C3" wp14:editId="2388FF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74930" cy="154940"/>
              <wp:effectExtent l="0" t="0" r="0" b="0"/>
              <wp:wrapNone/>
              <wp:docPr id="3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93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479E498D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B1D2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5.9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479E498D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9FBB9" w14:textId="3BEB0705" w:rsidR="00EF270E" w:rsidRDefault="002F2636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CEF51E5" wp14:editId="17C00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F9C3A13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EF51E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0F9C3A13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1262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7042441">
    <w:abstractNumId w:val="20"/>
  </w:num>
  <w:num w:numId="3" w16cid:durableId="2128233986">
    <w:abstractNumId w:val="8"/>
  </w:num>
  <w:num w:numId="4" w16cid:durableId="1331832084">
    <w:abstractNumId w:val="35"/>
  </w:num>
  <w:num w:numId="5" w16cid:durableId="413666462">
    <w:abstractNumId w:val="28"/>
  </w:num>
  <w:num w:numId="6" w16cid:durableId="751312632">
    <w:abstractNumId w:val="32"/>
  </w:num>
  <w:num w:numId="7" w16cid:durableId="1981959245">
    <w:abstractNumId w:val="11"/>
  </w:num>
  <w:num w:numId="8" w16cid:durableId="1880703290">
    <w:abstractNumId w:val="33"/>
  </w:num>
  <w:num w:numId="9" w16cid:durableId="1569341032">
    <w:abstractNumId w:val="19"/>
  </w:num>
  <w:num w:numId="10" w16cid:durableId="688915346">
    <w:abstractNumId w:val="24"/>
  </w:num>
  <w:num w:numId="11" w16cid:durableId="208688189">
    <w:abstractNumId w:val="0"/>
  </w:num>
  <w:num w:numId="12" w16cid:durableId="1921792782">
    <w:abstractNumId w:val="10"/>
  </w:num>
  <w:num w:numId="13" w16cid:durableId="177163689">
    <w:abstractNumId w:val="37"/>
  </w:num>
  <w:num w:numId="14" w16cid:durableId="1822770400">
    <w:abstractNumId w:val="5"/>
  </w:num>
  <w:num w:numId="15" w16cid:durableId="638455952">
    <w:abstractNumId w:val="26"/>
  </w:num>
  <w:num w:numId="16" w16cid:durableId="1284655288">
    <w:abstractNumId w:val="23"/>
  </w:num>
  <w:num w:numId="17" w16cid:durableId="1133330717">
    <w:abstractNumId w:val="25"/>
  </w:num>
  <w:num w:numId="18" w16cid:durableId="814490468">
    <w:abstractNumId w:val="15"/>
  </w:num>
  <w:num w:numId="19" w16cid:durableId="1110973532">
    <w:abstractNumId w:val="34"/>
  </w:num>
  <w:num w:numId="20" w16cid:durableId="1329285134">
    <w:abstractNumId w:val="30"/>
  </w:num>
  <w:num w:numId="21" w16cid:durableId="892741827">
    <w:abstractNumId w:val="36"/>
  </w:num>
  <w:num w:numId="22" w16cid:durableId="1421754705">
    <w:abstractNumId w:val="27"/>
  </w:num>
  <w:num w:numId="23" w16cid:durableId="2115394751">
    <w:abstractNumId w:val="16"/>
  </w:num>
  <w:num w:numId="24" w16cid:durableId="1232228209">
    <w:abstractNumId w:val="21"/>
  </w:num>
  <w:num w:numId="25" w16cid:durableId="555816343">
    <w:abstractNumId w:val="6"/>
  </w:num>
  <w:num w:numId="26" w16cid:durableId="159392398">
    <w:abstractNumId w:val="13"/>
  </w:num>
  <w:num w:numId="27" w16cid:durableId="585964022">
    <w:abstractNumId w:val="18"/>
  </w:num>
  <w:num w:numId="28" w16cid:durableId="13239921">
    <w:abstractNumId w:val="1"/>
  </w:num>
  <w:num w:numId="29" w16cid:durableId="508908425">
    <w:abstractNumId w:val="2"/>
  </w:num>
  <w:num w:numId="30" w16cid:durableId="236592148">
    <w:abstractNumId w:val="17"/>
  </w:num>
  <w:num w:numId="31" w16cid:durableId="652487208">
    <w:abstractNumId w:val="31"/>
  </w:num>
  <w:num w:numId="32" w16cid:durableId="1396925847">
    <w:abstractNumId w:val="4"/>
  </w:num>
  <w:num w:numId="33" w16cid:durableId="2046707244">
    <w:abstractNumId w:val="9"/>
  </w:num>
  <w:num w:numId="34" w16cid:durableId="1100875318">
    <w:abstractNumId w:val="7"/>
  </w:num>
  <w:num w:numId="35" w16cid:durableId="776364504">
    <w:abstractNumId w:val="3"/>
  </w:num>
  <w:num w:numId="36" w16cid:durableId="1344360742">
    <w:abstractNumId w:val="29"/>
  </w:num>
  <w:num w:numId="37" w16cid:durableId="1741443517">
    <w:abstractNumId w:val="12"/>
  </w:num>
  <w:num w:numId="38" w16cid:durableId="823745205">
    <w:abstractNumId w:val="22"/>
  </w:num>
  <w:num w:numId="39" w16cid:durableId="103700055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77F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E6"/>
    <w:rsid w:val="000408F8"/>
    <w:rsid w:val="00040BD0"/>
    <w:rsid w:val="00042706"/>
    <w:rsid w:val="00042E7D"/>
    <w:rsid w:val="0004332A"/>
    <w:rsid w:val="0004361F"/>
    <w:rsid w:val="00046D35"/>
    <w:rsid w:val="0004750C"/>
    <w:rsid w:val="00047AAB"/>
    <w:rsid w:val="0005014E"/>
    <w:rsid w:val="0005036B"/>
    <w:rsid w:val="000507D6"/>
    <w:rsid w:val="00050E52"/>
    <w:rsid w:val="0005188F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686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4BB"/>
    <w:rsid w:val="001037D4"/>
    <w:rsid w:val="00103810"/>
    <w:rsid w:val="00103C72"/>
    <w:rsid w:val="00103D2A"/>
    <w:rsid w:val="00103EA4"/>
    <w:rsid w:val="00105AD9"/>
    <w:rsid w:val="0010602A"/>
    <w:rsid w:val="00106736"/>
    <w:rsid w:val="00106B5D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9CD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275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A6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33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E49"/>
    <w:rsid w:val="002C0F4A"/>
    <w:rsid w:val="002C2496"/>
    <w:rsid w:val="002C2D17"/>
    <w:rsid w:val="002C2E46"/>
    <w:rsid w:val="002C5A1A"/>
    <w:rsid w:val="002C7E01"/>
    <w:rsid w:val="002D0CD6"/>
    <w:rsid w:val="002D16DD"/>
    <w:rsid w:val="002D1A1A"/>
    <w:rsid w:val="002D32D0"/>
    <w:rsid w:val="002D41DC"/>
    <w:rsid w:val="002D4BCE"/>
    <w:rsid w:val="002D4E4F"/>
    <w:rsid w:val="002D5490"/>
    <w:rsid w:val="002D54CD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E756A"/>
    <w:rsid w:val="002F029B"/>
    <w:rsid w:val="002F2636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17D3D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07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207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2E5D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C07"/>
    <w:rsid w:val="003B0DCE"/>
    <w:rsid w:val="003B0E73"/>
    <w:rsid w:val="003B17EF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5DF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1C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FCD"/>
    <w:rsid w:val="00430A7D"/>
    <w:rsid w:val="00431125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92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2EB9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06A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5CC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4FE2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06A"/>
    <w:rsid w:val="00565401"/>
    <w:rsid w:val="00566123"/>
    <w:rsid w:val="0056673A"/>
    <w:rsid w:val="00566F6F"/>
    <w:rsid w:val="0057089C"/>
    <w:rsid w:val="00570DF6"/>
    <w:rsid w:val="0057254B"/>
    <w:rsid w:val="00572AF5"/>
    <w:rsid w:val="00572D6C"/>
    <w:rsid w:val="00573121"/>
    <w:rsid w:val="0057375F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519"/>
    <w:rsid w:val="005B17CB"/>
    <w:rsid w:val="005B1FCC"/>
    <w:rsid w:val="005B2C3E"/>
    <w:rsid w:val="005B3086"/>
    <w:rsid w:val="005B32EC"/>
    <w:rsid w:val="005B3792"/>
    <w:rsid w:val="005B4127"/>
    <w:rsid w:val="005B45C0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C3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5885"/>
    <w:rsid w:val="00606A00"/>
    <w:rsid w:val="006073DB"/>
    <w:rsid w:val="00607401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1DF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0DC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66CE"/>
    <w:rsid w:val="00697EC8"/>
    <w:rsid w:val="00697F8B"/>
    <w:rsid w:val="006A1178"/>
    <w:rsid w:val="006A1A7B"/>
    <w:rsid w:val="006A2209"/>
    <w:rsid w:val="006A249A"/>
    <w:rsid w:val="006A26C2"/>
    <w:rsid w:val="006A271C"/>
    <w:rsid w:val="006A38F2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398B"/>
    <w:rsid w:val="006D434E"/>
    <w:rsid w:val="006D4B93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2C6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192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108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3F98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1D3F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55A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2BAC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67EEF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AF9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4FD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66D0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5E34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1832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B0C"/>
    <w:rsid w:val="00B05D84"/>
    <w:rsid w:val="00B06B88"/>
    <w:rsid w:val="00B07742"/>
    <w:rsid w:val="00B07AF4"/>
    <w:rsid w:val="00B07C51"/>
    <w:rsid w:val="00B07EB4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2D2D"/>
    <w:rsid w:val="00B54606"/>
    <w:rsid w:val="00B55118"/>
    <w:rsid w:val="00B559AB"/>
    <w:rsid w:val="00B56511"/>
    <w:rsid w:val="00B5725C"/>
    <w:rsid w:val="00B575C5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3F2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2E5B"/>
    <w:rsid w:val="00B83D59"/>
    <w:rsid w:val="00B843B7"/>
    <w:rsid w:val="00B84475"/>
    <w:rsid w:val="00B84F41"/>
    <w:rsid w:val="00B86001"/>
    <w:rsid w:val="00B86B9A"/>
    <w:rsid w:val="00B86D5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56A4"/>
    <w:rsid w:val="00BE65BF"/>
    <w:rsid w:val="00BE6D84"/>
    <w:rsid w:val="00BE6E70"/>
    <w:rsid w:val="00BE6E84"/>
    <w:rsid w:val="00BF1247"/>
    <w:rsid w:val="00BF1721"/>
    <w:rsid w:val="00BF271E"/>
    <w:rsid w:val="00BF2AC8"/>
    <w:rsid w:val="00BF3B04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47EE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2AE"/>
    <w:rsid w:val="00C34763"/>
    <w:rsid w:val="00C352AA"/>
    <w:rsid w:val="00C36922"/>
    <w:rsid w:val="00C373DC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12DC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073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0D60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8F3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0F4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1EF1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207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0CCE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B4F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7B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0F0B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548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21B7"/>
    <w:rsid w:val="00F73479"/>
    <w:rsid w:val="00F742C1"/>
    <w:rsid w:val="00F74595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5FF9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6FA7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060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25A3"/>
    <w:rsid w:val="00FE3DEA"/>
    <w:rsid w:val="00FE49B9"/>
    <w:rsid w:val="00FE603A"/>
    <w:rsid w:val="00FE6941"/>
    <w:rsid w:val="00FE717E"/>
    <w:rsid w:val="00FE7207"/>
    <w:rsid w:val="00FE78F4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27D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D909B1"/>
  <w15:docId w15:val="{D69381F2-6F35-48C7-96F3-F9132F1ED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9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9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7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6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5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3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5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1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0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5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3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1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3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9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3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3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44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4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1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0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0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0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1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8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3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5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4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7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8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1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0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Props1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12</Pages>
  <Words>4980</Words>
  <Characters>28386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2024-02-12T07:31:00Z</dcterms:created>
  <dcterms:modified xsi:type="dcterms:W3CDTF">2024-02-12T07:34:00Z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