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BB246" w14:textId="436C33C0" w:rsidR="00E11FE7" w:rsidRDefault="00E11FE7" w:rsidP="00E11F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693BE2" w:rsidRPr="00693BE2">
        <w:rPr>
          <w:b/>
          <w:bCs/>
          <w:i/>
          <w:iCs/>
          <w:sz w:val="24"/>
          <w:szCs w:val="24"/>
        </w:rPr>
        <w:t>R5s240137</w:t>
      </w:r>
    </w:p>
    <w:p w14:paraId="6022D9B4" w14:textId="77777777" w:rsidR="00E11FE7" w:rsidRDefault="00000000" w:rsidP="00E11FE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11FE7" w:rsidRPr="00BA51D9">
          <w:rPr>
            <w:b/>
            <w:noProof/>
            <w:sz w:val="24"/>
          </w:rPr>
          <w:t>Online</w:t>
        </w:r>
      </w:fldSimple>
      <w:r w:rsidR="00E11FE7">
        <w:rPr>
          <w:b/>
          <w:noProof/>
          <w:sz w:val="24"/>
        </w:rPr>
        <w:t xml:space="preserve">, </w:t>
      </w:r>
      <w:r w:rsidR="00E11FE7">
        <w:fldChar w:fldCharType="begin"/>
      </w:r>
      <w:r w:rsidR="00E11FE7">
        <w:instrText xml:space="preserve"> DOCPROPERTY  Country  \* MERGEFORMAT </w:instrText>
      </w:r>
      <w:r w:rsidR="00E11FE7">
        <w:fldChar w:fldCharType="end"/>
      </w:r>
      <w:r w:rsidR="00E11FE7">
        <w:rPr>
          <w:b/>
          <w:noProof/>
          <w:sz w:val="24"/>
        </w:rPr>
        <w:t xml:space="preserve">, </w:t>
      </w:r>
      <w:fldSimple w:instr=" DOCPROPERTY  StartDate  \* MERGEFORMAT ">
        <w:r w:rsidR="00E11FE7" w:rsidRPr="00BA51D9">
          <w:rPr>
            <w:b/>
            <w:noProof/>
            <w:sz w:val="24"/>
          </w:rPr>
          <w:t>8th Dec 2023</w:t>
        </w:r>
      </w:fldSimple>
      <w:r w:rsidR="00E11FE7">
        <w:rPr>
          <w:b/>
          <w:noProof/>
          <w:sz w:val="24"/>
        </w:rPr>
        <w:t xml:space="preserve"> - </w:t>
      </w:r>
      <w:fldSimple w:instr=" DOCPROPERTY  EndDate  \* MERGEFORMAT ">
        <w:r w:rsidR="00E11FE7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11FE7" w14:paraId="038116C9" w14:textId="77777777" w:rsidTr="00112B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06CA06" w14:textId="77777777" w:rsidR="00E11FE7" w:rsidRDefault="00E11FE7" w:rsidP="00112B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11FE7" w14:paraId="49CEE833" w14:textId="77777777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53BEE4" w14:textId="77777777" w:rsidR="00E11FE7" w:rsidRDefault="00E11FE7" w:rsidP="00112B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11FE7" w14:paraId="4A52E66E" w14:textId="77777777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AECF49" w14:textId="77777777" w:rsidR="00E11FE7" w:rsidRDefault="00E11FE7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FE7" w14:paraId="6C94A600" w14:textId="77777777" w:rsidTr="00112B75">
        <w:tc>
          <w:tcPr>
            <w:tcW w:w="142" w:type="dxa"/>
            <w:tcBorders>
              <w:left w:val="single" w:sz="4" w:space="0" w:color="auto"/>
            </w:tcBorders>
          </w:tcPr>
          <w:p w14:paraId="695EEBAA" w14:textId="77777777" w:rsidR="00E11FE7" w:rsidRDefault="00E11FE7" w:rsidP="00112B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83D390" w14:textId="7621F614" w:rsidR="00E11FE7" w:rsidRPr="00410371" w:rsidRDefault="00000000" w:rsidP="00112B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A3876" w:rsidRPr="00410371">
                <w:rPr>
                  <w:b/>
                  <w:noProof/>
                  <w:sz w:val="28"/>
                </w:rPr>
                <w:t>3</w:t>
              </w:r>
              <w:r w:rsidR="00343640">
                <w:rPr>
                  <w:b/>
                  <w:noProof/>
                  <w:sz w:val="28"/>
                </w:rPr>
                <w:t>8</w:t>
              </w:r>
              <w:r w:rsidR="007A3876" w:rsidRPr="00410371">
                <w:rPr>
                  <w:b/>
                  <w:noProof/>
                  <w:sz w:val="28"/>
                </w:rPr>
                <w:t>.</w:t>
              </w:r>
              <w:r w:rsidR="00343640">
                <w:rPr>
                  <w:b/>
                  <w:noProof/>
                  <w:sz w:val="28"/>
                </w:rPr>
                <w:t>523</w:t>
              </w:r>
              <w:r w:rsidR="007A3876" w:rsidRPr="00410371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5158305A" w14:textId="77777777" w:rsidR="00E11FE7" w:rsidRDefault="00E11FE7" w:rsidP="00112B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43BC0B" w14:textId="2F673B84" w:rsidR="00E11FE7" w:rsidRPr="00693BE2" w:rsidRDefault="00693BE2" w:rsidP="00112B75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693BE2">
              <w:rPr>
                <w:rFonts w:cs="Arial"/>
                <w:b/>
                <w:bCs/>
                <w:color w:val="000000"/>
                <w:sz w:val="24"/>
                <w:szCs w:val="24"/>
              </w:rPr>
              <w:t>3362</w:t>
            </w:r>
          </w:p>
        </w:tc>
        <w:tc>
          <w:tcPr>
            <w:tcW w:w="709" w:type="dxa"/>
          </w:tcPr>
          <w:p w14:paraId="2491D98D" w14:textId="77777777" w:rsidR="00E11FE7" w:rsidRDefault="00E11FE7" w:rsidP="00112B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53AAC0" w14:textId="77777777" w:rsidR="00E11FE7" w:rsidRPr="00410371" w:rsidRDefault="00000000" w:rsidP="00112B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1FE7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6CA47E3" w14:textId="77777777" w:rsidR="00E11FE7" w:rsidRDefault="00E11FE7" w:rsidP="00112B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34BBE3" w14:textId="77777777" w:rsidR="00E11FE7" w:rsidRPr="00410371" w:rsidRDefault="00000000" w:rsidP="00112B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1FE7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18C6EF" w14:textId="77777777" w:rsidR="00E11FE7" w:rsidRDefault="00E11FE7" w:rsidP="00112B75">
            <w:pPr>
              <w:pStyle w:val="CRCoverPage"/>
              <w:spacing w:after="0"/>
              <w:rPr>
                <w:noProof/>
              </w:rPr>
            </w:pPr>
          </w:p>
        </w:tc>
      </w:tr>
      <w:tr w:rsidR="00E11FE7" w14:paraId="31018CE4" w14:textId="77777777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B12C69" w14:textId="77777777" w:rsidR="00E11FE7" w:rsidRDefault="00E11FE7" w:rsidP="00112B75">
            <w:pPr>
              <w:pStyle w:val="CRCoverPage"/>
              <w:spacing w:after="0"/>
              <w:rPr>
                <w:noProof/>
              </w:rPr>
            </w:pPr>
          </w:p>
        </w:tc>
      </w:tr>
      <w:tr w:rsidR="00E11FE7" w14:paraId="0527172C" w14:textId="77777777" w:rsidTr="00112B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86CB04" w14:textId="77777777" w:rsidR="00E11FE7" w:rsidRPr="00F25D98" w:rsidRDefault="00E11FE7" w:rsidP="00112B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11FE7" w14:paraId="5F1FAC57" w14:textId="77777777" w:rsidTr="00112B75">
        <w:tc>
          <w:tcPr>
            <w:tcW w:w="9641" w:type="dxa"/>
            <w:gridSpan w:val="9"/>
          </w:tcPr>
          <w:p w14:paraId="47B0A7BC" w14:textId="77777777" w:rsidR="00E11FE7" w:rsidRDefault="00E11FE7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2365A9" w14:textId="77777777" w:rsidR="00E11FE7" w:rsidRDefault="00E11FE7" w:rsidP="00E11FE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11FE7" w14:paraId="0314821C" w14:textId="77777777" w:rsidTr="00112B75">
        <w:tc>
          <w:tcPr>
            <w:tcW w:w="2835" w:type="dxa"/>
          </w:tcPr>
          <w:p w14:paraId="31FFFF5A" w14:textId="77777777" w:rsidR="00E11FE7" w:rsidRDefault="00E11FE7" w:rsidP="00112B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F3FC4F" w14:textId="77777777" w:rsidR="00E11FE7" w:rsidRDefault="00E11FE7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2329A8" w14:textId="77777777" w:rsidR="00E11FE7" w:rsidRDefault="00E11FE7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01EC65" w14:textId="77777777" w:rsidR="00E11FE7" w:rsidRDefault="00E11FE7" w:rsidP="00112B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D6BAC7" w14:textId="77777777" w:rsidR="00E11FE7" w:rsidRDefault="00E11FE7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C84732" w14:textId="77777777" w:rsidR="00E11FE7" w:rsidRDefault="00E11FE7" w:rsidP="00112B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604060" w14:textId="77777777" w:rsidR="00E11FE7" w:rsidRDefault="00E11FE7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C927C57" w14:textId="77777777" w:rsidR="00E11FE7" w:rsidRDefault="00E11FE7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B8EACC" w14:textId="77777777" w:rsidR="00E11FE7" w:rsidRDefault="00E11FE7" w:rsidP="00112B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D01229" w14:textId="77777777" w:rsidR="00E11FE7" w:rsidRDefault="00E11FE7" w:rsidP="00E11FE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11FE7" w14:paraId="55F296E4" w14:textId="77777777" w:rsidTr="00112B75">
        <w:tc>
          <w:tcPr>
            <w:tcW w:w="9640" w:type="dxa"/>
            <w:gridSpan w:val="11"/>
          </w:tcPr>
          <w:p w14:paraId="7D558C41" w14:textId="77777777" w:rsidR="00E11FE7" w:rsidRDefault="00E11FE7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FE7" w14:paraId="1EB84CC7" w14:textId="77777777" w:rsidTr="00112B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939DA4" w14:textId="77777777" w:rsidR="00E11FE7" w:rsidRDefault="00E11FE7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137D3C" w14:textId="35520F00" w:rsidR="00E11FE7" w:rsidRDefault="00E71BB6" w:rsidP="00112B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="009E2391" w:rsidRPr="009E2391">
              <w:rPr>
                <w:noProof/>
              </w:rPr>
              <w:t>fl_Check_Rf_Parameters_NRBand_PICS_Supp</w:t>
            </w:r>
          </w:p>
        </w:tc>
      </w:tr>
      <w:tr w:rsidR="00E11FE7" w14:paraId="51300186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1F662A03" w14:textId="77777777" w:rsidR="00E11FE7" w:rsidRDefault="00E11FE7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668604" w14:textId="77777777" w:rsidR="00E11FE7" w:rsidRDefault="00E11FE7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FE7" w14:paraId="048CA419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39B742C1" w14:textId="77777777" w:rsidR="00E11FE7" w:rsidRDefault="00E11FE7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88AE1F" w14:textId="15CE0DF7" w:rsidR="00E11FE7" w:rsidRDefault="00E10EA0" w:rsidP="00112B75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E11FE7" w14:paraId="6A2BF714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227FF57A" w14:textId="77777777" w:rsidR="00E11FE7" w:rsidRDefault="00E11FE7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F90B1C" w14:textId="77777777" w:rsidR="00E11FE7" w:rsidRDefault="00E11FE7" w:rsidP="00112B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11FE7" w14:paraId="1BD174BA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33B2A62A" w14:textId="77777777" w:rsidR="00E11FE7" w:rsidRDefault="00E11FE7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9D6250" w14:textId="77777777" w:rsidR="00E11FE7" w:rsidRDefault="00E11FE7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FE7" w14:paraId="502806AE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4D77B8FE" w14:textId="77777777" w:rsidR="00E11FE7" w:rsidRDefault="00E11FE7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00D5AC" w14:textId="77777777" w:rsidR="00E11FE7" w:rsidRDefault="00000000" w:rsidP="00112B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1FE7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C11E275" w14:textId="77777777" w:rsidR="00E11FE7" w:rsidRDefault="00E11FE7" w:rsidP="00112B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29541C" w14:textId="77777777" w:rsidR="00E11FE7" w:rsidRDefault="00E11FE7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8C7317" w14:textId="1ACF3A6F" w:rsidR="00E11FE7" w:rsidRDefault="00000000" w:rsidP="00112B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11FE7">
                <w:rPr>
                  <w:noProof/>
                </w:rPr>
                <w:t>2024-01-</w:t>
              </w:r>
            </w:fldSimple>
            <w:r w:rsidR="00343640">
              <w:rPr>
                <w:noProof/>
              </w:rPr>
              <w:t>1</w:t>
            </w:r>
            <w:r w:rsidR="009E2391">
              <w:rPr>
                <w:noProof/>
              </w:rPr>
              <w:t>8</w:t>
            </w:r>
          </w:p>
        </w:tc>
      </w:tr>
      <w:tr w:rsidR="00E11FE7" w14:paraId="15C62E56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2A952C6F" w14:textId="77777777" w:rsidR="00E11FE7" w:rsidRDefault="00E11FE7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D67564" w14:textId="77777777" w:rsidR="00E11FE7" w:rsidRDefault="00E11FE7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6259B7" w14:textId="77777777" w:rsidR="00E11FE7" w:rsidRDefault="00E11FE7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899E6" w14:textId="77777777" w:rsidR="00E11FE7" w:rsidRDefault="00E11FE7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D4CCEC" w14:textId="77777777" w:rsidR="00E11FE7" w:rsidRDefault="00E11FE7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FE7" w14:paraId="7A74FEB9" w14:textId="77777777" w:rsidTr="00112B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EC6059" w14:textId="77777777" w:rsidR="00E11FE7" w:rsidRDefault="00E11FE7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391EA1" w14:textId="77777777" w:rsidR="00E11FE7" w:rsidRDefault="00000000" w:rsidP="00112B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11FE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5900B3" w14:textId="77777777" w:rsidR="00E11FE7" w:rsidRDefault="00E11FE7" w:rsidP="00112B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7C9064" w14:textId="77777777" w:rsidR="00E11FE7" w:rsidRDefault="00E11FE7" w:rsidP="00112B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BC4377" w14:textId="77777777" w:rsidR="00E11FE7" w:rsidRDefault="00000000" w:rsidP="00112B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11FE7">
                <w:rPr>
                  <w:noProof/>
                </w:rPr>
                <w:t>Rel-17</w:t>
              </w:r>
            </w:fldSimple>
          </w:p>
        </w:tc>
      </w:tr>
      <w:tr w:rsidR="00E11FE7" w14:paraId="158498BB" w14:textId="77777777" w:rsidTr="00112B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5CFEE2" w14:textId="77777777" w:rsidR="00E11FE7" w:rsidRDefault="00E11FE7" w:rsidP="00112B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AB11BA" w14:textId="77777777" w:rsidR="00E11FE7" w:rsidRDefault="00E11FE7" w:rsidP="00112B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D3B628" w14:textId="77777777" w:rsidR="00E11FE7" w:rsidRDefault="00E11FE7" w:rsidP="00112B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FFEF1B" w14:textId="77777777" w:rsidR="00E11FE7" w:rsidRPr="007C2097" w:rsidRDefault="00E11FE7" w:rsidP="00112B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11FE7" w14:paraId="6DDB1076" w14:textId="77777777" w:rsidTr="00112B75">
        <w:tc>
          <w:tcPr>
            <w:tcW w:w="1843" w:type="dxa"/>
          </w:tcPr>
          <w:p w14:paraId="1AE40112" w14:textId="77777777" w:rsidR="00E11FE7" w:rsidRDefault="00E11FE7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09DFCA" w14:textId="77777777" w:rsidR="00E11FE7" w:rsidRDefault="00E11FE7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FE7" w14:paraId="01FF35AD" w14:textId="77777777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137508" w14:textId="77777777" w:rsidR="00E11FE7" w:rsidRDefault="00E11FE7" w:rsidP="00E11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890E88" w14:textId="09D052D0" w:rsidR="00E11FE7" w:rsidRPr="00E46C07" w:rsidRDefault="00E71BB6" w:rsidP="00693BE2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According to </w:t>
            </w:r>
            <w:r w:rsidRPr="00E71BB6">
              <w:rPr>
                <w:rFonts w:ascii="Arial" w:hAnsi="Arial" w:cs="Arial"/>
                <w:sz w:val="20"/>
                <w:szCs w:val="20"/>
              </w:rPr>
              <w:t>38.523-1 --&gt; Table 8.2.1.1.1.3.3-</w:t>
            </w:r>
            <w:r>
              <w:rPr>
                <w:rFonts w:ascii="Arial" w:hAnsi="Arial" w:cs="Arial"/>
                <w:sz w:val="20"/>
                <w:szCs w:val="20"/>
              </w:rPr>
              <w:t>5 the txDiversity-r16 is not checked for 8.2.1.1.1.</w:t>
            </w:r>
            <w:r w:rsidRPr="00E71BB6">
              <w:rPr>
                <w:rFonts w:ascii="Arial" w:hAnsi="Arial" w:cs="Arial"/>
                <w:sz w:val="20"/>
                <w:szCs w:val="20"/>
              </w:rPr>
              <w:t xml:space="preserve">ENDC. In the </w:t>
            </w:r>
            <w:r w:rsidRPr="00E71BB6">
              <w:rPr>
                <w:rFonts w:ascii="Arial" w:hAnsi="Arial" w:cs="Arial"/>
                <w:noProof/>
                <w:sz w:val="20"/>
                <w:szCs w:val="20"/>
              </w:rPr>
              <w:t>fl_Check_Rf_Parameters_NRBand_PICS_Supp it should be only checked for 8.1.5.1.1.NR5GC.</w:t>
            </w:r>
          </w:p>
        </w:tc>
      </w:tr>
      <w:tr w:rsidR="00E11FE7" w14:paraId="0695E466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ADF27" w14:textId="77777777" w:rsidR="00E11FE7" w:rsidRDefault="00E11FE7" w:rsidP="00E11F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0FAE13" w14:textId="77777777" w:rsidR="00E11FE7" w:rsidRPr="003854A9" w:rsidRDefault="00E11FE7" w:rsidP="00E11FE7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E11FE7" w14:paraId="17AAF86B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67DA32" w14:textId="77777777" w:rsidR="00E11FE7" w:rsidRDefault="00E11FE7" w:rsidP="00E11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3F0B8E" w14:textId="4682FAA9" w:rsidR="00E11FE7" w:rsidRPr="003854A9" w:rsidRDefault="00FE5B67" w:rsidP="00693BE2">
            <w:pPr>
              <w:pStyle w:val="CRCoverPage"/>
              <w:spacing w:after="0"/>
              <w:jc w:val="bot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Corrected </w:t>
            </w:r>
            <w:r w:rsidRPr="009E2391">
              <w:rPr>
                <w:noProof/>
              </w:rPr>
              <w:t>fl_Check_Rf_Parameters_NRBand_PICS_Supp</w:t>
            </w:r>
            <w:r>
              <w:rPr>
                <w:noProof/>
              </w:rPr>
              <w:t xml:space="preserve"> to check txDiversity-r16 only in case of NR5GC test.</w:t>
            </w:r>
          </w:p>
        </w:tc>
      </w:tr>
      <w:tr w:rsidR="00E11FE7" w14:paraId="7281B973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8CC55" w14:textId="77777777" w:rsidR="00E11FE7" w:rsidRDefault="00E11FE7" w:rsidP="00E11F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9399D8" w14:textId="77777777" w:rsidR="00E11FE7" w:rsidRPr="00CF39F2" w:rsidRDefault="00E11FE7" w:rsidP="00E11FE7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E11FE7" w14:paraId="7D3CD05A" w14:textId="77777777" w:rsidTr="00112B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B463A4" w14:textId="77777777" w:rsidR="00E11FE7" w:rsidRDefault="00E11FE7" w:rsidP="00E11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5F75F4" w14:textId="55CBB08A" w:rsidR="00E11FE7" w:rsidRPr="00143E99" w:rsidRDefault="00FE5B67" w:rsidP="00E11FE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TTCN does not correspond to </w:t>
            </w:r>
            <w:r w:rsidRPr="00E71BB6">
              <w:rPr>
                <w:rFonts w:cs="Arial"/>
              </w:rPr>
              <w:t>38.523-1 --&gt; Table 8.2.1.1.1.3.3-</w:t>
            </w:r>
            <w:r>
              <w:rPr>
                <w:rFonts w:cs="Arial"/>
              </w:rPr>
              <w:t>5</w:t>
            </w:r>
          </w:p>
        </w:tc>
      </w:tr>
      <w:tr w:rsidR="00E11FE7" w14:paraId="10CD839B" w14:textId="77777777" w:rsidTr="00112B75">
        <w:tc>
          <w:tcPr>
            <w:tcW w:w="2694" w:type="dxa"/>
            <w:gridSpan w:val="2"/>
          </w:tcPr>
          <w:p w14:paraId="21120E2C" w14:textId="77777777" w:rsidR="00E11FE7" w:rsidRDefault="00E11FE7" w:rsidP="00E11F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B68307" w14:textId="77777777" w:rsidR="00E11FE7" w:rsidRDefault="00E11FE7" w:rsidP="00E11F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FE7" w14:paraId="35A93F58" w14:textId="77777777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3E7F8A" w14:textId="77777777" w:rsidR="00E11FE7" w:rsidRDefault="00E11FE7" w:rsidP="00E11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AFADBE" w14:textId="423F4911" w:rsidR="00E11FE7" w:rsidRDefault="00E71BB6" w:rsidP="00E11F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8.2.1.1.1</w:t>
            </w:r>
            <w:r w:rsidR="00FE5B67">
              <w:rPr>
                <w:noProof/>
              </w:rPr>
              <w:t>.ENDC</w:t>
            </w:r>
          </w:p>
        </w:tc>
      </w:tr>
      <w:tr w:rsidR="00E11FE7" w14:paraId="57AE9D86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EFED68" w14:textId="77777777" w:rsidR="00E11FE7" w:rsidRDefault="00E11FE7" w:rsidP="00E11F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7391D6" w14:textId="77777777" w:rsidR="00E11FE7" w:rsidRDefault="00E11FE7" w:rsidP="00E11F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FE7" w14:paraId="549B88FD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DE1543" w14:textId="77777777" w:rsidR="00E11FE7" w:rsidRDefault="00E11FE7" w:rsidP="00E11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E2A7A5" w14:textId="77777777" w:rsidR="00E11FE7" w:rsidRDefault="00E11FE7" w:rsidP="00E11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464BE5" w14:textId="77777777" w:rsidR="00E11FE7" w:rsidRDefault="00E11FE7" w:rsidP="00E11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DA59B1" w14:textId="77777777" w:rsidR="00E11FE7" w:rsidRDefault="00E11FE7" w:rsidP="00E11F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AFE2C5" w14:textId="77777777" w:rsidR="00E11FE7" w:rsidRDefault="00E11FE7" w:rsidP="00E11F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1FE7" w14:paraId="0489724F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E341A0" w14:textId="77777777" w:rsidR="00E11FE7" w:rsidRDefault="00E11FE7" w:rsidP="00E11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5990A9" w14:textId="77777777" w:rsidR="00E11FE7" w:rsidRDefault="00E11FE7" w:rsidP="00E11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0F6EDA" w14:textId="77777777" w:rsidR="00E11FE7" w:rsidRDefault="00E11FE7" w:rsidP="00E11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1C514D" w14:textId="77777777" w:rsidR="00E11FE7" w:rsidRDefault="00E11FE7" w:rsidP="00E11F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67C1FB" w14:textId="77777777" w:rsidR="00E11FE7" w:rsidRDefault="00E11FE7" w:rsidP="00E11F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1FE7" w14:paraId="4A95CDE7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2F60D" w14:textId="77777777" w:rsidR="00E11FE7" w:rsidRDefault="00E11FE7" w:rsidP="00E11F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D61C49" w14:textId="77777777" w:rsidR="00E11FE7" w:rsidRDefault="00E11FE7" w:rsidP="00E11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07E29D" w14:textId="77777777" w:rsidR="00E11FE7" w:rsidRDefault="00E11FE7" w:rsidP="00E11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8D8B2C" w14:textId="77777777" w:rsidR="00E11FE7" w:rsidRDefault="00E11FE7" w:rsidP="00E11F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20E8F5" w14:textId="77777777" w:rsidR="00E11FE7" w:rsidRDefault="00E11FE7" w:rsidP="00E11F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1FE7" w14:paraId="4E536EFE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8FB05" w14:textId="77777777" w:rsidR="00E11FE7" w:rsidRDefault="00E11FE7" w:rsidP="00E11F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92E26F" w14:textId="77777777" w:rsidR="00E11FE7" w:rsidRDefault="00E11FE7" w:rsidP="00E11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057A4A" w14:textId="77777777" w:rsidR="00E11FE7" w:rsidRDefault="00E11FE7" w:rsidP="00E11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314B0A" w14:textId="77777777" w:rsidR="00E11FE7" w:rsidRDefault="00E11FE7" w:rsidP="00E11F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189686" w14:textId="77777777" w:rsidR="00E11FE7" w:rsidRDefault="00E11FE7" w:rsidP="00E11F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1FE7" w14:paraId="250B990A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5D7B8" w14:textId="77777777" w:rsidR="00E11FE7" w:rsidRDefault="00E11FE7" w:rsidP="00E11F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C198B1" w14:textId="77777777" w:rsidR="00E11FE7" w:rsidRDefault="00E11FE7" w:rsidP="00E11FE7">
            <w:pPr>
              <w:pStyle w:val="CRCoverPage"/>
              <w:spacing w:after="0"/>
              <w:rPr>
                <w:noProof/>
              </w:rPr>
            </w:pPr>
          </w:p>
        </w:tc>
      </w:tr>
      <w:tr w:rsidR="00E11FE7" w14:paraId="5B8316BC" w14:textId="77777777" w:rsidTr="00112B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FAED33" w14:textId="77777777" w:rsidR="00E11FE7" w:rsidRDefault="00E11FE7" w:rsidP="00E11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6A8BD3" w14:textId="77777777" w:rsidR="00E11FE7" w:rsidRDefault="00E11FE7" w:rsidP="00E11F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11FE7" w:rsidRPr="008863B9" w14:paraId="353F259E" w14:textId="77777777" w:rsidTr="00112B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0C1884" w14:textId="77777777" w:rsidR="00E11FE7" w:rsidRPr="008863B9" w:rsidRDefault="00E11FE7" w:rsidP="00E11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156136" w14:textId="77777777" w:rsidR="00E11FE7" w:rsidRPr="008863B9" w:rsidRDefault="00E11FE7" w:rsidP="00E11FE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11FE7" w14:paraId="7DF693F5" w14:textId="77777777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92DF6F" w14:textId="77777777" w:rsidR="00E11FE7" w:rsidRDefault="00E11FE7" w:rsidP="00E11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298A3" w14:textId="77777777" w:rsidR="00E11FE7" w:rsidRDefault="00E11FE7" w:rsidP="00E11F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9709AC" w14:textId="77777777" w:rsidR="00E11FE7" w:rsidRDefault="00E11FE7" w:rsidP="00E11FE7">
      <w:pPr>
        <w:rPr>
          <w:noProof/>
        </w:rPr>
      </w:pPr>
    </w:p>
    <w:p w14:paraId="785B0C6F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57F8EF64" w14:textId="77777777" w:rsidR="009418D9" w:rsidRDefault="009418D9" w:rsidP="009418D9">
      <w:pPr>
        <w:rPr>
          <w:noProof/>
        </w:rPr>
        <w:sectPr w:rsidR="009418D9" w:rsidSect="00331854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04ACEB" w14:textId="77777777" w:rsidR="009478EE" w:rsidRDefault="009478EE" w:rsidP="009478EE">
      <w:pPr>
        <w:rPr>
          <w:noProof/>
        </w:rPr>
      </w:pPr>
    </w:p>
    <w:p w14:paraId="426A61D4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55616623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0637CD2C" w14:textId="77777777" w:rsidR="00E11FE7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11FE7" w:rsidRPr="00525993">
        <w:rPr>
          <w:rFonts w:ascii="Arial" w:hAnsi="Arial" w:cs="Arial"/>
          <w:iCs/>
        </w:rPr>
        <w:t>Table of Contents</w:t>
      </w:r>
      <w:r w:rsidR="00E11FE7">
        <w:tab/>
      </w:r>
      <w:r w:rsidR="00E11FE7">
        <w:fldChar w:fldCharType="begin"/>
      </w:r>
      <w:r w:rsidR="00E11FE7">
        <w:instrText xml:space="preserve"> PAGEREF _Toc155616623 \h </w:instrText>
      </w:r>
      <w:r w:rsidR="00E11FE7">
        <w:fldChar w:fldCharType="separate"/>
      </w:r>
      <w:r w:rsidR="00E11FE7">
        <w:t>2</w:t>
      </w:r>
      <w:r w:rsidR="00E11FE7">
        <w:fldChar w:fldCharType="end"/>
      </w:r>
    </w:p>
    <w:p w14:paraId="25C6CB95" w14:textId="77777777" w:rsidR="00E11FE7" w:rsidRDefault="00E11FE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2599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2599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_Toc155616624 \h </w:instrText>
      </w:r>
      <w:r>
        <w:fldChar w:fldCharType="separate"/>
      </w:r>
      <w:r>
        <w:t>2</w:t>
      </w:r>
      <w:r>
        <w:fldChar w:fldCharType="end"/>
      </w:r>
    </w:p>
    <w:p w14:paraId="567CC841" w14:textId="77777777" w:rsidR="00E11FE7" w:rsidRDefault="00E11FE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2599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2599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_Toc155616625 \h </w:instrText>
      </w:r>
      <w:r>
        <w:fldChar w:fldCharType="separate"/>
      </w:r>
      <w:r>
        <w:t>2</w:t>
      </w:r>
      <w:r>
        <w:fldChar w:fldCharType="end"/>
      </w:r>
    </w:p>
    <w:p w14:paraId="0C1B3724" w14:textId="77777777" w:rsidR="00E11FE7" w:rsidRDefault="00E11FE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25993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25993">
        <w:rPr>
          <w:rFonts w:cs="Arial"/>
          <w:b/>
          <w:bCs/>
          <w:color w:val="000000"/>
          <w:lang w:val="en-US" w:eastAsia="en-GB"/>
        </w:rPr>
        <w:t>Change 1</w:t>
      </w:r>
      <w:r>
        <w:tab/>
      </w:r>
      <w:r>
        <w:fldChar w:fldCharType="begin"/>
      </w:r>
      <w:r>
        <w:instrText xml:space="preserve"> PAGEREF _Toc155616626 \h </w:instrText>
      </w:r>
      <w:r>
        <w:fldChar w:fldCharType="separate"/>
      </w:r>
      <w:r>
        <w:t>2</w:t>
      </w:r>
      <w:r>
        <w:fldChar w:fldCharType="end"/>
      </w:r>
    </w:p>
    <w:p w14:paraId="0B1F052C" w14:textId="77777777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8176210"/>
      <w:bookmarkStart w:id="18" w:name="_Toc128995546"/>
      <w:bookmarkStart w:id="19" w:name="_Toc155616624"/>
      <w:bookmarkStart w:id="20" w:name="_Hlk107318485"/>
      <w:r w:rsidR="00D15337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0161917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 w:rsidR="00143E99">
        <w:rPr>
          <w:rFonts w:cs="Arial"/>
        </w:rPr>
        <w:t>49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14:paraId="21DD6672" w14:textId="3212CFBC" w:rsidR="00D15337" w:rsidRPr="002D5B08" w:rsidRDefault="002D5B08" w:rsidP="002D5B0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color w:val="0000FF"/>
          <w:u w:val="single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21" w:name="_Hlk90298041"/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22" w:history="1">
        <w:r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21"/>
      <w:r w:rsidR="00D15337" w:rsidRPr="00576945">
        <w:rPr>
          <w:rFonts w:cs="Arial"/>
          <w:b/>
          <w:lang w:eastAsia="ja-JP"/>
        </w:rPr>
        <w:tab/>
      </w:r>
    </w:p>
    <w:bookmarkEnd w:id="20"/>
    <w:p w14:paraId="45AFE0C8" w14:textId="77777777" w:rsidR="007A73E5" w:rsidRDefault="007A73E5" w:rsidP="007A73E5">
      <w:pPr>
        <w:rPr>
          <w:b/>
          <w:sz w:val="24"/>
          <w:lang w:eastAsia="ja-JP"/>
        </w:rPr>
      </w:pPr>
    </w:p>
    <w:p w14:paraId="074F296F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55616625"/>
      <w:r w:rsidRPr="00854C55">
        <w:rPr>
          <w:b/>
        </w:rPr>
        <w:t>Corrections required</w:t>
      </w:r>
      <w:bookmarkEnd w:id="22"/>
      <w:bookmarkEnd w:id="23"/>
      <w:bookmarkEnd w:id="24"/>
    </w:p>
    <w:p w14:paraId="02F53376" w14:textId="77777777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55616626"/>
      <w:r>
        <w:rPr>
          <w:rFonts w:cs="Arial"/>
          <w:b/>
          <w:bCs/>
          <w:color w:val="000000"/>
          <w:lang w:val="en-US" w:eastAsia="en-GB"/>
        </w:rPr>
        <w:t>Change 1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4AA7ECBC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3E8D2" w14:textId="77777777" w:rsidR="004A40D5" w:rsidRDefault="00AE2F97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E36E2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7878C" w14:textId="536CD83C" w:rsidR="004A40D5" w:rsidRPr="00FA530C" w:rsidRDefault="00E71BB6" w:rsidP="00206ED0">
            <w:pPr>
              <w:pStyle w:val="CRCoverPage"/>
              <w:spacing w:after="0"/>
              <w:rPr>
                <w:noProof/>
              </w:rPr>
            </w:pPr>
            <w:r w:rsidRPr="00E71BB6">
              <w:rPr>
                <w:noProof/>
              </w:rPr>
              <w:t>fl_Check_Rf_Parameters_NRBand_PICS_Supp</w:t>
            </w:r>
          </w:p>
        </w:tc>
      </w:tr>
      <w:tr w:rsidR="004A40D5" w14:paraId="3795570A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1D133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F560" w14:textId="6FC5DFC1" w:rsidR="006E31A3" w:rsidRPr="00803546" w:rsidRDefault="00D811BD" w:rsidP="00693BE2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rFonts w:cs="Arial"/>
              </w:rPr>
              <w:t xml:space="preserve">According to </w:t>
            </w:r>
            <w:r w:rsidRPr="00E71BB6">
              <w:rPr>
                <w:rFonts w:cs="Arial"/>
              </w:rPr>
              <w:t>38.523-1 --&gt; Table 8.2.1.1.1.3.3-</w:t>
            </w:r>
            <w:r>
              <w:rPr>
                <w:rFonts w:cs="Arial"/>
              </w:rPr>
              <w:t>5 the txDiversity-r16 is not checked for 8.2.1.1.1.</w:t>
            </w:r>
            <w:r w:rsidRPr="00E71BB6">
              <w:rPr>
                <w:rFonts w:cs="Arial"/>
              </w:rPr>
              <w:t xml:space="preserve">ENDC. In the </w:t>
            </w:r>
            <w:r w:rsidRPr="00E71BB6">
              <w:rPr>
                <w:rFonts w:cs="Arial"/>
                <w:noProof/>
              </w:rPr>
              <w:t>fl_Check_Rf_Parameters_NRBand_PICS_Supp it should be only checked for 8.1.5.1.1.NR5GC.</w:t>
            </w:r>
          </w:p>
        </w:tc>
      </w:tr>
      <w:tr w:rsidR="00AE2F97" w14:paraId="72DFA92A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8FB83" w14:textId="77777777" w:rsidR="00AE2F97" w:rsidRDefault="00AE2F97" w:rsidP="00AE2F9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FD07" w14:textId="6F90589F" w:rsidR="00AE2F97" w:rsidRPr="004E36E2" w:rsidRDefault="00D811BD" w:rsidP="00693BE2">
            <w:pPr>
              <w:pStyle w:val="CRCoverPage"/>
              <w:spacing w:after="0"/>
              <w:jc w:val="both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Corrected </w:t>
            </w:r>
            <w:r w:rsidRPr="009E2391">
              <w:rPr>
                <w:noProof/>
              </w:rPr>
              <w:t>fl_Check_Rf_Parameters_NRBand_PICS_Supp</w:t>
            </w:r>
            <w:r>
              <w:rPr>
                <w:noProof/>
              </w:rPr>
              <w:t xml:space="preserve"> to check txDiversity-r16 only in case of NR5GC test.</w:t>
            </w:r>
          </w:p>
        </w:tc>
      </w:tr>
      <w:tr w:rsidR="00AE2F97" w14:paraId="624F111A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9B63C" w14:textId="77777777" w:rsidR="00AE2F97" w:rsidRDefault="00AE2F97" w:rsidP="00AE2F9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C695" w14:textId="4618A417" w:rsidR="00AE2F97" w:rsidRPr="00CC39F9" w:rsidRDefault="00D811BD" w:rsidP="00AE2F97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D811BD">
              <w:rPr>
                <w:rFonts w:ascii="Arial" w:hAnsi="Arial" w:cs="Arial"/>
                <w:lang w:eastAsia="en-GB"/>
              </w:rPr>
              <w:t>NR_CapabilityFunctions.ttcn</w:t>
            </w:r>
            <w:proofErr w:type="spellEnd"/>
          </w:p>
        </w:tc>
      </w:tr>
      <w:tr w:rsidR="00AE2F97" w14:paraId="5EC11A0B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FFD85" w14:textId="77777777" w:rsidR="00AE2F97" w:rsidRDefault="00AE2F97" w:rsidP="00AE2F9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A073" w14:textId="3E7B9296" w:rsidR="00AE2F97" w:rsidRPr="009E3F7D" w:rsidRDefault="005E10E8" w:rsidP="00AE2F97">
            <w:pPr>
              <w:rPr>
                <w:rFonts w:ascii="Arial" w:hAnsi="Arial"/>
                <w:lang w:eastAsia="zh-CN"/>
              </w:rPr>
            </w:pPr>
            <w:r w:rsidRPr="009E3F7D">
              <w:rPr>
                <w:rFonts w:ascii="Arial" w:hAnsi="Arial"/>
                <w:highlight w:val="cyan"/>
                <w:lang w:eastAsia="zh-CN"/>
              </w:rPr>
              <w:t xml:space="preserve">Accepted. Same solution applied for </w:t>
            </w:r>
            <w:r w:rsidR="00AF3D6C" w:rsidRPr="009E3F7D">
              <w:rPr>
                <w:rFonts w:ascii="Arial" w:hAnsi="Arial"/>
                <w:highlight w:val="cyan"/>
                <w:lang w:eastAsia="zh-CN"/>
              </w:rPr>
              <w:t>cg_SDT_r17</w:t>
            </w:r>
            <w:r w:rsidR="009E3F7D" w:rsidRPr="009E3F7D">
              <w:rPr>
                <w:rFonts w:ascii="Arial" w:hAnsi="Arial"/>
                <w:highlight w:val="cyan"/>
                <w:lang w:eastAsia="zh-CN"/>
              </w:rPr>
              <w:t xml:space="preserve"> and </w:t>
            </w:r>
            <w:r w:rsidR="009E3F7D" w:rsidRPr="009E3F7D">
              <w:rPr>
                <w:rFonts w:ascii="Arial" w:hAnsi="Arial"/>
                <w:highlight w:val="cyan"/>
                <w:lang w:eastAsia="zh-CN"/>
              </w:rPr>
              <w:t>halfDuplexFDD_TypeA_RedCap_r17</w:t>
            </w:r>
          </w:p>
        </w:tc>
      </w:tr>
    </w:tbl>
    <w:p w14:paraId="3110EFAA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71C71429" w14:textId="77777777" w:rsidR="00143E99" w:rsidRDefault="00143E99" w:rsidP="004A40D5">
      <w:pPr>
        <w:spacing w:after="0"/>
        <w:rPr>
          <w:rFonts w:ascii="Arial" w:hAnsi="Arial"/>
          <w:b/>
          <w:lang w:eastAsia="en-GB"/>
        </w:rPr>
      </w:pPr>
    </w:p>
    <w:p w14:paraId="7D5D6D11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145B5CE4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B948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function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fl_Check_Rf_Parameters_NRBand_PICS_Supp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UE_NR_Capability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p_NRCapability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060BDCB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NR_Configuration_Type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p_Configuration_Type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028FF721" w14:textId="77777777" w:rsid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263E11D4" w14:textId="77777777" w:rsid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883EFB0" w14:textId="65F0C353" w:rsid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4E60B436" w14:textId="77777777" w:rsid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5353405" w14:textId="688EEE81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if (match (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v_Received_NRCapabilityMsg.accessStratumRelease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, (rel16, rel17))) { // checks Rel16&amp;17</w:t>
            </w:r>
          </w:p>
          <w:p w14:paraId="7519963B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(not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f_NR_CompareCapability_vs_PICS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(pc_condHandover_r16, v_Found_condHandover_r16)) {</w:t>
            </w:r>
          </w:p>
          <w:p w14:paraId="71A53D48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,__FILE__, __LINE__, "pc_condHandover_r16 not correctly set"</w:t>
            </w:r>
            <w:proofErr w:type="gram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6B2CEA11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351C7235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(not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f_NR_CompareCapability_vs_PICS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(pc_condHandoverFailure_r16, v_Found_condHandoverFailure_r16)) {</w:t>
            </w:r>
          </w:p>
          <w:p w14:paraId="1F56219D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,__FILE__, __LINE__, "pc_condHandoverFailure_r16 not correctly set"</w:t>
            </w:r>
            <w:proofErr w:type="gram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46544D04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2B1B6926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(not f_NR_CompareCapability_vs_PICS(pc_condHandoverTwoTriggerEvents_r16, v_Found_condHandoverTwoTriggerEvents_r16)) {</w:t>
            </w:r>
          </w:p>
          <w:p w14:paraId="559D9059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,__FILE__, __LINE__, "pc_condHandoverTwoTriggerEvents_r16 not correctly set"</w:t>
            </w:r>
            <w:proofErr w:type="gram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18B7935B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559CC88C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(not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f_NR_CompareCapability_vs_PICS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(pc_condPSCellChange_r16, v_Found_condPSCellChange_r16)) {</w:t>
            </w:r>
          </w:p>
          <w:p w14:paraId="7AC68F6D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,__FILE__, __LINE__, "pc_condPSCellChange_r16 not correctly set"</w:t>
            </w:r>
            <w:proofErr w:type="gram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2E79505E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7F0D0514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(not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f_NR_CompareCapability_vs_PICS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(pc_multi_sps_r16, v_Found_sps_r16)) {</w:t>
            </w:r>
          </w:p>
          <w:p w14:paraId="3188D5CA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,__FILE__, __LINE__, "pc_multi_sps_r16 not correctly set"</w:t>
            </w:r>
            <w:proofErr w:type="gram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697E743B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333DF112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A56201F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(not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f_NR_CompareCapability_vs_PICS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(pc_txDiversity_r16, v_Found_txDiversity_r16)) {</w:t>
            </w:r>
          </w:p>
          <w:p w14:paraId="051B2446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,__FILE__, __LINE__, "pc_txDiversity_r16 not correctly set"</w:t>
            </w:r>
            <w:proofErr w:type="gram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7D4B5131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4D76B4BE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5E00C53F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E9BF520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2017B467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if (match (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v_Received_NRCapabilityMsg.accessStratumRelease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, rel17)) { // checks Rel17 </w:t>
            </w:r>
            <w:proofErr w:type="gram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only</w:t>
            </w:r>
            <w:proofErr w:type="gramEnd"/>
          </w:p>
          <w:p w14:paraId="48709CD9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(not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f_NR_CompareCapability_vs_PICS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(pc_cg_SDT_r17, v_Found_cg_SDT_r17)) {</w:t>
            </w:r>
          </w:p>
          <w:p w14:paraId="233E0AF9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,__FILE__, __LINE__, "pc_cg_SDT_r17 not correctly set"</w:t>
            </w:r>
            <w:proofErr w:type="gram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1E37B9A4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5AD9917B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7AF11C5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(not f_NR_CompareCapability_vs_PICS(pc_maxNumberPUSCH_TypeA_Repetition_r17, v_Found_maxNumberPUSCH_TypeA_Repetition_r17)) { // @sic R5-233295 sic@</w:t>
            </w:r>
          </w:p>
          <w:p w14:paraId="42499699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,__FILE__, __LINE__, "pc_maxNumberPUSCH_TypeA_Repetition_r17 not correctly set"</w:t>
            </w:r>
            <w:proofErr w:type="gram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1C2331DE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0D3CD3AA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if (not f_NR_CompareCapability_vs_PICS(pc_puschTypeA_RepetitionsAvailSlot_r17, v_Found_puschTypeA_RepetitionsAvailSlot_r17)) {</w:t>
            </w:r>
          </w:p>
          <w:p w14:paraId="7190D534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,__FILE__, __LINE__, "pc_puschTypeA_RepetitionsAvailSlot_r17 not correctly set"</w:t>
            </w:r>
            <w:proofErr w:type="gram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5C5031C9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0B92DCA4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(not f_NR_CompareCapability_vs_PICS(pc_tb_ProcessingMultiSlotPUSCH_r17, v_Found_tb_ProcessingMultiSlotPUSCH_r17)) {</w:t>
            </w:r>
          </w:p>
          <w:p w14:paraId="1C273348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,__FILE__, __LINE__, "pc_tb_ProcessingMultiSlotPUSCH_r17 not correctly set"</w:t>
            </w:r>
            <w:proofErr w:type="gram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26E7115F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0992368B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(not f_NR_CompareCapability_vs_PICS(pc_tb_ProcessingRepMultiSlotPUSCH_r17, v_Found_tb_ProcessingRepMultiSlotPUSCH_r17)) {</w:t>
            </w:r>
          </w:p>
          <w:p w14:paraId="49431B7B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,__FILE__, __LINE__, "pc_tb_ProcessingRepMultiSlotPUSCH_r17 not correctly set"</w:t>
            </w:r>
            <w:proofErr w:type="gram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2E82253C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51DB49AF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(not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f_NR_CompareCapability_vs_PICS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(pc_pusch_RepetitionMsg3_r17, v_Found_pusch_RepetitionMsg3_r17)) {</w:t>
            </w:r>
          </w:p>
          <w:p w14:paraId="64A6A513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,__FILE__, __LINE__, "pc_pusch_RepetitionMsg3_r17 not correctly set"</w:t>
            </w:r>
            <w:proofErr w:type="gram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6817B652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70BA619F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93FF7F0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(not f_NR_CompareCapability_vs_PICS(pc_halfDuplexFDD_TypeA_RedCap_r17, v_HalfDuplexFDD_TypeA_RedCap_r17)) {</w:t>
            </w:r>
          </w:p>
          <w:p w14:paraId="661790AC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,__FILE__, __LINE__, "pc_halfDuplexFDD_TypeA_RedCap_r17. not correctly set"</w:t>
            </w:r>
            <w:proofErr w:type="gram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3115F233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31F94E98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28DBD3DC" w14:textId="4448DC4F" w:rsidR="006B0D2E" w:rsidRPr="00850B74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</w:tc>
      </w:tr>
    </w:tbl>
    <w:p w14:paraId="100752A0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03F975A8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1656C79B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FBA3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function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fl_Check_Rf_Parameters_NRBand_PICS_Supp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UE_NR_Capability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p_NRCapability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5C98856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NR_Configuration_Type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p_Configuration_Type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5F802933" w14:textId="77777777" w:rsid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52B98130" w14:textId="77777777" w:rsid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19DEB5A" w14:textId="77777777" w:rsid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72B76432" w14:textId="77777777" w:rsidR="00B9636B" w:rsidRDefault="00B9636B" w:rsidP="00B849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B29DEE7" w14:textId="77777777" w:rsidR="00D811BD" w:rsidRDefault="00D811BD" w:rsidP="00B849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20A8AA0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if (match (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v_Received_NRCapabilityMsg.accessStratumRelease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, (rel16, rel17))) { // checks Rel16&amp;17</w:t>
            </w:r>
          </w:p>
          <w:p w14:paraId="7974F7FC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(not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f_NR_CompareCapability_vs_PICS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(pc_condHandover_r16, v_Found_condHandover_r16)) {</w:t>
            </w:r>
          </w:p>
          <w:p w14:paraId="175A72EA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,__FILE__, __LINE__, "pc_condHandover_r16 not correctly set"</w:t>
            </w:r>
            <w:proofErr w:type="gram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03F731EF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3D4356C5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(not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f_NR_CompareCapability_vs_PICS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(pc_condHandoverFailure_r16, v_Found_condHandoverFailure_r16)) {</w:t>
            </w:r>
          </w:p>
          <w:p w14:paraId="5B649F34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,__FILE__, __LINE__, "pc_condHandoverFailure_r16 not correctly set"</w:t>
            </w:r>
            <w:proofErr w:type="gram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3E3C6D5A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2F3BD8E8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(not f_NR_CompareCapability_vs_PICS(pc_condHandoverTwoTriggerEvents_r16, v_Found_condHandoverTwoTriggerEvents_r16)) {</w:t>
            </w:r>
          </w:p>
          <w:p w14:paraId="25FD1380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,__FILE__, __LINE__, "pc_condHandoverTwoTriggerEvents_r16 not correctly set"</w:t>
            </w:r>
            <w:proofErr w:type="gram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78E1D975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0B60540B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(not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f_NR_CompareCapability_vs_PICS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(pc_condPSCellChange_r16, v_Found_condPSCellChange_r16)) {</w:t>
            </w:r>
          </w:p>
          <w:p w14:paraId="0984EB43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,__FILE__, __LINE__, "pc_condPSCellChange_r16 not correctly set"</w:t>
            </w:r>
            <w:proofErr w:type="gram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4B4224D5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438BE1C3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(not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f_NR_CompareCapability_vs_PICS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(pc_multi_sps_r16, v_Found_sps_r16)) {</w:t>
            </w:r>
          </w:p>
          <w:p w14:paraId="6860BC45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,__FILE__, __LINE__, "pc_multi_sps_r16 not correctly set"</w:t>
            </w:r>
            <w:proofErr w:type="gram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62239960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0ABFF0D0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r w:rsidRPr="00D811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 (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p_Configuration_Type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== NR_SA) { // only in TC8.1.5.1.1</w:t>
            </w:r>
          </w:p>
          <w:p w14:paraId="0086157C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if (not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f_NR_CompareCapability_vs_PICS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(pc_txDiversity_r16, v_Found_txDiversity_r16)) {</w:t>
            </w:r>
          </w:p>
          <w:p w14:paraId="32F2F92F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,__FILE__, __LINE__, "pc_txDiversity_r16 not correctly set"</w:t>
            </w:r>
            <w:proofErr w:type="gram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2E4E5053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}</w:t>
            </w:r>
          </w:p>
          <w:p w14:paraId="0D6C53BD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r w:rsidRPr="00D811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}</w:t>
            </w:r>
          </w:p>
          <w:p w14:paraId="0FD531BF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00E23170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008F44A2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if (match (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v_Received_NRCapabilityMsg.accessStratumRelease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, rel17)) { // checks Rel17 </w:t>
            </w:r>
            <w:proofErr w:type="gram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only</w:t>
            </w:r>
            <w:proofErr w:type="gramEnd"/>
          </w:p>
          <w:p w14:paraId="1348B9C2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(not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f_NR_CompareCapability_vs_PICS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(pc_cg_SDT_r17, v_Found_cg_SDT_r17)) {</w:t>
            </w:r>
          </w:p>
          <w:p w14:paraId="680B05F6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,__FILE__, __LINE__, "pc_cg_SDT_r17 not correctly set"</w:t>
            </w:r>
            <w:proofErr w:type="gram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09F0AA4D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70C21014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FEFD3BD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(not f_NR_CompareCapability_vs_PICS(pc_maxNumberPUSCH_TypeA_Repetition_r17, v_Found_maxNumberPUSCH_TypeA_Repetition_r17)) { // @sic R5-233295 sic@</w:t>
            </w:r>
          </w:p>
          <w:p w14:paraId="0E9AD8E6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,__FILE__, __LINE__, "pc_maxNumberPUSCH_TypeA_Repetition_r17 not correctly set"</w:t>
            </w:r>
            <w:proofErr w:type="gram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657F9DDC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6BD7E480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(not f_NR_CompareCapability_vs_PICS(pc_puschTypeA_RepetitionsAvailSlot_r17, v_Found_puschTypeA_RepetitionsAvailSlot_r17)) {</w:t>
            </w:r>
          </w:p>
          <w:p w14:paraId="5465EBB3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,__FILE__, __LINE__, "pc_puschTypeA_RepetitionsAvailSlot_r17 not correctly set"</w:t>
            </w:r>
            <w:proofErr w:type="gram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65100CC3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33C693C5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(not f_NR_CompareCapability_vs_PICS(pc_tb_ProcessingMultiSlotPUSCH_r17, v_Found_tb_ProcessingMultiSlotPUSCH_r17)) {</w:t>
            </w:r>
          </w:p>
          <w:p w14:paraId="641FBADD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,__FILE__, __LINE__, "pc_tb_ProcessingMultiSlotPUSCH_r17 not correctly set"</w:t>
            </w:r>
            <w:proofErr w:type="gram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3050A95F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217E695F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(not f_NR_CompareCapability_vs_PICS(pc_tb_ProcessingRepMultiSlotPUSCH_r17, v_Found_tb_ProcessingRepMultiSlotPUSCH_r17)) {</w:t>
            </w:r>
          </w:p>
          <w:p w14:paraId="099D1C69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,__FILE__, __LINE__, "pc_tb_ProcessingRepMultiSlotPUSCH_r17 not correctly set"</w:t>
            </w:r>
            <w:proofErr w:type="gram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6B5792C7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19A6C3B2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(not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f_NR_CompareCapability_vs_PICS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(pc_pusch_RepetitionMsg3_r17, v_Found_pusch_RepetitionMsg3_r17)) {</w:t>
            </w:r>
          </w:p>
          <w:p w14:paraId="2DAE509E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,__FILE__, __LINE__, "pc_pusch_RepetitionMsg3_r17 not correctly set"</w:t>
            </w:r>
            <w:proofErr w:type="gram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135785C8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1FB40EF8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9AEF43E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(not f_NR_CompareCapability_vs_PICS(pc_halfDuplexFDD_TypeA_RedCap_r17, v_HalfDuplexFDD_TypeA_RedCap_r17)) {</w:t>
            </w:r>
          </w:p>
          <w:p w14:paraId="27DCD88C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,__FILE__, __LINE__, "pc_halfDuplexFDD_TypeA_RedCap_r17. not correctly set"</w:t>
            </w:r>
            <w:proofErr w:type="gram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5E6C4D85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7BE6DF46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22A7B1A5" w14:textId="63107936" w:rsidR="00D811BD" w:rsidRPr="00AE2F97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</w:tc>
      </w:tr>
    </w:tbl>
    <w:p w14:paraId="52809F56" w14:textId="77777777" w:rsidR="00797B49" w:rsidRDefault="00797B49" w:rsidP="00797B49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p w14:paraId="1A3455C9" w14:textId="77777777" w:rsidR="001C6BC1" w:rsidRDefault="001C6BC1" w:rsidP="00B9636B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331854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F2088" w14:textId="77777777" w:rsidR="00331854" w:rsidRDefault="00331854">
      <w:r>
        <w:separator/>
      </w:r>
    </w:p>
  </w:endnote>
  <w:endnote w:type="continuationSeparator" w:id="0">
    <w:p w14:paraId="5827FC2A" w14:textId="77777777" w:rsidR="00331854" w:rsidRDefault="00331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icrosoft YaHei U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50438" w14:textId="77777777" w:rsidR="00E11FE7" w:rsidRDefault="00E11F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5D9B0" w14:textId="77777777" w:rsidR="00E11FE7" w:rsidRDefault="00E11FE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8DF91" w14:textId="77777777" w:rsidR="00E11FE7" w:rsidRDefault="00E11F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B754EF" w14:textId="77777777" w:rsidR="00331854" w:rsidRDefault="00331854">
      <w:r>
        <w:separator/>
      </w:r>
    </w:p>
  </w:footnote>
  <w:footnote w:type="continuationSeparator" w:id="0">
    <w:p w14:paraId="66930BA9" w14:textId="77777777" w:rsidR="00331854" w:rsidRDefault="003318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1ADCF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7DA6302" wp14:editId="00150D8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4786B19E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7DA6302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Content>
                      <w:p w14:paraId="4786B19E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AFED5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2B4F106" wp14:editId="328F4C1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0BB07B63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B4F10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Content>
                      <w:p w14:paraId="0BB07B63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91300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E6819AD" wp14:editId="3AADE89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496C465C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E6819A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Content>
                      <w:p w14:paraId="496C465C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F73A6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CC02A5E" wp14:editId="33261F4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36201A9A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C02A5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Content>
                      <w:p w14:paraId="36201A9A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834E3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889E8EA" wp14:editId="3DB92CD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627C4E55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889E8EA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Content>
                      <w:p w14:paraId="627C4E55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2E65A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3FA8ADB" wp14:editId="3DAD970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0B9398C2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3FA8ADB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Content>
                      <w:p w14:paraId="0B9398C2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64F2F31"/>
    <w:multiLevelType w:val="hybridMultilevel"/>
    <w:tmpl w:val="59FEDDE6"/>
    <w:lvl w:ilvl="0" w:tplc="0809000F">
      <w:start w:val="1"/>
      <w:numFmt w:val="decimal"/>
      <w:lvlText w:val="%1."/>
      <w:lvlJc w:val="left"/>
      <w:pPr>
        <w:ind w:left="774" w:hanging="360"/>
      </w:p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6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571230"/>
    <w:multiLevelType w:val="hybridMultilevel"/>
    <w:tmpl w:val="D9007E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C503DF"/>
    <w:multiLevelType w:val="hybridMultilevel"/>
    <w:tmpl w:val="70B074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AE5214"/>
    <w:multiLevelType w:val="hybridMultilevel"/>
    <w:tmpl w:val="3C04ED6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83716A"/>
    <w:multiLevelType w:val="hybridMultilevel"/>
    <w:tmpl w:val="E196F7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4934D7"/>
    <w:multiLevelType w:val="hybridMultilevel"/>
    <w:tmpl w:val="81700C22"/>
    <w:lvl w:ilvl="0" w:tplc="EB0022D4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626EC6"/>
    <w:multiLevelType w:val="hybridMultilevel"/>
    <w:tmpl w:val="E196F7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1309D2"/>
    <w:multiLevelType w:val="hybridMultilevel"/>
    <w:tmpl w:val="EEB419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AD325A"/>
    <w:multiLevelType w:val="hybridMultilevel"/>
    <w:tmpl w:val="CCEC22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CA5E4F"/>
    <w:multiLevelType w:val="hybridMultilevel"/>
    <w:tmpl w:val="7490311E"/>
    <w:lvl w:ilvl="0" w:tplc="BC26B11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0C28DC"/>
    <w:multiLevelType w:val="hybridMultilevel"/>
    <w:tmpl w:val="71CC274C"/>
    <w:lvl w:ilvl="0" w:tplc="0809000F">
      <w:start w:val="1"/>
      <w:numFmt w:val="decimal"/>
      <w:lvlText w:val="%1."/>
      <w:lvlJc w:val="left"/>
      <w:pPr>
        <w:ind w:left="774" w:hanging="360"/>
      </w:p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43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185946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83075901">
    <w:abstractNumId w:val="23"/>
  </w:num>
  <w:num w:numId="3" w16cid:durableId="78600744">
    <w:abstractNumId w:val="10"/>
  </w:num>
  <w:num w:numId="4" w16cid:durableId="661085859">
    <w:abstractNumId w:val="44"/>
  </w:num>
  <w:num w:numId="5" w16cid:durableId="774640237">
    <w:abstractNumId w:val="34"/>
  </w:num>
  <w:num w:numId="6" w16cid:durableId="17004454">
    <w:abstractNumId w:val="40"/>
  </w:num>
  <w:num w:numId="7" w16cid:durableId="1971548451">
    <w:abstractNumId w:val="14"/>
  </w:num>
  <w:num w:numId="8" w16cid:durableId="2100592185">
    <w:abstractNumId w:val="41"/>
  </w:num>
  <w:num w:numId="9" w16cid:durableId="1080717309">
    <w:abstractNumId w:val="21"/>
  </w:num>
  <w:num w:numId="10" w16cid:durableId="723602978">
    <w:abstractNumId w:val="26"/>
  </w:num>
  <w:num w:numId="11" w16cid:durableId="1824195577">
    <w:abstractNumId w:val="0"/>
  </w:num>
  <w:num w:numId="12" w16cid:durableId="1688673163">
    <w:abstractNumId w:val="13"/>
  </w:num>
  <w:num w:numId="13" w16cid:durableId="649600892">
    <w:abstractNumId w:val="46"/>
  </w:num>
  <w:num w:numId="14" w16cid:durableId="2109234592">
    <w:abstractNumId w:val="6"/>
  </w:num>
  <w:num w:numId="15" w16cid:durableId="675423163">
    <w:abstractNumId w:val="28"/>
  </w:num>
  <w:num w:numId="16" w16cid:durableId="1618097376">
    <w:abstractNumId w:val="25"/>
  </w:num>
  <w:num w:numId="17" w16cid:durableId="1416593211">
    <w:abstractNumId w:val="27"/>
  </w:num>
  <w:num w:numId="18" w16cid:durableId="845246140">
    <w:abstractNumId w:val="17"/>
  </w:num>
  <w:num w:numId="19" w16cid:durableId="1588534412">
    <w:abstractNumId w:val="43"/>
  </w:num>
  <w:num w:numId="20" w16cid:durableId="742605471">
    <w:abstractNumId w:val="38"/>
  </w:num>
  <w:num w:numId="21" w16cid:durableId="145242444">
    <w:abstractNumId w:val="45"/>
  </w:num>
  <w:num w:numId="22" w16cid:durableId="863329520">
    <w:abstractNumId w:val="30"/>
  </w:num>
  <w:num w:numId="23" w16cid:durableId="749081166">
    <w:abstractNumId w:val="18"/>
  </w:num>
  <w:num w:numId="24" w16cid:durableId="1193492830">
    <w:abstractNumId w:val="24"/>
  </w:num>
  <w:num w:numId="25" w16cid:durableId="2012249629">
    <w:abstractNumId w:val="8"/>
  </w:num>
  <w:num w:numId="26" w16cid:durableId="1714815077">
    <w:abstractNumId w:val="16"/>
  </w:num>
  <w:num w:numId="27" w16cid:durableId="1467429675">
    <w:abstractNumId w:val="20"/>
  </w:num>
  <w:num w:numId="28" w16cid:durableId="1939942609">
    <w:abstractNumId w:val="1"/>
  </w:num>
  <w:num w:numId="29" w16cid:durableId="343167643">
    <w:abstractNumId w:val="2"/>
  </w:num>
  <w:num w:numId="30" w16cid:durableId="1003053315">
    <w:abstractNumId w:val="19"/>
  </w:num>
  <w:num w:numId="31" w16cid:durableId="1595898840">
    <w:abstractNumId w:val="39"/>
  </w:num>
  <w:num w:numId="32" w16cid:durableId="736561537">
    <w:abstractNumId w:val="4"/>
  </w:num>
  <w:num w:numId="33" w16cid:durableId="349184423">
    <w:abstractNumId w:val="12"/>
  </w:num>
  <w:num w:numId="34" w16cid:durableId="560025508">
    <w:abstractNumId w:val="9"/>
  </w:num>
  <w:num w:numId="35" w16cid:durableId="278530200">
    <w:abstractNumId w:val="3"/>
  </w:num>
  <w:num w:numId="36" w16cid:durableId="1449161140">
    <w:abstractNumId w:val="37"/>
  </w:num>
  <w:num w:numId="37" w16cid:durableId="864098224">
    <w:abstractNumId w:val="15"/>
  </w:num>
  <w:num w:numId="38" w16cid:durableId="1499272740">
    <w:abstractNumId w:val="22"/>
  </w:num>
  <w:num w:numId="39" w16cid:durableId="1030490746">
    <w:abstractNumId w:val="36"/>
  </w:num>
  <w:num w:numId="40" w16cid:durableId="135487814">
    <w:abstractNumId w:val="33"/>
  </w:num>
  <w:num w:numId="41" w16cid:durableId="1298103453">
    <w:abstractNumId w:val="32"/>
  </w:num>
  <w:num w:numId="42" w16cid:durableId="1518544541">
    <w:abstractNumId w:val="35"/>
  </w:num>
  <w:num w:numId="43" w16cid:durableId="271672890">
    <w:abstractNumId w:val="29"/>
  </w:num>
  <w:num w:numId="44" w16cid:durableId="45489653">
    <w:abstractNumId w:val="42"/>
  </w:num>
  <w:num w:numId="45" w16cid:durableId="1968394653">
    <w:abstractNumId w:val="11"/>
  </w:num>
  <w:num w:numId="46" w16cid:durableId="1657342239">
    <w:abstractNumId w:val="5"/>
  </w:num>
  <w:num w:numId="47" w16cid:durableId="1741948088">
    <w:abstractNumId w:val="7"/>
  </w:num>
  <w:num w:numId="48" w16cid:durableId="1547108664">
    <w:abstractNumId w:val="3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46F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943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5A4D"/>
    <w:rsid w:val="000B68EE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9B0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890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52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3E99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1140"/>
    <w:rsid w:val="00182D1A"/>
    <w:rsid w:val="001834E5"/>
    <w:rsid w:val="00183F58"/>
    <w:rsid w:val="0018557F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6F1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130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371C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4A3A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2B7"/>
    <w:rsid w:val="002563B1"/>
    <w:rsid w:val="00256480"/>
    <w:rsid w:val="002564C6"/>
    <w:rsid w:val="0025679F"/>
    <w:rsid w:val="00257E50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312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5C0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B724C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41DC"/>
    <w:rsid w:val="002D4BCE"/>
    <w:rsid w:val="002D4E4F"/>
    <w:rsid w:val="002D5490"/>
    <w:rsid w:val="002D5B08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2027"/>
    <w:rsid w:val="003048CC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54"/>
    <w:rsid w:val="0033187A"/>
    <w:rsid w:val="003319F6"/>
    <w:rsid w:val="003320BA"/>
    <w:rsid w:val="003328F3"/>
    <w:rsid w:val="0033294A"/>
    <w:rsid w:val="00332F35"/>
    <w:rsid w:val="00334295"/>
    <w:rsid w:val="003377F0"/>
    <w:rsid w:val="00340413"/>
    <w:rsid w:val="003413B5"/>
    <w:rsid w:val="00341F6F"/>
    <w:rsid w:val="00342CBD"/>
    <w:rsid w:val="00342D98"/>
    <w:rsid w:val="0034341E"/>
    <w:rsid w:val="00343640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3211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4A9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2766"/>
    <w:rsid w:val="003C2940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4228"/>
    <w:rsid w:val="003D42B8"/>
    <w:rsid w:val="003D49F9"/>
    <w:rsid w:val="003D5051"/>
    <w:rsid w:val="003D5C48"/>
    <w:rsid w:val="003D65E8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10371"/>
    <w:rsid w:val="00410F52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2B30"/>
    <w:rsid w:val="0042378D"/>
    <w:rsid w:val="004242F1"/>
    <w:rsid w:val="00424D0C"/>
    <w:rsid w:val="0042625D"/>
    <w:rsid w:val="00426FCD"/>
    <w:rsid w:val="00431186"/>
    <w:rsid w:val="0043163D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5E9F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0B7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6907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6E2"/>
    <w:rsid w:val="004E3C15"/>
    <w:rsid w:val="004F0155"/>
    <w:rsid w:val="004F0977"/>
    <w:rsid w:val="004F173C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60B3"/>
    <w:rsid w:val="005371B9"/>
    <w:rsid w:val="00537987"/>
    <w:rsid w:val="00537B66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EDF"/>
    <w:rsid w:val="00564F4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5C0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0C4B"/>
    <w:rsid w:val="005D27CA"/>
    <w:rsid w:val="005D2AB2"/>
    <w:rsid w:val="005D2B14"/>
    <w:rsid w:val="005D30BB"/>
    <w:rsid w:val="005D3787"/>
    <w:rsid w:val="005D3AD4"/>
    <w:rsid w:val="005D4396"/>
    <w:rsid w:val="005D476E"/>
    <w:rsid w:val="005D5EBD"/>
    <w:rsid w:val="005D6478"/>
    <w:rsid w:val="005D786B"/>
    <w:rsid w:val="005E10E8"/>
    <w:rsid w:val="005E156D"/>
    <w:rsid w:val="005E18C6"/>
    <w:rsid w:val="005E1F0C"/>
    <w:rsid w:val="005E27C4"/>
    <w:rsid w:val="005E2C44"/>
    <w:rsid w:val="005E318A"/>
    <w:rsid w:val="005E391E"/>
    <w:rsid w:val="005E3B8F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0323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9C7"/>
    <w:rsid w:val="00693BE2"/>
    <w:rsid w:val="00693E69"/>
    <w:rsid w:val="00693F56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3754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0D2E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3A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00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6968"/>
    <w:rsid w:val="007769B5"/>
    <w:rsid w:val="00777C3F"/>
    <w:rsid w:val="007807B2"/>
    <w:rsid w:val="0078179D"/>
    <w:rsid w:val="00781852"/>
    <w:rsid w:val="00781A53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E8A"/>
    <w:rsid w:val="007977A8"/>
    <w:rsid w:val="00797B49"/>
    <w:rsid w:val="007A0E0D"/>
    <w:rsid w:val="007A1E6D"/>
    <w:rsid w:val="007A2258"/>
    <w:rsid w:val="007A2600"/>
    <w:rsid w:val="007A2DF8"/>
    <w:rsid w:val="007A3876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A80"/>
    <w:rsid w:val="007C7BAF"/>
    <w:rsid w:val="007D1EE7"/>
    <w:rsid w:val="007D2EE9"/>
    <w:rsid w:val="007D30FD"/>
    <w:rsid w:val="007D3E99"/>
    <w:rsid w:val="007D46DC"/>
    <w:rsid w:val="007D57EE"/>
    <w:rsid w:val="007D6A07"/>
    <w:rsid w:val="007D6DB1"/>
    <w:rsid w:val="007D7566"/>
    <w:rsid w:val="007D7C3A"/>
    <w:rsid w:val="007E0564"/>
    <w:rsid w:val="007E07EF"/>
    <w:rsid w:val="007E0E30"/>
    <w:rsid w:val="007E1D5F"/>
    <w:rsid w:val="007E1DA8"/>
    <w:rsid w:val="007E26E1"/>
    <w:rsid w:val="007E2899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84C"/>
    <w:rsid w:val="008029CE"/>
    <w:rsid w:val="00803546"/>
    <w:rsid w:val="0080392D"/>
    <w:rsid w:val="00803DF8"/>
    <w:rsid w:val="008040A8"/>
    <w:rsid w:val="00804B8D"/>
    <w:rsid w:val="00804EC2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334B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38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1E2"/>
    <w:rsid w:val="008A03D7"/>
    <w:rsid w:val="008A09CA"/>
    <w:rsid w:val="008A27EC"/>
    <w:rsid w:val="008A3054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E6DE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A1C"/>
    <w:rsid w:val="00964E66"/>
    <w:rsid w:val="009667E8"/>
    <w:rsid w:val="00966D6E"/>
    <w:rsid w:val="009708DA"/>
    <w:rsid w:val="0097191D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0F0"/>
    <w:rsid w:val="009A7AF2"/>
    <w:rsid w:val="009B0B50"/>
    <w:rsid w:val="009B2AA5"/>
    <w:rsid w:val="009B4438"/>
    <w:rsid w:val="009B5164"/>
    <w:rsid w:val="009B7A21"/>
    <w:rsid w:val="009B7FA1"/>
    <w:rsid w:val="009C1018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10F4"/>
    <w:rsid w:val="009E2391"/>
    <w:rsid w:val="009E24DE"/>
    <w:rsid w:val="009E297E"/>
    <w:rsid w:val="009E3297"/>
    <w:rsid w:val="009E34C0"/>
    <w:rsid w:val="009E3F7D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39BC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2F97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A4A"/>
    <w:rsid w:val="00AF2C02"/>
    <w:rsid w:val="00AF357C"/>
    <w:rsid w:val="00AF3B0B"/>
    <w:rsid w:val="00AF3D6C"/>
    <w:rsid w:val="00AF5B9C"/>
    <w:rsid w:val="00B00F95"/>
    <w:rsid w:val="00B01321"/>
    <w:rsid w:val="00B02883"/>
    <w:rsid w:val="00B04B2C"/>
    <w:rsid w:val="00B05D84"/>
    <w:rsid w:val="00B06B88"/>
    <w:rsid w:val="00B06FBB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281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1F9"/>
    <w:rsid w:val="00B51287"/>
    <w:rsid w:val="00B51BA6"/>
    <w:rsid w:val="00B51BF9"/>
    <w:rsid w:val="00B52361"/>
    <w:rsid w:val="00B52828"/>
    <w:rsid w:val="00B54606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952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36B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310"/>
    <w:rsid w:val="00BD3A86"/>
    <w:rsid w:val="00BD425B"/>
    <w:rsid w:val="00BD436E"/>
    <w:rsid w:val="00BD4FA5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2BFA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DAE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20B0"/>
    <w:rsid w:val="00CC21F8"/>
    <w:rsid w:val="00CC2E8A"/>
    <w:rsid w:val="00CC3401"/>
    <w:rsid w:val="00CC39F9"/>
    <w:rsid w:val="00CC3E1A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2753"/>
    <w:rsid w:val="00CE3B53"/>
    <w:rsid w:val="00CE3EA5"/>
    <w:rsid w:val="00CE4C61"/>
    <w:rsid w:val="00CE52B0"/>
    <w:rsid w:val="00CE57C8"/>
    <w:rsid w:val="00CE58DB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0E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3DDE"/>
    <w:rsid w:val="00D44254"/>
    <w:rsid w:val="00D44EF2"/>
    <w:rsid w:val="00D45108"/>
    <w:rsid w:val="00D4618B"/>
    <w:rsid w:val="00D46E6D"/>
    <w:rsid w:val="00D474CE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1BD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0AD"/>
    <w:rsid w:val="00DA6151"/>
    <w:rsid w:val="00DB0BF5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706"/>
    <w:rsid w:val="00DD7F13"/>
    <w:rsid w:val="00DE237C"/>
    <w:rsid w:val="00DE2B66"/>
    <w:rsid w:val="00DE2D14"/>
    <w:rsid w:val="00DE2F99"/>
    <w:rsid w:val="00DE32CC"/>
    <w:rsid w:val="00DE34CF"/>
    <w:rsid w:val="00DE3BC9"/>
    <w:rsid w:val="00DE477E"/>
    <w:rsid w:val="00DE569E"/>
    <w:rsid w:val="00DE58C6"/>
    <w:rsid w:val="00DE5C05"/>
    <w:rsid w:val="00DE60F9"/>
    <w:rsid w:val="00DE67FB"/>
    <w:rsid w:val="00DE6BCE"/>
    <w:rsid w:val="00DE7CE0"/>
    <w:rsid w:val="00DF0897"/>
    <w:rsid w:val="00DF0FB2"/>
    <w:rsid w:val="00DF24DD"/>
    <w:rsid w:val="00DF343E"/>
    <w:rsid w:val="00DF4546"/>
    <w:rsid w:val="00DF4AA6"/>
    <w:rsid w:val="00DF6448"/>
    <w:rsid w:val="00DF69F6"/>
    <w:rsid w:val="00DF71D7"/>
    <w:rsid w:val="00DF7644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074EE"/>
    <w:rsid w:val="00E10EA0"/>
    <w:rsid w:val="00E11FE7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B15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6C07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57ECE"/>
    <w:rsid w:val="00E6020E"/>
    <w:rsid w:val="00E63DB0"/>
    <w:rsid w:val="00E63F48"/>
    <w:rsid w:val="00E643BA"/>
    <w:rsid w:val="00E64C0B"/>
    <w:rsid w:val="00E65529"/>
    <w:rsid w:val="00E65542"/>
    <w:rsid w:val="00E66585"/>
    <w:rsid w:val="00E6738A"/>
    <w:rsid w:val="00E678E1"/>
    <w:rsid w:val="00E708F3"/>
    <w:rsid w:val="00E70968"/>
    <w:rsid w:val="00E71263"/>
    <w:rsid w:val="00E716C1"/>
    <w:rsid w:val="00E717C5"/>
    <w:rsid w:val="00E71BB6"/>
    <w:rsid w:val="00E71E49"/>
    <w:rsid w:val="00E7248C"/>
    <w:rsid w:val="00E727B3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3778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DF5"/>
    <w:rsid w:val="00EF75CB"/>
    <w:rsid w:val="00EF7B7F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356D"/>
    <w:rsid w:val="00F142EB"/>
    <w:rsid w:val="00F14F83"/>
    <w:rsid w:val="00F150F5"/>
    <w:rsid w:val="00F15505"/>
    <w:rsid w:val="00F161EC"/>
    <w:rsid w:val="00F16884"/>
    <w:rsid w:val="00F16CF4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5FA6"/>
    <w:rsid w:val="00F465C7"/>
    <w:rsid w:val="00F467B9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3ECE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5B67"/>
    <w:rsid w:val="00FE6941"/>
    <w:rsid w:val="00FE717E"/>
    <w:rsid w:val="00FE7207"/>
    <w:rsid w:val="00FF025C"/>
    <w:rsid w:val="00FF1A2A"/>
    <w:rsid w:val="00FF271B"/>
    <w:rsid w:val="00FF2C33"/>
    <w:rsid w:val="00FF41D4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46E9BD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6DE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paragraph" w:styleId="NormalWeb">
    <w:name w:val="Normal (Web)"/>
    <w:basedOn w:val="Normal"/>
    <w:uiPriority w:val="99"/>
    <w:qFormat/>
    <w:rsid w:val="004E36E2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Narendra.Kalahasti@anritsu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H4VU7HTV54JD-1231737843-946</_dlc_DocId>
    <_dlc_DocIdUrl xmlns="05fef6b6-48ff-4793-a586-dff4857ec2fd">
      <Url>https://sharepoint.rsint.net/teams/MRT_Dev/_layouts/15/DocIdRedir.aspx?ID=H4VU7HTV54JD-1231737843-946</Url>
      <Description>H4VU7HTV54JD-1231737843-946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279CE50-F911-438F-8B69-EE39CD67C6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4.xml><?xml version="1.0" encoding="utf-8"?>
<ds:datastoreItem xmlns:ds="http://schemas.openxmlformats.org/officeDocument/2006/customXml" ds:itemID="{C5F94E6E-8B0A-4CAD-A64F-76B96D45B99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6</Pages>
  <Words>1658</Words>
  <Characters>9119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10756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</cp:revision>
  <cp:lastPrinted>1900-01-01T00:00:00Z</cp:lastPrinted>
  <dcterms:created xsi:type="dcterms:W3CDTF">2024-01-23T20:37:00Z</dcterms:created>
  <dcterms:modified xsi:type="dcterms:W3CDTF">2024-01-24T12:00:00Z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5f9b47c8-9856-4023-9334-16c0788c045f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629bdc0d05744cde985910ae6be01239</vt:lpwstr>
  </property>
</Properties>
</file>