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877F2">
        <w:fldChar w:fldCharType="begin"/>
      </w:r>
      <w:r w:rsidR="00F877F2">
        <w:instrText xml:space="preserve"> DOCPROPERTY  TSG/WGRef  \* MERGEFORMAT </w:instrText>
      </w:r>
      <w:r w:rsidR="00F877F2">
        <w:fldChar w:fldCharType="separate"/>
      </w:r>
      <w:r w:rsidR="003609EF">
        <w:rPr>
          <w:b/>
          <w:noProof/>
          <w:sz w:val="24"/>
        </w:rPr>
        <w:t>RAN5</w:t>
      </w:r>
      <w:r w:rsidR="00F877F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877F2">
        <w:fldChar w:fldCharType="begin"/>
      </w:r>
      <w:r w:rsidR="00F877F2">
        <w:instrText xml:space="preserve"> DOCPROPERTY  MtgSeq  \* MERGEFORMAT </w:instrText>
      </w:r>
      <w:r w:rsidR="00F877F2">
        <w:fldChar w:fldCharType="separate"/>
      </w:r>
      <w:r w:rsidR="00EB09B7" w:rsidRPr="00EB09B7">
        <w:rPr>
          <w:b/>
          <w:noProof/>
          <w:sz w:val="24"/>
        </w:rPr>
        <w:t>2024</w:t>
      </w:r>
      <w:r w:rsidR="00F877F2">
        <w:rPr>
          <w:b/>
          <w:noProof/>
          <w:sz w:val="24"/>
        </w:rPr>
        <w:fldChar w:fldCharType="end"/>
      </w:r>
      <w:r w:rsidR="00F877F2">
        <w:fldChar w:fldCharType="begin"/>
      </w:r>
      <w:r w:rsidR="00F877F2">
        <w:instrText xml:space="preserve"> DOCPROPERTY  MtgTitle  \* MERGEFORMAT </w:instrText>
      </w:r>
      <w:r w:rsidR="00F877F2">
        <w:fldChar w:fldCharType="separate"/>
      </w:r>
      <w:r w:rsidR="00EB09B7">
        <w:rPr>
          <w:b/>
          <w:noProof/>
          <w:sz w:val="24"/>
        </w:rPr>
        <w:t>-TTCN email</w:t>
      </w:r>
      <w:r w:rsidR="00F877F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877F2">
        <w:fldChar w:fldCharType="begin"/>
      </w:r>
      <w:r w:rsidR="00F877F2">
        <w:instrText xml:space="preserve"> DOCPROPERTY  Tdoc#  \* MERGEFORMAT </w:instrText>
      </w:r>
      <w:r w:rsidR="00F877F2">
        <w:fldChar w:fldCharType="separate"/>
      </w:r>
      <w:r w:rsidR="00E13F3D" w:rsidRPr="00E13F3D">
        <w:rPr>
          <w:b/>
          <w:i/>
          <w:noProof/>
          <w:sz w:val="28"/>
        </w:rPr>
        <w:t>R5s240136</w:t>
      </w:r>
      <w:r w:rsidR="00F877F2">
        <w:rPr>
          <w:b/>
          <w:i/>
          <w:noProof/>
          <w:sz w:val="28"/>
        </w:rPr>
        <w:fldChar w:fldCharType="end"/>
      </w:r>
    </w:p>
    <w:p w14:paraId="7CB45193" w14:textId="77777777" w:rsidR="001E41F3" w:rsidRDefault="00F877F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877F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877F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3361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877F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877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F877F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Correction to </w:t>
            </w:r>
            <w:bookmarkStart w:id="1" w:name="_Hlk158397783"/>
            <w:r w:rsidR="002640DD">
              <w:t>NR5GC Emergency call test case 11.4.1</w:t>
            </w:r>
            <w:bookmarkEnd w:id="1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877F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Keysight Technologies UK Ltd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3C7056" w:rsidR="001E41F3" w:rsidRDefault="005029D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F877F2">
              <w:fldChar w:fldCharType="begin"/>
            </w:r>
            <w:r w:rsidR="00F877F2">
              <w:instrText xml:space="preserve"> DOCPROPERTY  SourceIfTsg  \* MERGEFORMAT </w:instrText>
            </w:r>
            <w:r w:rsidR="00F877F2">
              <w:fldChar w:fldCharType="separate"/>
            </w:r>
            <w:r w:rsidR="00F877F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877F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F877F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2024-01-23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877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877F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7398BB" w14:textId="2A6434E0" w:rsidR="005029D0" w:rsidRDefault="005029D0" w:rsidP="005029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UL grant is getting stop</w:t>
            </w:r>
            <w:r w:rsidR="00052ED2">
              <w:rPr>
                <w:noProof/>
              </w:rPr>
              <w:t>ped</w:t>
            </w:r>
            <w:r>
              <w:rPr>
                <w:noProof/>
              </w:rPr>
              <w:t xml:space="preserve"> during step-2 of emergency call registration. This is due to this test case being removed from the function f_GetTestcaseAttrib_EarlyContentionResolution. </w:t>
            </w:r>
          </w:p>
          <w:p w14:paraId="708AA7DE" w14:textId="6CB6E904" w:rsidR="001E41F3" w:rsidRDefault="005029D0" w:rsidP="005029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Due to this change after RRC complete during emergency call registration, test case is executing an additional function f_NR_SS_CommonCellConfig and modifing the UL Grant configurations.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B7A319" w:rsidR="001E41F3" w:rsidRDefault="005029D0">
            <w:pPr>
              <w:pStyle w:val="CRCoverPage"/>
              <w:spacing w:after="0"/>
              <w:ind w:left="100"/>
              <w:rPr>
                <w:noProof/>
              </w:rPr>
            </w:pPr>
            <w:r w:rsidRPr="005029D0">
              <w:rPr>
                <w:noProof/>
              </w:rPr>
              <w:t>OnSR UL Grant added at step-2CA to provide UL grant to device (for voice call data at Step-3_3E).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113053" w:rsidR="001E41F3" w:rsidRDefault="005029D0">
            <w:pPr>
              <w:pStyle w:val="CRCoverPage"/>
              <w:spacing w:after="0"/>
              <w:ind w:left="100"/>
              <w:rPr>
                <w:noProof/>
              </w:rPr>
            </w:pPr>
            <w:r w:rsidRPr="005029D0">
              <w:rPr>
                <w:noProof/>
              </w:rPr>
              <w:t>A conformant UE may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29B8D2" w:rsidR="001E41F3" w:rsidRDefault="005029D0">
            <w:pPr>
              <w:pStyle w:val="CRCoverPage"/>
              <w:spacing w:after="0"/>
              <w:ind w:left="100"/>
              <w:rPr>
                <w:noProof/>
              </w:rPr>
            </w:pPr>
            <w:r w:rsidRPr="005029D0">
              <w:rPr>
                <w:noProof/>
              </w:rPr>
              <w:t>11.4.1.NR5GC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029D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029D0" w:rsidRDefault="005029D0" w:rsidP="005029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029D0" w:rsidRDefault="005029D0" w:rsidP="005029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A5443E" w:rsidR="005029D0" w:rsidRDefault="005029D0" w:rsidP="005029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029D0" w:rsidRDefault="005029D0" w:rsidP="005029D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029D0" w:rsidRDefault="005029D0" w:rsidP="005029D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29D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029D0" w:rsidRDefault="005029D0" w:rsidP="005029D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029D0" w:rsidRDefault="005029D0" w:rsidP="005029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37DC69" w:rsidR="005029D0" w:rsidRDefault="005029D0" w:rsidP="005029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029D0" w:rsidRDefault="005029D0" w:rsidP="005029D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029D0" w:rsidRDefault="005029D0" w:rsidP="005029D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29D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029D0" w:rsidRDefault="005029D0" w:rsidP="005029D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029D0" w:rsidRDefault="005029D0" w:rsidP="005029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F727A" w:rsidR="005029D0" w:rsidRDefault="005029D0" w:rsidP="005029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029D0" w:rsidRDefault="005029D0" w:rsidP="005029D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029D0" w:rsidRDefault="005029D0" w:rsidP="005029D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51011C" w14:textId="77777777" w:rsidR="003D10F0" w:rsidRDefault="003D10F0" w:rsidP="003D10F0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53203602"/>
      <w:r>
        <w:rPr>
          <w:b/>
          <w:lang w:eastAsia="ja-JP"/>
        </w:rPr>
        <w:lastRenderedPageBreak/>
        <w:t>Overview</w:t>
      </w:r>
      <w:bookmarkEnd w:id="2"/>
      <w:bookmarkEnd w:id="3"/>
    </w:p>
    <w:p w14:paraId="04A48E1B" w14:textId="694757CE" w:rsidR="003D10F0" w:rsidRDefault="003D10F0" w:rsidP="003D10F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Pr="00A37C31">
        <w:rPr>
          <w:rFonts w:cs="Arial"/>
        </w:rPr>
        <w:t>iWD-TTCN3-B202</w:t>
      </w:r>
      <w:r w:rsidR="00052ED2">
        <w:rPr>
          <w:rFonts w:cs="Arial"/>
        </w:rPr>
        <w:t>2</w:t>
      </w:r>
      <w:r w:rsidRPr="00A37C31">
        <w:rPr>
          <w:rFonts w:cs="Arial"/>
        </w:rPr>
        <w:t>-09_D2</w:t>
      </w:r>
      <w:r>
        <w:rPr>
          <w:rFonts w:cs="Arial"/>
        </w:rPr>
        <w:t>3</w:t>
      </w:r>
      <w:r w:rsidRPr="00A37C31">
        <w:rPr>
          <w:rFonts w:cs="Arial"/>
        </w:rPr>
        <w:t>wk</w:t>
      </w:r>
      <w:r>
        <w:rPr>
          <w:rFonts w:cs="Arial"/>
        </w:rPr>
        <w:t>49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37EC49E5" w14:textId="571B0C5B" w:rsidR="003D10F0" w:rsidRDefault="003D10F0" w:rsidP="003D10F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sz w:val="24"/>
          <w:lang w:eastAsia="ja-JP"/>
        </w:rPr>
        <w:t>Mohit Kanchan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4" w:history="1">
        <w:r w:rsidR="00052ED2" w:rsidRPr="00FD78FC">
          <w:rPr>
            <w:rStyle w:val="aa"/>
            <w:rFonts w:cs="Arial"/>
            <w:lang w:eastAsia="ja-JP"/>
          </w:rPr>
          <w:t>mohit.kanchan@keysight.com</w:t>
        </w:r>
      </w:hyperlink>
      <w:r w:rsidR="00052ED2">
        <w:rPr>
          <w:rFonts w:cs="Arial"/>
          <w:lang w:eastAsia="ja-JP"/>
        </w:rPr>
        <w:t xml:space="preserve"> </w:t>
      </w:r>
    </w:p>
    <w:p w14:paraId="7EDBB6D8" w14:textId="77777777" w:rsidR="003D10F0" w:rsidRPr="00854C55" w:rsidRDefault="003D10F0" w:rsidP="003D10F0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53203603"/>
      <w:r w:rsidRPr="00854C55">
        <w:rPr>
          <w:b/>
        </w:rPr>
        <w:t>Corrections required</w:t>
      </w:r>
      <w:bookmarkEnd w:id="4"/>
      <w:bookmarkEnd w:id="5"/>
      <w:bookmarkEnd w:id="6"/>
    </w:p>
    <w:p w14:paraId="4E0288CF" w14:textId="77777777" w:rsidR="003D10F0" w:rsidRDefault="003D10F0" w:rsidP="003D10F0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53203604"/>
      <w:r>
        <w:rPr>
          <w:b/>
          <w:lang w:val="pt-BR"/>
        </w:rPr>
        <w:t>Change 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D10F0" w14:paraId="23F535B3" w14:textId="77777777" w:rsidTr="005E5195">
        <w:trPr>
          <w:trHeight w:val="447"/>
        </w:trPr>
        <w:tc>
          <w:tcPr>
            <w:tcW w:w="1985" w:type="dxa"/>
          </w:tcPr>
          <w:p w14:paraId="52474F48" w14:textId="77777777" w:rsidR="003D10F0" w:rsidRPr="00E751F5" w:rsidRDefault="003D10F0" w:rsidP="005E519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14B94E15" w14:textId="77777777" w:rsidR="003D10F0" w:rsidRPr="002D56A7" w:rsidRDefault="003D10F0" w:rsidP="005E5195">
            <w:pPr>
              <w:spacing w:after="0"/>
            </w:pPr>
            <w:r w:rsidRPr="00BB1AB5">
              <w:rPr>
                <w:rFonts w:ascii="Arial" w:hAnsi="Arial" w:cs="Arial"/>
                <w:lang w:val="en-US" w:eastAsia="en-GB"/>
              </w:rPr>
              <w:t>function fl_TC_11_4_1_TestBody()</w:t>
            </w:r>
          </w:p>
        </w:tc>
      </w:tr>
      <w:tr w:rsidR="003D10F0" w14:paraId="619DA936" w14:textId="77777777" w:rsidTr="005E5195">
        <w:trPr>
          <w:trHeight w:val="452"/>
        </w:trPr>
        <w:tc>
          <w:tcPr>
            <w:tcW w:w="1985" w:type="dxa"/>
          </w:tcPr>
          <w:p w14:paraId="1119E51A" w14:textId="77777777" w:rsidR="003D10F0" w:rsidRPr="00E751F5" w:rsidRDefault="003D10F0" w:rsidP="005E519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976DE74" w14:textId="60BF0E5E" w:rsidR="003D10F0" w:rsidRPr="00C93D74" w:rsidRDefault="003D10F0" w:rsidP="005E5195">
            <w:pPr>
              <w:pStyle w:val="CRCoverPage"/>
              <w:spacing w:after="0"/>
              <w:rPr>
                <w:rFonts w:cs="Arial"/>
                <w:noProof/>
              </w:rPr>
            </w:pPr>
            <w:r w:rsidRPr="00C93D74">
              <w:rPr>
                <w:rFonts w:cs="Arial"/>
                <w:noProof/>
              </w:rPr>
              <w:t>UL grant is getting stop</w:t>
            </w:r>
            <w:r w:rsidR="00C42DBD">
              <w:rPr>
                <w:rFonts w:cs="Arial"/>
                <w:noProof/>
              </w:rPr>
              <w:t>ped</w:t>
            </w:r>
            <w:r w:rsidRPr="00C93D74">
              <w:rPr>
                <w:rFonts w:cs="Arial"/>
                <w:noProof/>
              </w:rPr>
              <w:t xml:space="preserve"> during step-2 of emergency call registration as TC has been removed from </w:t>
            </w:r>
            <w:r>
              <w:rPr>
                <w:rFonts w:cs="Arial"/>
                <w:noProof/>
              </w:rPr>
              <w:t xml:space="preserve">the function </w:t>
            </w:r>
            <w:r w:rsidRPr="00C93D74">
              <w:rPr>
                <w:rFonts w:cs="Arial"/>
                <w:noProof/>
              </w:rPr>
              <w:t xml:space="preserve">f_GetTestcaseAttrib_EarlyContentionResolution . </w:t>
            </w:r>
          </w:p>
          <w:p w14:paraId="5040D0F8" w14:textId="20FB6F33" w:rsidR="003D10F0" w:rsidRPr="000935C8" w:rsidRDefault="003D10F0" w:rsidP="005E5195">
            <w:pPr>
              <w:rPr>
                <w:rFonts w:ascii="Arial" w:hAnsi="Arial" w:cs="Arial"/>
              </w:rPr>
            </w:pPr>
            <w:r w:rsidRPr="00C93D74">
              <w:rPr>
                <w:rFonts w:ascii="Arial" w:hAnsi="Arial" w:cs="Arial"/>
                <w:noProof/>
              </w:rPr>
              <w:t xml:space="preserve">Due to this change </w:t>
            </w:r>
            <w:r w:rsidR="00C42DBD">
              <w:rPr>
                <w:rFonts w:ascii="Arial" w:hAnsi="Arial" w:cs="Arial"/>
                <w:noProof/>
              </w:rPr>
              <w:t>after</w:t>
            </w:r>
            <w:r w:rsidRPr="00C93D74">
              <w:rPr>
                <w:rFonts w:ascii="Arial" w:hAnsi="Arial" w:cs="Arial"/>
                <w:noProof/>
              </w:rPr>
              <w:t xml:space="preserve"> RRC complete during emeregency call registration , TC is executing an additional function f_NR_SS_CommonCellConfig and modifing the UL Grant configurations</w:t>
            </w:r>
            <w:r>
              <w:rPr>
                <w:noProof/>
              </w:rPr>
              <w:t>.</w:t>
            </w:r>
          </w:p>
        </w:tc>
      </w:tr>
      <w:tr w:rsidR="003D10F0" w14:paraId="2479D0EE" w14:textId="77777777" w:rsidTr="005E5195">
        <w:tc>
          <w:tcPr>
            <w:tcW w:w="1985" w:type="dxa"/>
          </w:tcPr>
          <w:p w14:paraId="787164C4" w14:textId="77777777" w:rsidR="003D10F0" w:rsidRPr="00E751F5" w:rsidRDefault="003D10F0" w:rsidP="005E519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1339F7A" w14:textId="1E683E64" w:rsidR="003D10F0" w:rsidRPr="000352E9" w:rsidRDefault="003D10F0" w:rsidP="005E5195">
            <w:pPr>
              <w:spacing w:after="0"/>
              <w:rPr>
                <w:noProof/>
                <w:lang w:val="en-SG"/>
              </w:rPr>
            </w:pPr>
            <w:proofErr w:type="spellStart"/>
            <w:r>
              <w:rPr>
                <w:rFonts w:ascii="Arial" w:hAnsi="Arial" w:cs="Arial"/>
                <w:lang w:eastAsia="en-GB"/>
              </w:rPr>
              <w:t>OnSR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UL Grant added at step-2CA to provide UL grant to device (for voice call data at Step-3_3E). </w:t>
            </w:r>
          </w:p>
        </w:tc>
      </w:tr>
      <w:tr w:rsidR="003D10F0" w14:paraId="19E526BB" w14:textId="77777777" w:rsidTr="005E5195">
        <w:tc>
          <w:tcPr>
            <w:tcW w:w="1985" w:type="dxa"/>
          </w:tcPr>
          <w:p w14:paraId="70510A7B" w14:textId="77777777" w:rsidR="003D10F0" w:rsidRPr="00E751F5" w:rsidRDefault="003D10F0" w:rsidP="005E519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00C1095" w14:textId="77777777" w:rsidR="003D10F0" w:rsidRPr="00E751F5" w:rsidRDefault="003D10F0" w:rsidP="005E5195">
            <w:pPr>
              <w:spacing w:after="0"/>
              <w:rPr>
                <w:rFonts w:ascii="Arial" w:hAnsi="Arial" w:cs="Arial"/>
                <w:noProof/>
              </w:rPr>
            </w:pPr>
            <w:r w:rsidRPr="00592DB6">
              <w:rPr>
                <w:rFonts w:ascii="Arial" w:hAnsi="Arial" w:cs="Arial"/>
                <w:lang w:eastAsia="en-GB"/>
              </w:rPr>
              <w:t>Emergency_NR5GC</w:t>
            </w:r>
            <w:r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3D10F0" w:rsidRPr="00E751F5" w14:paraId="21E8C9A4" w14:textId="77777777" w:rsidTr="005E5195">
        <w:tc>
          <w:tcPr>
            <w:tcW w:w="1985" w:type="dxa"/>
          </w:tcPr>
          <w:p w14:paraId="070B9E7E" w14:textId="77777777" w:rsidR="003D10F0" w:rsidRPr="00E751F5" w:rsidRDefault="003D10F0" w:rsidP="005E519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63CBF0FB" w14:textId="2ECB3F8C" w:rsidR="003D10F0" w:rsidRPr="00E751F5" w:rsidRDefault="00D96023" w:rsidP="005E5195">
            <w:pPr>
              <w:rPr>
                <w:rFonts w:ascii="Arial" w:hAnsi="Arial" w:hint="eastAsia"/>
                <w:highlight w:val="cyan"/>
                <w:lang w:eastAsia="zh-CN"/>
              </w:rPr>
            </w:pPr>
            <w:r>
              <w:rPr>
                <w:rFonts w:ascii="Arial" w:hAnsi="Arial" w:hint="eastAsia"/>
                <w:highlight w:val="cyan"/>
                <w:lang w:eastAsia="zh-CN"/>
              </w:rPr>
              <w:t>Accepted</w:t>
            </w:r>
          </w:p>
        </w:tc>
      </w:tr>
    </w:tbl>
    <w:p w14:paraId="7A8C671A" w14:textId="77777777" w:rsidR="003D10F0" w:rsidRDefault="003D10F0" w:rsidP="003D10F0">
      <w:pPr>
        <w:rPr>
          <w:noProof/>
        </w:rPr>
      </w:pPr>
    </w:p>
    <w:p w14:paraId="775C3811" w14:textId="77777777" w:rsidR="003D10F0" w:rsidRDefault="003D10F0" w:rsidP="003D10F0">
      <w:pPr>
        <w:spacing w:after="0"/>
        <w:rPr>
          <w:rFonts w:ascii="Arial" w:hAnsi="Arial"/>
          <w:b/>
          <w:lang w:eastAsia="en-GB"/>
        </w:rPr>
      </w:pPr>
      <w:bookmarkStart w:id="8" w:name="_Toc153203605"/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3D10F0" w14:paraId="1B719F87" w14:textId="77777777" w:rsidTr="005E5195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FEC79" w14:textId="77777777" w:rsidR="003D10F0" w:rsidRPr="00E26E4A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26E4A">
              <w:rPr>
                <w:rFonts w:ascii="Courier New" w:hAnsi="Courier New" w:cs="Courier New"/>
                <w:lang w:eastAsia="de-DE"/>
              </w:rPr>
              <w:t>function fl_TC_11_4_1_TestBody() runs on NR5GC_PTC</w:t>
            </w:r>
          </w:p>
          <w:p w14:paraId="547FA104" w14:textId="77777777" w:rsidR="003D10F0" w:rsidRPr="00E26E4A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26E4A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3F510619" w14:textId="77777777" w:rsidR="003D10F0" w:rsidRPr="00E26E4A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26E4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E26E4A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E26E4A">
              <w:rPr>
                <w:rFonts w:ascii="Courier New" w:hAnsi="Courier New" w:cs="Courier New"/>
                <w:lang w:eastAsia="de-DE"/>
              </w:rPr>
              <w:t xml:space="preserve"> template (value) </w:t>
            </w:r>
            <w:proofErr w:type="spellStart"/>
            <w:r w:rsidRPr="00E26E4A">
              <w:rPr>
                <w:rFonts w:ascii="Courier New" w:hAnsi="Courier New" w:cs="Courier New"/>
                <w:lang w:eastAsia="de-DE"/>
              </w:rPr>
              <w:t>NG_NAS_DL_Message_Type</w:t>
            </w:r>
            <w:proofErr w:type="spellEnd"/>
            <w:r w:rsidRPr="00E26E4A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E26E4A">
              <w:rPr>
                <w:rFonts w:ascii="Courier New" w:hAnsi="Courier New" w:cs="Courier New"/>
                <w:lang w:eastAsia="de-DE"/>
              </w:rPr>
              <w:t>v_MsgToSend</w:t>
            </w:r>
            <w:proofErr w:type="spellEnd"/>
            <w:r w:rsidRPr="00E26E4A">
              <w:rPr>
                <w:rFonts w:ascii="Courier New" w:hAnsi="Courier New" w:cs="Courier New"/>
                <w:lang w:eastAsia="de-DE"/>
              </w:rPr>
              <w:t>;</w:t>
            </w:r>
          </w:p>
          <w:p w14:paraId="2263B949" w14:textId="77777777" w:rsidR="003D10F0" w:rsidRPr="00E26E4A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26E4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E26E4A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E26E4A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E26E4A">
              <w:rPr>
                <w:rFonts w:ascii="Courier New" w:hAnsi="Courier New" w:cs="Courier New"/>
                <w:lang w:eastAsia="de-DE"/>
              </w:rPr>
              <w:t>PLMN_Identity</w:t>
            </w:r>
            <w:proofErr w:type="spellEnd"/>
            <w:r w:rsidRPr="00E26E4A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E26E4A">
              <w:rPr>
                <w:rFonts w:ascii="Courier New" w:hAnsi="Courier New" w:cs="Courier New"/>
                <w:lang w:eastAsia="de-DE"/>
              </w:rPr>
              <w:t>v_ASN_PLMN</w:t>
            </w:r>
            <w:proofErr w:type="spellEnd"/>
            <w:r w:rsidRPr="00E26E4A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E26E4A">
              <w:rPr>
                <w:rFonts w:ascii="Courier New" w:hAnsi="Courier New" w:cs="Courier New"/>
                <w:lang w:eastAsia="de-DE"/>
              </w:rPr>
              <w:t>f_NR_CellInfo_GetPLMN</w:t>
            </w:r>
            <w:proofErr w:type="spellEnd"/>
            <w:r w:rsidRPr="00E26E4A">
              <w:rPr>
                <w:rFonts w:ascii="Courier New" w:hAnsi="Courier New" w:cs="Courier New"/>
                <w:lang w:eastAsia="de-DE"/>
              </w:rPr>
              <w:t xml:space="preserve"> (nr_Cell1);</w:t>
            </w:r>
          </w:p>
          <w:p w14:paraId="66C7F4F1" w14:textId="77777777" w:rsidR="003D10F0" w:rsidRPr="00E26E4A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26E4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E26E4A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E26E4A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E26E4A">
              <w:rPr>
                <w:rFonts w:ascii="Courier New" w:hAnsi="Courier New" w:cs="Courier New"/>
                <w:lang w:eastAsia="de-DE"/>
              </w:rPr>
              <w:t>NAS_PlmnId</w:t>
            </w:r>
            <w:proofErr w:type="spellEnd"/>
            <w:r w:rsidRPr="00E26E4A">
              <w:rPr>
                <w:rFonts w:ascii="Courier New" w:hAnsi="Courier New" w:cs="Courier New"/>
                <w:lang w:eastAsia="de-DE"/>
              </w:rPr>
              <w:t xml:space="preserve"> v_PLMN_Cell1 := f_NR_Asn2Nas_PlmnId(</w:t>
            </w:r>
            <w:proofErr w:type="spellStart"/>
            <w:r w:rsidRPr="00E26E4A">
              <w:rPr>
                <w:rFonts w:ascii="Courier New" w:hAnsi="Courier New" w:cs="Courier New"/>
                <w:lang w:eastAsia="de-DE"/>
              </w:rPr>
              <w:t>v_ASN_PLMN</w:t>
            </w:r>
            <w:proofErr w:type="spellEnd"/>
            <w:r w:rsidRPr="00E26E4A">
              <w:rPr>
                <w:rFonts w:ascii="Courier New" w:hAnsi="Courier New" w:cs="Courier New"/>
                <w:lang w:eastAsia="de-DE"/>
              </w:rPr>
              <w:t>);</w:t>
            </w:r>
          </w:p>
          <w:p w14:paraId="200CB013" w14:textId="77777777" w:rsidR="003D10F0" w:rsidRPr="00E26E4A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26E4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E26E4A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E26E4A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E26E4A">
              <w:rPr>
                <w:rFonts w:ascii="Courier New" w:hAnsi="Courier New" w:cs="Courier New"/>
                <w:lang w:eastAsia="de-DE"/>
              </w:rPr>
              <w:t>NG_NAS_SecurityParams_Type</w:t>
            </w:r>
            <w:proofErr w:type="spellEnd"/>
            <w:r w:rsidRPr="00E26E4A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E26E4A">
              <w:rPr>
                <w:rFonts w:ascii="Courier New" w:hAnsi="Courier New" w:cs="Courier New"/>
                <w:lang w:eastAsia="de-DE"/>
              </w:rPr>
              <w:t>v_NAS_SecurityParams</w:t>
            </w:r>
            <w:proofErr w:type="spellEnd"/>
            <w:r w:rsidRPr="00E26E4A">
              <w:rPr>
                <w:rFonts w:ascii="Courier New" w:hAnsi="Courier New" w:cs="Courier New"/>
                <w:lang w:eastAsia="de-DE"/>
              </w:rPr>
              <w:t xml:space="preserve"> := f_NR5GC_Security_Get();</w:t>
            </w:r>
          </w:p>
          <w:p w14:paraId="21CB794F" w14:textId="77777777" w:rsidR="003D10F0" w:rsidRPr="00E26E4A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26E4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E26E4A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E26E4A">
              <w:rPr>
                <w:rFonts w:ascii="Courier New" w:hAnsi="Courier New" w:cs="Courier New"/>
                <w:lang w:eastAsia="de-DE"/>
              </w:rPr>
              <w:t xml:space="preserve"> B3_Type </w:t>
            </w:r>
            <w:proofErr w:type="spellStart"/>
            <w:r w:rsidRPr="00E26E4A">
              <w:rPr>
                <w:rFonts w:ascii="Courier New" w:hAnsi="Courier New" w:cs="Courier New"/>
                <w:lang w:eastAsia="de-DE"/>
              </w:rPr>
              <w:t>v_KSI_InUse</w:t>
            </w:r>
            <w:proofErr w:type="spellEnd"/>
            <w:r w:rsidRPr="00E26E4A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E26E4A">
              <w:rPr>
                <w:rFonts w:ascii="Courier New" w:hAnsi="Courier New" w:cs="Courier New"/>
                <w:lang w:eastAsia="de-DE"/>
              </w:rPr>
              <w:t>v_NAS_SecurityParams.KSIamf</w:t>
            </w:r>
            <w:proofErr w:type="spellEnd"/>
            <w:r w:rsidRPr="00E26E4A">
              <w:rPr>
                <w:rFonts w:ascii="Courier New" w:hAnsi="Courier New" w:cs="Courier New"/>
                <w:lang w:eastAsia="de-DE"/>
              </w:rPr>
              <w:t>;</w:t>
            </w:r>
          </w:p>
          <w:p w14:paraId="15F98C37" w14:textId="77777777" w:rsidR="003D10F0" w:rsidRPr="00E26E4A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26E4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E26E4A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E26E4A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E26E4A">
              <w:rPr>
                <w:rFonts w:ascii="Courier New" w:hAnsi="Courier New" w:cs="Courier New"/>
                <w:lang w:eastAsia="de-DE"/>
              </w:rPr>
              <w:t>GSM_MobilityInfo_Type</w:t>
            </w:r>
            <w:proofErr w:type="spellEnd"/>
            <w:r w:rsidRPr="00E26E4A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E26E4A">
              <w:rPr>
                <w:rFonts w:ascii="Courier New" w:hAnsi="Courier New" w:cs="Courier New"/>
                <w:lang w:eastAsia="de-DE"/>
              </w:rPr>
              <w:t>v_GSM_MobilityInfo</w:t>
            </w:r>
            <w:proofErr w:type="spellEnd"/>
            <w:r w:rsidRPr="00E26E4A">
              <w:rPr>
                <w:rFonts w:ascii="Courier New" w:hAnsi="Courier New" w:cs="Courier New"/>
                <w:lang w:eastAsia="de-DE"/>
              </w:rPr>
              <w:t>;</w:t>
            </w:r>
          </w:p>
          <w:p w14:paraId="2184DC85" w14:textId="77777777" w:rsidR="003D10F0" w:rsidRPr="00E26E4A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26E4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E26E4A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E26E4A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E26E4A">
              <w:rPr>
                <w:rFonts w:ascii="Courier New" w:hAnsi="Courier New" w:cs="Courier New"/>
                <w:lang w:eastAsia="de-DE"/>
              </w:rPr>
              <w:t>PDUSessionInfoList_Type</w:t>
            </w:r>
            <w:proofErr w:type="spellEnd"/>
            <w:r w:rsidRPr="00E26E4A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E26E4A">
              <w:rPr>
                <w:rFonts w:ascii="Courier New" w:hAnsi="Courier New" w:cs="Courier New"/>
                <w:lang w:eastAsia="de-DE"/>
              </w:rPr>
              <w:t>v_PDUSessionInfo</w:t>
            </w:r>
            <w:proofErr w:type="spellEnd"/>
            <w:r w:rsidRPr="00E26E4A">
              <w:rPr>
                <w:rFonts w:ascii="Courier New" w:hAnsi="Courier New" w:cs="Courier New"/>
                <w:lang w:eastAsia="de-DE"/>
              </w:rPr>
              <w:t>;</w:t>
            </w:r>
          </w:p>
          <w:p w14:paraId="010C992F" w14:textId="77777777" w:rsidR="003D10F0" w:rsidRPr="00E26E4A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26E4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E26E4A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E26E4A">
              <w:rPr>
                <w:rFonts w:ascii="Courier New" w:hAnsi="Courier New" w:cs="Courier New"/>
                <w:lang w:eastAsia="de-DE"/>
              </w:rPr>
              <w:t xml:space="preserve"> O1_Type </w:t>
            </w:r>
            <w:proofErr w:type="spellStart"/>
            <w:r w:rsidRPr="00E26E4A">
              <w:rPr>
                <w:rFonts w:ascii="Courier New" w:hAnsi="Courier New" w:cs="Courier New"/>
                <w:lang w:eastAsia="de-DE"/>
              </w:rPr>
              <w:t>v_PDUSessionIdToRelease</w:t>
            </w:r>
            <w:proofErr w:type="spellEnd"/>
            <w:r w:rsidRPr="00E26E4A">
              <w:rPr>
                <w:rFonts w:ascii="Courier New" w:hAnsi="Courier New" w:cs="Courier New"/>
                <w:lang w:eastAsia="de-DE"/>
              </w:rPr>
              <w:t>;</w:t>
            </w:r>
          </w:p>
          <w:p w14:paraId="5B5D62C2" w14:textId="77777777" w:rsidR="003D10F0" w:rsidRPr="00E26E4A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26E4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E26E4A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E26E4A">
              <w:rPr>
                <w:rFonts w:ascii="Courier New" w:hAnsi="Courier New" w:cs="Courier New"/>
                <w:lang w:eastAsia="de-DE"/>
              </w:rPr>
              <w:t xml:space="preserve"> NR_SRB_COMMON_IND </w:t>
            </w:r>
            <w:proofErr w:type="spellStart"/>
            <w:r w:rsidRPr="00E26E4A">
              <w:rPr>
                <w:rFonts w:ascii="Courier New" w:hAnsi="Courier New" w:cs="Courier New"/>
                <w:lang w:eastAsia="de-DE"/>
              </w:rPr>
              <w:t>v_ReceivedAsp</w:t>
            </w:r>
            <w:proofErr w:type="spellEnd"/>
            <w:r w:rsidRPr="00E26E4A">
              <w:rPr>
                <w:rFonts w:ascii="Courier New" w:hAnsi="Courier New" w:cs="Courier New"/>
                <w:lang w:eastAsia="de-DE"/>
              </w:rPr>
              <w:t>;</w:t>
            </w:r>
          </w:p>
          <w:p w14:paraId="28A29FA5" w14:textId="77777777" w:rsidR="003D10F0" w:rsidRPr="00E26E4A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26E4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E26E4A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E26E4A">
              <w:rPr>
                <w:rFonts w:ascii="Courier New" w:hAnsi="Courier New" w:cs="Courier New"/>
                <w:lang w:eastAsia="de-DE"/>
              </w:rPr>
              <w:t xml:space="preserve"> integer i;</w:t>
            </w:r>
          </w:p>
          <w:p w14:paraId="01D342DB" w14:textId="77777777" w:rsidR="003D10F0" w:rsidRPr="00E26E4A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26E4A">
              <w:rPr>
                <w:rFonts w:ascii="Courier New" w:hAnsi="Courier New" w:cs="Courier New"/>
                <w:lang w:eastAsia="de-DE"/>
              </w:rPr>
              <w:tab/>
              <w:t>...</w:t>
            </w:r>
          </w:p>
          <w:p w14:paraId="20B86ABB" w14:textId="77777777" w:rsidR="003D10F0" w:rsidRPr="00E26E4A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26E4A">
              <w:rPr>
                <w:rFonts w:ascii="Courier New" w:hAnsi="Courier New" w:cs="Courier New"/>
                <w:lang w:eastAsia="de-DE"/>
              </w:rPr>
              <w:tab/>
            </w:r>
          </w:p>
          <w:p w14:paraId="5DE350FD" w14:textId="77777777" w:rsidR="003D10F0" w:rsidRPr="00E26E4A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26E4A">
              <w:rPr>
                <w:rFonts w:ascii="Courier New" w:hAnsi="Courier New" w:cs="Courier New"/>
                <w:lang w:eastAsia="de-DE"/>
              </w:rPr>
              <w:tab/>
              <w:t>...</w:t>
            </w:r>
          </w:p>
          <w:p w14:paraId="74A6EE92" w14:textId="77777777" w:rsidR="003D10F0" w:rsidRPr="00E26E4A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26E4A">
              <w:rPr>
                <w:rFonts w:ascii="Courier New" w:hAnsi="Courier New" w:cs="Courier New"/>
                <w:lang w:eastAsia="de-DE"/>
              </w:rPr>
              <w:tab/>
            </w:r>
          </w:p>
          <w:p w14:paraId="431B5020" w14:textId="77777777" w:rsidR="003D10F0" w:rsidRPr="00E26E4A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26E4A">
              <w:rPr>
                <w:rFonts w:ascii="Courier New" w:hAnsi="Courier New" w:cs="Courier New"/>
                <w:lang w:eastAsia="de-DE"/>
              </w:rPr>
              <w:tab/>
              <w:t xml:space="preserve"> //@</w:t>
            </w:r>
            <w:proofErr w:type="spellStart"/>
            <w:r w:rsidRPr="00E26E4A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E26E4A">
              <w:rPr>
                <w:rFonts w:ascii="Courier New" w:hAnsi="Courier New" w:cs="Courier New"/>
                <w:lang w:eastAsia="de-DE"/>
              </w:rPr>
              <w:t xml:space="preserve"> "Step 2C" </w:t>
            </w:r>
            <w:proofErr w:type="spellStart"/>
            <w:r w:rsidRPr="00E26E4A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E26E4A">
              <w:rPr>
                <w:rFonts w:ascii="Courier New" w:hAnsi="Courier New" w:cs="Courier New"/>
                <w:lang w:eastAsia="de-DE"/>
              </w:rPr>
              <w:t>@</w:t>
            </w:r>
          </w:p>
          <w:p w14:paraId="09DDA37C" w14:textId="77777777" w:rsidR="003D10F0" w:rsidRPr="00E26E4A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26E4A">
              <w:rPr>
                <w:rFonts w:ascii="Courier New" w:hAnsi="Courier New" w:cs="Courier New"/>
                <w:lang w:eastAsia="de-DE"/>
              </w:rPr>
              <w:t xml:space="preserve">    //PDU session release procedure to release non-IMS Emergency relevant PDUs.</w:t>
            </w:r>
          </w:p>
          <w:p w14:paraId="16D586F1" w14:textId="77777777" w:rsidR="003D10F0" w:rsidRPr="00E26E4A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26E4A">
              <w:rPr>
                <w:rFonts w:ascii="Courier New" w:hAnsi="Courier New" w:cs="Courier New"/>
                <w:lang w:eastAsia="de-DE"/>
              </w:rPr>
              <w:t xml:space="preserve">    //Make the UE to transmit a PDU SESSION RELEASE REQ</w:t>
            </w:r>
          </w:p>
          <w:p w14:paraId="18A69C8D" w14:textId="77777777" w:rsidR="003D10F0" w:rsidRPr="00E26E4A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26E4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E26E4A">
              <w:rPr>
                <w:rFonts w:ascii="Courier New" w:hAnsi="Courier New" w:cs="Courier New"/>
                <w:lang w:eastAsia="de-DE"/>
              </w:rPr>
              <w:t>v_PDUSessionInfo</w:t>
            </w:r>
            <w:proofErr w:type="spellEnd"/>
            <w:r w:rsidRPr="00E26E4A">
              <w:rPr>
                <w:rFonts w:ascii="Courier New" w:hAnsi="Courier New" w:cs="Courier New"/>
                <w:lang w:eastAsia="de-DE"/>
              </w:rPr>
              <w:t xml:space="preserve"> := f_NR5GC_MobileInfo_GetSessionInfoList();</w:t>
            </w:r>
          </w:p>
          <w:p w14:paraId="4AD08E43" w14:textId="77777777" w:rsidR="003D10F0" w:rsidRPr="00E26E4A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26E4A">
              <w:rPr>
                <w:rFonts w:ascii="Courier New" w:hAnsi="Courier New" w:cs="Courier New"/>
                <w:lang w:eastAsia="de-DE"/>
              </w:rPr>
              <w:t xml:space="preserve">    //@sic R5s230143 sic@</w:t>
            </w:r>
          </w:p>
          <w:p w14:paraId="3DEE6D4B" w14:textId="77777777" w:rsidR="003D10F0" w:rsidRPr="00E26E4A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26E4A">
              <w:rPr>
                <w:rFonts w:ascii="Courier New" w:hAnsi="Courier New" w:cs="Courier New"/>
                <w:lang w:eastAsia="de-DE"/>
              </w:rPr>
              <w:t xml:space="preserve">    //Reset the stored messages, to capture the PDU Session Release REQs</w:t>
            </w:r>
          </w:p>
          <w:p w14:paraId="7EE39EA0" w14:textId="77777777" w:rsidR="003D10F0" w:rsidRPr="00E26E4A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26E4A">
              <w:rPr>
                <w:rFonts w:ascii="Courier New" w:hAnsi="Courier New" w:cs="Courier New"/>
                <w:lang w:eastAsia="de-DE"/>
              </w:rPr>
              <w:t xml:space="preserve">    f_NR5GC_MsgInDefault_ResetStoreOfNASMessageReq();</w:t>
            </w:r>
          </w:p>
          <w:p w14:paraId="7D494BCB" w14:textId="77777777" w:rsidR="003D10F0" w:rsidRPr="00E26E4A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26E4A">
              <w:rPr>
                <w:rFonts w:ascii="Courier New" w:hAnsi="Courier New" w:cs="Courier New"/>
                <w:lang w:eastAsia="de-DE"/>
              </w:rPr>
              <w:t xml:space="preserve">    for ( i := 0; i&lt;(</w:t>
            </w:r>
            <w:proofErr w:type="spellStart"/>
            <w:r w:rsidRPr="00E26E4A">
              <w:rPr>
                <w:rFonts w:ascii="Courier New" w:hAnsi="Courier New" w:cs="Courier New"/>
                <w:lang w:eastAsia="de-DE"/>
              </w:rPr>
              <w:t>lengthof</w:t>
            </w:r>
            <w:proofErr w:type="spellEnd"/>
            <w:r w:rsidRPr="00E26E4A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E26E4A">
              <w:rPr>
                <w:rFonts w:ascii="Courier New" w:hAnsi="Courier New" w:cs="Courier New"/>
                <w:lang w:eastAsia="de-DE"/>
              </w:rPr>
              <w:t>v_PDUSessionInfo</w:t>
            </w:r>
            <w:proofErr w:type="spellEnd"/>
            <w:r w:rsidRPr="00E26E4A">
              <w:rPr>
                <w:rFonts w:ascii="Courier New" w:hAnsi="Courier New" w:cs="Courier New"/>
                <w:lang w:eastAsia="de-DE"/>
              </w:rPr>
              <w:t>) - 1); i:=i+1) //Capture PDU Session Release REQs</w:t>
            </w:r>
          </w:p>
          <w:p w14:paraId="7FEDABB2" w14:textId="77777777" w:rsidR="003D10F0" w:rsidRPr="00E26E4A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26E4A">
              <w:rPr>
                <w:rFonts w:ascii="Courier New" w:hAnsi="Courier New" w:cs="Courier New"/>
                <w:lang w:eastAsia="de-DE"/>
              </w:rPr>
              <w:t xml:space="preserve">    {</w:t>
            </w:r>
          </w:p>
          <w:p w14:paraId="5BE0BCBB" w14:textId="77777777" w:rsidR="003D10F0" w:rsidRPr="00E26E4A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26E4A">
              <w:rPr>
                <w:rFonts w:ascii="Courier New" w:hAnsi="Courier New" w:cs="Courier New"/>
                <w:lang w:eastAsia="de-DE"/>
              </w:rPr>
              <w:t xml:space="preserve">       </w:t>
            </w:r>
            <w:proofErr w:type="spellStart"/>
            <w:r w:rsidRPr="00E26E4A">
              <w:rPr>
                <w:rFonts w:ascii="Courier New" w:hAnsi="Courier New" w:cs="Courier New"/>
                <w:lang w:eastAsia="de-DE"/>
              </w:rPr>
              <w:t>SRB.receive</w:t>
            </w:r>
            <w:proofErr w:type="spellEnd"/>
            <w:r w:rsidRPr="00E26E4A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E26E4A">
              <w:rPr>
                <w:rFonts w:ascii="Courier New" w:hAnsi="Courier New" w:cs="Courier New"/>
                <w:lang w:eastAsia="de-DE"/>
              </w:rPr>
              <w:t>car_NR_SRB_NasPdu_IND</w:t>
            </w:r>
            <w:proofErr w:type="spellEnd"/>
            <w:r w:rsidRPr="00E26E4A">
              <w:rPr>
                <w:rFonts w:ascii="Courier New" w:hAnsi="Courier New" w:cs="Courier New"/>
                <w:lang w:eastAsia="de-DE"/>
              </w:rPr>
              <w:t xml:space="preserve">(nr_Cell1, ?, cr_NG_NAS_IndWithPiggybacking(tsc_SHT_IntegrityProtected_Ciphered))) -&gt; value </w:t>
            </w:r>
            <w:proofErr w:type="spellStart"/>
            <w:r w:rsidRPr="00E26E4A">
              <w:rPr>
                <w:rFonts w:ascii="Courier New" w:hAnsi="Courier New" w:cs="Courier New"/>
                <w:lang w:eastAsia="de-DE"/>
              </w:rPr>
              <w:t>v_ReceivedAsp</w:t>
            </w:r>
            <w:proofErr w:type="spellEnd"/>
            <w:r w:rsidRPr="00E26E4A">
              <w:rPr>
                <w:rFonts w:ascii="Courier New" w:hAnsi="Courier New" w:cs="Courier New"/>
                <w:lang w:eastAsia="de-DE"/>
              </w:rPr>
              <w:t>;</w:t>
            </w:r>
          </w:p>
          <w:p w14:paraId="57B52F85" w14:textId="77777777" w:rsidR="003D10F0" w:rsidRPr="00E26E4A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26E4A">
              <w:rPr>
                <w:rFonts w:ascii="Courier New" w:hAnsi="Courier New" w:cs="Courier New"/>
                <w:lang w:eastAsia="de-DE"/>
              </w:rPr>
              <w:lastRenderedPageBreak/>
              <w:t xml:space="preserve">       f_NR5GC_MsgInDefault_StoreNASMessageReq (</w:t>
            </w:r>
            <w:proofErr w:type="spellStart"/>
            <w:r w:rsidRPr="00E26E4A">
              <w:rPr>
                <w:rFonts w:ascii="Courier New" w:hAnsi="Courier New" w:cs="Courier New"/>
                <w:lang w:eastAsia="de-DE"/>
              </w:rPr>
              <w:t>v_ReceivedAsp</w:t>
            </w:r>
            <w:proofErr w:type="spellEnd"/>
            <w:r w:rsidRPr="00E26E4A">
              <w:rPr>
                <w:rFonts w:ascii="Courier New" w:hAnsi="Courier New" w:cs="Courier New"/>
                <w:lang w:eastAsia="de-DE"/>
              </w:rPr>
              <w:t>);</w:t>
            </w:r>
          </w:p>
          <w:p w14:paraId="5CECD622" w14:textId="77777777" w:rsidR="003D10F0" w:rsidRPr="00E26E4A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26E4A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04DFC7DF" w14:textId="77777777" w:rsidR="003D10F0" w:rsidRPr="00E26E4A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26E4A">
              <w:rPr>
                <w:rFonts w:ascii="Courier New" w:hAnsi="Courier New" w:cs="Courier New"/>
                <w:lang w:eastAsia="de-DE"/>
              </w:rPr>
              <w:t xml:space="preserve">    for ( i := 0; i&lt;(</w:t>
            </w:r>
            <w:proofErr w:type="spellStart"/>
            <w:r w:rsidRPr="00E26E4A">
              <w:rPr>
                <w:rFonts w:ascii="Courier New" w:hAnsi="Courier New" w:cs="Courier New"/>
                <w:lang w:eastAsia="de-DE"/>
              </w:rPr>
              <w:t>lengthof</w:t>
            </w:r>
            <w:proofErr w:type="spellEnd"/>
            <w:r w:rsidRPr="00E26E4A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E26E4A">
              <w:rPr>
                <w:rFonts w:ascii="Courier New" w:hAnsi="Courier New" w:cs="Courier New"/>
                <w:lang w:eastAsia="de-DE"/>
              </w:rPr>
              <w:t>v_PDUSessionInfo</w:t>
            </w:r>
            <w:proofErr w:type="spellEnd"/>
            <w:r w:rsidRPr="00E26E4A">
              <w:rPr>
                <w:rFonts w:ascii="Courier New" w:hAnsi="Courier New" w:cs="Courier New"/>
                <w:lang w:eastAsia="de-DE"/>
              </w:rPr>
              <w:t>) - 1); i:=i+1) //Now release fully the captured PDU Session Release REQs</w:t>
            </w:r>
          </w:p>
          <w:p w14:paraId="1803709C" w14:textId="77777777" w:rsidR="003D10F0" w:rsidRPr="00E26E4A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26E4A">
              <w:rPr>
                <w:rFonts w:ascii="Courier New" w:hAnsi="Courier New" w:cs="Courier New"/>
                <w:lang w:eastAsia="de-DE"/>
              </w:rPr>
              <w:t xml:space="preserve">    {</w:t>
            </w:r>
          </w:p>
          <w:p w14:paraId="5703C5CC" w14:textId="77777777" w:rsidR="003D10F0" w:rsidRPr="00E26E4A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26E4A">
              <w:rPr>
                <w:rFonts w:ascii="Courier New" w:hAnsi="Courier New" w:cs="Courier New"/>
                <w:lang w:eastAsia="de-DE"/>
              </w:rPr>
              <w:t xml:space="preserve">      if (</w:t>
            </w:r>
            <w:proofErr w:type="spellStart"/>
            <w:r w:rsidRPr="00E26E4A">
              <w:rPr>
                <w:rFonts w:ascii="Courier New" w:hAnsi="Courier New" w:cs="Courier New"/>
                <w:lang w:eastAsia="de-DE"/>
              </w:rPr>
              <w:t>v_PDUSessionInfo</w:t>
            </w:r>
            <w:proofErr w:type="spellEnd"/>
            <w:r w:rsidRPr="00E26E4A">
              <w:rPr>
                <w:rFonts w:ascii="Courier New" w:hAnsi="Courier New" w:cs="Courier New"/>
                <w:lang w:eastAsia="de-DE"/>
              </w:rPr>
              <w:t>[i].</w:t>
            </w:r>
            <w:proofErr w:type="spellStart"/>
            <w:r w:rsidRPr="00E26E4A">
              <w:rPr>
                <w:rFonts w:ascii="Courier New" w:hAnsi="Courier New" w:cs="Courier New"/>
                <w:lang w:eastAsia="de-DE"/>
              </w:rPr>
              <w:t>PDUType</w:t>
            </w:r>
            <w:proofErr w:type="spellEnd"/>
            <w:r w:rsidRPr="00E26E4A">
              <w:rPr>
                <w:rFonts w:ascii="Courier New" w:hAnsi="Courier New" w:cs="Courier New"/>
                <w:lang w:eastAsia="de-DE"/>
              </w:rPr>
              <w:t xml:space="preserve"> != </w:t>
            </w:r>
            <w:proofErr w:type="spellStart"/>
            <w:r w:rsidRPr="00E26E4A">
              <w:rPr>
                <w:rFonts w:ascii="Courier New" w:hAnsi="Courier New" w:cs="Courier New"/>
                <w:lang w:eastAsia="de-DE"/>
              </w:rPr>
              <w:t>Emergency_PDN</w:t>
            </w:r>
            <w:proofErr w:type="spellEnd"/>
            <w:r w:rsidRPr="00E26E4A">
              <w:rPr>
                <w:rFonts w:ascii="Courier New" w:hAnsi="Courier New" w:cs="Courier New"/>
                <w:lang w:eastAsia="de-DE"/>
              </w:rPr>
              <w:t>) {</w:t>
            </w:r>
          </w:p>
          <w:p w14:paraId="46C7F4A2" w14:textId="77777777" w:rsidR="003D10F0" w:rsidRPr="00E26E4A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26E4A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E26E4A">
              <w:rPr>
                <w:rFonts w:ascii="Courier New" w:hAnsi="Courier New" w:cs="Courier New"/>
                <w:lang w:eastAsia="de-DE"/>
              </w:rPr>
              <w:t>v_PDUSessionIdToRelease</w:t>
            </w:r>
            <w:proofErr w:type="spellEnd"/>
            <w:r w:rsidRPr="00E26E4A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E26E4A">
              <w:rPr>
                <w:rFonts w:ascii="Courier New" w:hAnsi="Courier New" w:cs="Courier New"/>
                <w:lang w:eastAsia="de-DE"/>
              </w:rPr>
              <w:t>v_PDUSessionInfo</w:t>
            </w:r>
            <w:proofErr w:type="spellEnd"/>
            <w:r w:rsidRPr="00E26E4A">
              <w:rPr>
                <w:rFonts w:ascii="Courier New" w:hAnsi="Courier New" w:cs="Courier New"/>
                <w:lang w:eastAsia="de-DE"/>
              </w:rPr>
              <w:t>[i].</w:t>
            </w:r>
            <w:proofErr w:type="spellStart"/>
            <w:r w:rsidRPr="00E26E4A">
              <w:rPr>
                <w:rFonts w:ascii="Courier New" w:hAnsi="Courier New" w:cs="Courier New"/>
                <w:lang w:eastAsia="de-DE"/>
              </w:rPr>
              <w:t>SessionId</w:t>
            </w:r>
            <w:proofErr w:type="spellEnd"/>
            <w:r w:rsidRPr="00E26E4A">
              <w:rPr>
                <w:rFonts w:ascii="Courier New" w:hAnsi="Courier New" w:cs="Courier New"/>
                <w:lang w:eastAsia="de-DE"/>
              </w:rPr>
              <w:t>;</w:t>
            </w:r>
          </w:p>
          <w:p w14:paraId="0000B64F" w14:textId="77777777" w:rsidR="003D10F0" w:rsidRPr="00E26E4A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26E4A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E26E4A">
              <w:rPr>
                <w:rFonts w:ascii="Courier New" w:hAnsi="Courier New" w:cs="Courier New"/>
                <w:lang w:eastAsia="de-DE"/>
              </w:rPr>
              <w:t>v_ReceivedAsp</w:t>
            </w:r>
            <w:proofErr w:type="spellEnd"/>
            <w:r w:rsidRPr="00E26E4A">
              <w:rPr>
                <w:rFonts w:ascii="Courier New" w:hAnsi="Courier New" w:cs="Courier New"/>
                <w:lang w:eastAsia="de-DE"/>
              </w:rPr>
              <w:t xml:space="preserve"> := f_NR5GC_MsgInDefault_GetOneNASMessageReq(i+1);</w:t>
            </w:r>
          </w:p>
          <w:p w14:paraId="365EA4CE" w14:textId="77777777" w:rsidR="003D10F0" w:rsidRPr="00E26E4A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26E4A">
              <w:rPr>
                <w:rFonts w:ascii="Courier New" w:hAnsi="Courier New" w:cs="Courier New"/>
                <w:lang w:eastAsia="de-DE"/>
              </w:rPr>
              <w:t xml:space="preserve">        if (not </w:t>
            </w:r>
            <w:proofErr w:type="spellStart"/>
            <w:r w:rsidRPr="00E26E4A">
              <w:rPr>
                <w:rFonts w:ascii="Courier New" w:hAnsi="Courier New" w:cs="Courier New"/>
                <w:lang w:eastAsia="de-DE"/>
              </w:rPr>
              <w:t>f_Check_NG_PDUSessionReleaseReq</w:t>
            </w:r>
            <w:proofErr w:type="spellEnd"/>
            <w:r w:rsidRPr="00E26E4A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E26E4A">
              <w:rPr>
                <w:rFonts w:ascii="Courier New" w:hAnsi="Courier New" w:cs="Courier New"/>
                <w:lang w:eastAsia="de-DE"/>
              </w:rPr>
              <w:t>v_GSM_MobilityInfo</w:t>
            </w:r>
            <w:proofErr w:type="spellEnd"/>
            <w:r w:rsidRPr="00E26E4A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E26E4A">
              <w:rPr>
                <w:rFonts w:ascii="Courier New" w:hAnsi="Courier New" w:cs="Courier New"/>
                <w:lang w:eastAsia="de-DE"/>
              </w:rPr>
              <w:t>v_PDUSessionInfo</w:t>
            </w:r>
            <w:proofErr w:type="spellEnd"/>
            <w:r w:rsidRPr="00E26E4A">
              <w:rPr>
                <w:rFonts w:ascii="Courier New" w:hAnsi="Courier New" w:cs="Courier New"/>
                <w:lang w:eastAsia="de-DE"/>
              </w:rPr>
              <w:t>,</w:t>
            </w:r>
          </w:p>
          <w:p w14:paraId="67E53DD7" w14:textId="77777777" w:rsidR="003D10F0" w:rsidRPr="00E26E4A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26E4A">
              <w:rPr>
                <w:rFonts w:ascii="Courier New" w:hAnsi="Courier New" w:cs="Courier New"/>
                <w:lang w:eastAsia="de-DE"/>
              </w:rPr>
              <w:t xml:space="preserve">                                                 </w:t>
            </w:r>
            <w:proofErr w:type="spellStart"/>
            <w:r w:rsidRPr="00E26E4A">
              <w:rPr>
                <w:rFonts w:ascii="Courier New" w:hAnsi="Courier New" w:cs="Courier New"/>
                <w:lang w:eastAsia="de-DE"/>
              </w:rPr>
              <w:t>v_ReceivedAsp.Signalling.Nas</w:t>
            </w:r>
            <w:proofErr w:type="spellEnd"/>
            <w:r w:rsidRPr="00E26E4A">
              <w:rPr>
                <w:rFonts w:ascii="Courier New" w:hAnsi="Courier New" w:cs="Courier New"/>
                <w:lang w:eastAsia="de-DE"/>
              </w:rPr>
              <w:t>[0].</w:t>
            </w:r>
            <w:proofErr w:type="spellStart"/>
            <w:r w:rsidRPr="00E26E4A">
              <w:rPr>
                <w:rFonts w:ascii="Courier New" w:hAnsi="Courier New" w:cs="Courier New"/>
                <w:lang w:eastAsia="de-DE"/>
              </w:rPr>
              <w:t>Pdu</w:t>
            </w:r>
            <w:proofErr w:type="spellEnd"/>
            <w:r w:rsidRPr="00E26E4A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E26E4A">
              <w:rPr>
                <w:rFonts w:ascii="Courier New" w:hAnsi="Courier New" w:cs="Courier New"/>
                <w:lang w:eastAsia="de-DE"/>
              </w:rPr>
              <w:t>v_PDUSessionIdToRelease</w:t>
            </w:r>
            <w:proofErr w:type="spellEnd"/>
            <w:r w:rsidRPr="00E26E4A">
              <w:rPr>
                <w:rFonts w:ascii="Courier New" w:hAnsi="Courier New" w:cs="Courier New"/>
                <w:lang w:eastAsia="de-DE"/>
              </w:rPr>
              <w:t>)) {</w:t>
            </w:r>
          </w:p>
          <w:p w14:paraId="608241E9" w14:textId="77777777" w:rsidR="003D10F0" w:rsidRPr="00E26E4A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26E4A">
              <w:rPr>
                <w:rFonts w:ascii="Courier New" w:hAnsi="Courier New" w:cs="Courier New"/>
                <w:lang w:eastAsia="de-DE"/>
              </w:rPr>
              <w:t xml:space="preserve">              </w:t>
            </w:r>
            <w:proofErr w:type="spellStart"/>
            <w:r w:rsidRPr="00E26E4A">
              <w:rPr>
                <w:rFonts w:ascii="Courier New" w:hAnsi="Courier New" w:cs="Courier New"/>
                <w:lang w:eastAsia="de-DE"/>
              </w:rPr>
              <w:t>f_NR_SetVerdictFailOrInconc</w:t>
            </w:r>
            <w:proofErr w:type="spellEnd"/>
            <w:r w:rsidRPr="00E26E4A">
              <w:rPr>
                <w:rFonts w:ascii="Courier New" w:hAnsi="Courier New" w:cs="Courier New"/>
                <w:lang w:eastAsia="de-DE"/>
              </w:rPr>
              <w:t>(__FILE__, __LINE__, "PDU Session Release Request Message Failed");</w:t>
            </w:r>
          </w:p>
          <w:p w14:paraId="00277B90" w14:textId="77777777" w:rsidR="003D10F0" w:rsidRPr="00E26E4A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26E4A">
              <w:rPr>
                <w:rFonts w:ascii="Courier New" w:hAnsi="Courier New" w:cs="Courier New"/>
                <w:lang w:eastAsia="de-DE"/>
              </w:rPr>
              <w:t xml:space="preserve">            } else {</w:t>
            </w:r>
          </w:p>
          <w:p w14:paraId="05BBF6B8" w14:textId="77777777" w:rsidR="003D10F0" w:rsidRPr="00E26E4A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26E4A">
              <w:rPr>
                <w:rFonts w:ascii="Courier New" w:hAnsi="Courier New" w:cs="Courier New"/>
                <w:lang w:eastAsia="de-DE"/>
              </w:rPr>
              <w:t xml:space="preserve">              </w:t>
            </w:r>
            <w:proofErr w:type="spellStart"/>
            <w:r w:rsidRPr="00E26E4A">
              <w:rPr>
                <w:rFonts w:ascii="Courier New" w:hAnsi="Courier New" w:cs="Courier New"/>
                <w:lang w:eastAsia="de-DE"/>
              </w:rPr>
              <w:t>f_NR_PreliminaryPass</w:t>
            </w:r>
            <w:proofErr w:type="spellEnd"/>
            <w:r w:rsidRPr="00E26E4A">
              <w:rPr>
                <w:rFonts w:ascii="Courier New" w:hAnsi="Courier New" w:cs="Courier New"/>
                <w:lang w:eastAsia="de-DE"/>
              </w:rPr>
              <w:t>(__FILE__, __LINE__, "Step 2C-1");</w:t>
            </w:r>
          </w:p>
          <w:p w14:paraId="16F49530" w14:textId="77777777" w:rsidR="003D10F0" w:rsidRPr="00E26E4A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26E4A">
              <w:rPr>
                <w:rFonts w:ascii="Courier New" w:hAnsi="Courier New" w:cs="Courier New"/>
                <w:lang w:eastAsia="de-DE"/>
              </w:rPr>
              <w:t xml:space="preserve">            }</w:t>
            </w:r>
          </w:p>
          <w:p w14:paraId="400C17F5" w14:textId="77777777" w:rsidR="003D10F0" w:rsidRPr="00E26E4A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26E4A">
              <w:rPr>
                <w:rFonts w:ascii="Courier New" w:hAnsi="Courier New" w:cs="Courier New"/>
                <w:lang w:eastAsia="de-DE"/>
              </w:rPr>
              <w:t xml:space="preserve">        </w:t>
            </w:r>
          </w:p>
          <w:p w14:paraId="2AFFEA89" w14:textId="77777777" w:rsidR="003D10F0" w:rsidRPr="00E26E4A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26E4A">
              <w:rPr>
                <w:rFonts w:ascii="Courier New" w:hAnsi="Courier New" w:cs="Courier New"/>
                <w:lang w:eastAsia="de-DE"/>
              </w:rPr>
              <w:t xml:space="preserve">            f_NR5GC_PDUSessionRelease(nr_Cell1,</w:t>
            </w:r>
          </w:p>
          <w:p w14:paraId="36D5415E" w14:textId="77777777" w:rsidR="003D10F0" w:rsidRPr="00E26E4A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26E4A">
              <w:rPr>
                <w:rFonts w:ascii="Courier New" w:hAnsi="Courier New" w:cs="Courier New"/>
                <w:lang w:eastAsia="de-DE"/>
              </w:rPr>
              <w:t xml:space="preserve">                                  </w:t>
            </w:r>
            <w:proofErr w:type="spellStart"/>
            <w:r w:rsidRPr="00E26E4A">
              <w:rPr>
                <w:rFonts w:ascii="Courier New" w:hAnsi="Courier New" w:cs="Courier New"/>
                <w:lang w:eastAsia="de-DE"/>
              </w:rPr>
              <w:t>v_PDUSessionIdToRelease</w:t>
            </w:r>
            <w:proofErr w:type="spellEnd"/>
            <w:r w:rsidRPr="00E26E4A">
              <w:rPr>
                <w:rFonts w:ascii="Courier New" w:hAnsi="Courier New" w:cs="Courier New"/>
                <w:lang w:eastAsia="de-DE"/>
              </w:rPr>
              <w:t>,</w:t>
            </w:r>
          </w:p>
          <w:p w14:paraId="2E398472" w14:textId="77777777" w:rsidR="003D10F0" w:rsidRPr="00E26E4A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26E4A">
              <w:rPr>
                <w:rFonts w:ascii="Courier New" w:hAnsi="Courier New" w:cs="Courier New"/>
                <w:lang w:eastAsia="de-DE"/>
              </w:rPr>
              <w:t xml:space="preserve">                                  </w:t>
            </w:r>
            <w:proofErr w:type="spellStart"/>
            <w:r w:rsidRPr="00E26E4A">
              <w:rPr>
                <w:rFonts w:ascii="Courier New" w:hAnsi="Courier New" w:cs="Courier New"/>
                <w:lang w:eastAsia="de-DE"/>
              </w:rPr>
              <w:t>cs_GMM_GSM_Cause</w:t>
            </w:r>
            <w:proofErr w:type="spellEnd"/>
            <w:r w:rsidRPr="00E26E4A">
              <w:rPr>
                <w:rFonts w:ascii="Courier New" w:hAnsi="Courier New" w:cs="Courier New"/>
                <w:lang w:eastAsia="de-DE"/>
              </w:rPr>
              <w:t xml:space="preserve"> (omit, '00100100'B));</w:t>
            </w:r>
          </w:p>
          <w:p w14:paraId="6F9AE653" w14:textId="77777777" w:rsidR="003D10F0" w:rsidRPr="00E26E4A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26E4A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2482E0FC" w14:textId="77777777" w:rsidR="003D10F0" w:rsidRPr="00E26E4A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26E4A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4BFDED80" w14:textId="77777777" w:rsidR="003D10F0" w:rsidRPr="00E26E4A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26E4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E26E4A">
              <w:rPr>
                <w:rFonts w:ascii="Courier New" w:hAnsi="Courier New" w:cs="Courier New"/>
                <w:lang w:eastAsia="de-DE"/>
              </w:rPr>
              <w:t>v_MyDefaultVar</w:t>
            </w:r>
            <w:proofErr w:type="spellEnd"/>
            <w:r w:rsidRPr="00E26E4A">
              <w:rPr>
                <w:rFonts w:ascii="Courier New" w:hAnsi="Courier New" w:cs="Courier New"/>
                <w:lang w:eastAsia="de-DE"/>
              </w:rPr>
              <w:t xml:space="preserve"> := activate(a_NR5GC_Deregistration_REQ(nr_Cell1)); //@sic Rs230748 sic@</w:t>
            </w:r>
          </w:p>
          <w:p w14:paraId="678D2C0D" w14:textId="77777777" w:rsidR="003D10F0" w:rsidRPr="00E26E4A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26E4A">
              <w:rPr>
                <w:rFonts w:ascii="Courier New" w:hAnsi="Courier New" w:cs="Courier New"/>
                <w:lang w:eastAsia="de-DE"/>
              </w:rPr>
              <w:t xml:space="preserve">    //@</w:t>
            </w:r>
            <w:proofErr w:type="spellStart"/>
            <w:r w:rsidRPr="00E26E4A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E26E4A">
              <w:rPr>
                <w:rFonts w:ascii="Courier New" w:hAnsi="Courier New" w:cs="Courier New"/>
                <w:lang w:eastAsia="de-DE"/>
              </w:rPr>
              <w:t xml:space="preserve"> "Step 2CA" </w:t>
            </w:r>
            <w:proofErr w:type="spellStart"/>
            <w:r w:rsidRPr="00E26E4A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E26E4A">
              <w:rPr>
                <w:rFonts w:ascii="Courier New" w:hAnsi="Courier New" w:cs="Courier New"/>
                <w:lang w:eastAsia="de-DE"/>
              </w:rPr>
              <w:t>@</w:t>
            </w:r>
          </w:p>
          <w:p w14:paraId="2DDFE5C9" w14:textId="77777777" w:rsidR="003D10F0" w:rsidRPr="00E26E4A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26E4A">
              <w:rPr>
                <w:rFonts w:ascii="Courier New" w:hAnsi="Courier New" w:cs="Courier New"/>
                <w:lang w:eastAsia="de-DE"/>
              </w:rPr>
              <w:t xml:space="preserve">    //@sic R5-237482 sic@</w:t>
            </w:r>
          </w:p>
          <w:p w14:paraId="017F1B8D" w14:textId="77777777" w:rsidR="003D10F0" w:rsidRPr="00E26E4A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26E4A">
              <w:rPr>
                <w:rFonts w:ascii="Courier New" w:hAnsi="Courier New" w:cs="Courier New"/>
                <w:lang w:eastAsia="de-DE"/>
              </w:rPr>
              <w:t xml:space="preserve">    //The SS is configured to Stop RA response</w:t>
            </w:r>
          </w:p>
          <w:p w14:paraId="0450A74D" w14:textId="77777777" w:rsidR="003D10F0" w:rsidRPr="00E26E4A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26E4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E26E4A">
              <w:rPr>
                <w:rFonts w:ascii="Courier New" w:hAnsi="Courier New" w:cs="Courier New"/>
                <w:lang w:eastAsia="de-DE"/>
              </w:rPr>
              <w:t>f_NR_SS_RachProcedureConfig</w:t>
            </w:r>
            <w:proofErr w:type="spellEnd"/>
            <w:r w:rsidRPr="00E26E4A">
              <w:rPr>
                <w:rFonts w:ascii="Courier New" w:hAnsi="Courier New" w:cs="Courier New"/>
                <w:lang w:eastAsia="de-DE"/>
              </w:rPr>
              <w:t xml:space="preserve">(nr_Cell1, </w:t>
            </w:r>
            <w:proofErr w:type="spellStart"/>
            <w:r w:rsidRPr="00E26E4A">
              <w:rPr>
                <w:rFonts w:ascii="Courier New" w:hAnsi="Courier New" w:cs="Courier New"/>
                <w:lang w:eastAsia="de-DE"/>
              </w:rPr>
              <w:t>cs_NR_RachProcedureConfig_NoResponse</w:t>
            </w:r>
            <w:proofErr w:type="spellEnd"/>
            <w:r w:rsidRPr="00E26E4A">
              <w:rPr>
                <w:rFonts w:ascii="Courier New" w:hAnsi="Courier New" w:cs="Courier New"/>
                <w:lang w:eastAsia="de-DE"/>
              </w:rPr>
              <w:t>);</w:t>
            </w:r>
          </w:p>
          <w:p w14:paraId="252ED57F" w14:textId="77777777" w:rsidR="003D10F0" w:rsidRPr="00E26E4A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26E4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E26E4A">
              <w:rPr>
                <w:rFonts w:ascii="Courier New" w:hAnsi="Courier New" w:cs="Courier New"/>
                <w:lang w:eastAsia="de-DE"/>
              </w:rPr>
              <w:t>f_NR_ULGrantConfiguration_Start</w:t>
            </w:r>
            <w:proofErr w:type="spellEnd"/>
            <w:r w:rsidRPr="00E26E4A">
              <w:rPr>
                <w:rFonts w:ascii="Courier New" w:hAnsi="Courier New" w:cs="Courier New"/>
                <w:lang w:eastAsia="de-DE"/>
              </w:rPr>
              <w:t>(nr_Cell1); //</w:t>
            </w:r>
            <w:proofErr w:type="spellStart"/>
            <w:r w:rsidRPr="00E26E4A">
              <w:rPr>
                <w:rFonts w:ascii="Courier New" w:hAnsi="Courier New" w:cs="Courier New"/>
                <w:lang w:eastAsia="de-DE"/>
              </w:rPr>
              <w:t>KS_Changes_for</w:t>
            </w:r>
            <w:proofErr w:type="spellEnd"/>
            <w:r w:rsidRPr="00E26E4A">
              <w:rPr>
                <w:rFonts w:ascii="Courier New" w:hAnsi="Courier New" w:cs="Courier New"/>
                <w:lang w:eastAsia="de-DE"/>
              </w:rPr>
              <w:t xml:space="preserve"> UL Grant   </w:t>
            </w:r>
          </w:p>
          <w:p w14:paraId="10C121AB" w14:textId="77777777" w:rsidR="003D10F0" w:rsidRPr="00E26E4A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26E4A">
              <w:rPr>
                <w:rFonts w:ascii="Courier New" w:hAnsi="Courier New" w:cs="Courier New"/>
                <w:lang w:eastAsia="de-DE"/>
              </w:rPr>
              <w:t xml:space="preserve">    //@</w:t>
            </w:r>
            <w:proofErr w:type="spellStart"/>
            <w:r w:rsidRPr="00E26E4A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E26E4A">
              <w:rPr>
                <w:rFonts w:ascii="Courier New" w:hAnsi="Courier New" w:cs="Courier New"/>
                <w:lang w:eastAsia="de-DE"/>
              </w:rPr>
              <w:t xml:space="preserve"> "Step 3-3E" </w:t>
            </w:r>
            <w:proofErr w:type="spellStart"/>
            <w:r w:rsidRPr="00E26E4A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E26E4A">
              <w:rPr>
                <w:rFonts w:ascii="Courier New" w:hAnsi="Courier New" w:cs="Courier New"/>
                <w:lang w:eastAsia="de-DE"/>
              </w:rPr>
              <w:t>@</w:t>
            </w:r>
          </w:p>
          <w:p w14:paraId="5C355DF8" w14:textId="77777777" w:rsidR="003D10F0" w:rsidRPr="00E26E4A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26E4A">
              <w:rPr>
                <w:rFonts w:ascii="Courier New" w:hAnsi="Courier New" w:cs="Courier New"/>
                <w:lang w:eastAsia="de-DE"/>
              </w:rPr>
              <w:t xml:space="preserve">    //@sic Rs230748 sic@</w:t>
            </w:r>
          </w:p>
          <w:p w14:paraId="0662E82C" w14:textId="77777777" w:rsidR="003D10F0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26E4A">
              <w:rPr>
                <w:rFonts w:ascii="Courier New" w:hAnsi="Courier New" w:cs="Courier New"/>
                <w:lang w:eastAsia="de-DE"/>
              </w:rPr>
              <w:t xml:space="preserve">    f_NR5GC_EmergencyCallRelease(nr_Cell1);</w:t>
            </w:r>
          </w:p>
        </w:tc>
      </w:tr>
    </w:tbl>
    <w:p w14:paraId="7101B2B7" w14:textId="77777777" w:rsidR="003D10F0" w:rsidRDefault="003D10F0" w:rsidP="003D10F0">
      <w:pPr>
        <w:spacing w:after="0"/>
        <w:rPr>
          <w:rFonts w:ascii="Arial" w:hAnsi="Arial"/>
          <w:b/>
          <w:lang w:eastAsia="en-GB"/>
        </w:rPr>
      </w:pPr>
    </w:p>
    <w:p w14:paraId="69320AEB" w14:textId="77777777" w:rsidR="003D10F0" w:rsidRDefault="003D10F0" w:rsidP="003D10F0">
      <w:pPr>
        <w:spacing w:after="0"/>
        <w:rPr>
          <w:rFonts w:ascii="Arial" w:hAnsi="Arial"/>
          <w:b/>
          <w:lang w:eastAsia="en-GB"/>
        </w:rPr>
      </w:pPr>
    </w:p>
    <w:p w14:paraId="42DD08F7" w14:textId="77777777" w:rsidR="003D10F0" w:rsidRDefault="003D10F0" w:rsidP="003D10F0">
      <w:pPr>
        <w:spacing w:after="0"/>
        <w:rPr>
          <w:rFonts w:ascii="Arial" w:hAnsi="Arial"/>
          <w:b/>
          <w:lang w:eastAsia="en-GB"/>
        </w:rPr>
      </w:pPr>
    </w:p>
    <w:p w14:paraId="34ADC80B" w14:textId="77777777" w:rsidR="003D10F0" w:rsidRDefault="003D10F0" w:rsidP="003D10F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3D10F0" w:rsidRPr="002F381F" w14:paraId="6401816B" w14:textId="77777777" w:rsidTr="005E5195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01F72" w14:textId="77777777" w:rsidR="003D10F0" w:rsidRPr="002F381F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</w:rPr>
            </w:pPr>
            <w:r w:rsidRPr="002F381F">
              <w:rPr>
                <w:rFonts w:ascii="Courier New" w:hAnsi="Courier New" w:cs="Courier New"/>
                <w:noProof/>
              </w:rPr>
              <w:t>function fl_TC_11_4_1_TestBody() runs on NR5GC_PTC</w:t>
            </w:r>
          </w:p>
          <w:p w14:paraId="76231CE5" w14:textId="77777777" w:rsidR="003D10F0" w:rsidRPr="002F381F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</w:rPr>
            </w:pPr>
            <w:r w:rsidRPr="002F381F">
              <w:rPr>
                <w:rFonts w:ascii="Courier New" w:hAnsi="Courier New" w:cs="Courier New"/>
                <w:noProof/>
              </w:rPr>
              <w:t xml:space="preserve">  {</w:t>
            </w:r>
          </w:p>
          <w:p w14:paraId="3C187E25" w14:textId="77777777" w:rsidR="003D10F0" w:rsidRPr="002F381F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</w:rPr>
            </w:pPr>
            <w:r w:rsidRPr="002F381F">
              <w:rPr>
                <w:rFonts w:ascii="Courier New" w:hAnsi="Courier New" w:cs="Courier New"/>
                <w:noProof/>
              </w:rPr>
              <w:t xml:space="preserve">    var template (value) NG_NAS_DL_Message_Type v_MsgToSend;</w:t>
            </w:r>
          </w:p>
          <w:p w14:paraId="12AC1C26" w14:textId="77777777" w:rsidR="003D10F0" w:rsidRPr="002F381F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</w:rPr>
            </w:pPr>
            <w:r w:rsidRPr="002F381F">
              <w:rPr>
                <w:rFonts w:ascii="Courier New" w:hAnsi="Courier New" w:cs="Courier New"/>
                <w:noProof/>
              </w:rPr>
              <w:t xml:space="preserve">    var PLMN_Identity v_ASN_PLMN := f_NR_CellInfo_GetPLMN (nr_Cell1);</w:t>
            </w:r>
          </w:p>
          <w:p w14:paraId="6FC094F3" w14:textId="77777777" w:rsidR="003D10F0" w:rsidRPr="002F381F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</w:rPr>
            </w:pPr>
            <w:r w:rsidRPr="002F381F">
              <w:rPr>
                <w:rFonts w:ascii="Courier New" w:hAnsi="Courier New" w:cs="Courier New"/>
                <w:noProof/>
              </w:rPr>
              <w:t xml:space="preserve">    var NAS_PlmnId v_PLMN_Cell1 := f_NR_Asn2Nas_PlmnId(v_ASN_PLMN);</w:t>
            </w:r>
          </w:p>
          <w:p w14:paraId="4A1F227E" w14:textId="77777777" w:rsidR="003D10F0" w:rsidRPr="002F381F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</w:rPr>
            </w:pPr>
            <w:r w:rsidRPr="002F381F">
              <w:rPr>
                <w:rFonts w:ascii="Courier New" w:hAnsi="Courier New" w:cs="Courier New"/>
                <w:noProof/>
              </w:rPr>
              <w:t xml:space="preserve">    var NG_NAS_SecurityParams_Type v_NAS_SecurityParams := f_NR5GC_Security_Get();</w:t>
            </w:r>
          </w:p>
          <w:p w14:paraId="277B0B20" w14:textId="77777777" w:rsidR="003D10F0" w:rsidRPr="002F381F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</w:rPr>
            </w:pPr>
            <w:r w:rsidRPr="002F381F">
              <w:rPr>
                <w:rFonts w:ascii="Courier New" w:hAnsi="Courier New" w:cs="Courier New"/>
                <w:noProof/>
              </w:rPr>
              <w:t xml:space="preserve">    var B3_Type v_KSI_InUse := v_NAS_SecurityParams.KSIamf;</w:t>
            </w:r>
          </w:p>
          <w:p w14:paraId="36668BD0" w14:textId="77777777" w:rsidR="003D10F0" w:rsidRPr="002F381F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</w:rPr>
            </w:pPr>
            <w:r w:rsidRPr="002F381F">
              <w:rPr>
                <w:rFonts w:ascii="Courier New" w:hAnsi="Courier New" w:cs="Courier New"/>
                <w:noProof/>
              </w:rPr>
              <w:t xml:space="preserve">    var GSM_MobilityInfo_Type v_GSM_MobilityInfo;</w:t>
            </w:r>
          </w:p>
          <w:p w14:paraId="170E8574" w14:textId="77777777" w:rsidR="003D10F0" w:rsidRPr="002F381F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</w:rPr>
            </w:pPr>
            <w:r w:rsidRPr="002F381F">
              <w:rPr>
                <w:rFonts w:ascii="Courier New" w:hAnsi="Courier New" w:cs="Courier New"/>
                <w:noProof/>
              </w:rPr>
              <w:t xml:space="preserve">    var PDUSessionInfoList_Type v_PDUSessionInfo;</w:t>
            </w:r>
          </w:p>
          <w:p w14:paraId="23227348" w14:textId="77777777" w:rsidR="003D10F0" w:rsidRPr="002F381F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</w:rPr>
            </w:pPr>
            <w:r w:rsidRPr="002F381F">
              <w:rPr>
                <w:rFonts w:ascii="Courier New" w:hAnsi="Courier New" w:cs="Courier New"/>
                <w:noProof/>
              </w:rPr>
              <w:t xml:space="preserve">    var O1_Type v_PDUSessionIdToRelease;</w:t>
            </w:r>
          </w:p>
          <w:p w14:paraId="7BAD5736" w14:textId="77777777" w:rsidR="003D10F0" w:rsidRPr="002F381F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</w:rPr>
            </w:pPr>
            <w:r w:rsidRPr="002F381F">
              <w:rPr>
                <w:rFonts w:ascii="Courier New" w:hAnsi="Courier New" w:cs="Courier New"/>
                <w:noProof/>
              </w:rPr>
              <w:t xml:space="preserve">    var NR_SRB_COMMON_IND v_ReceivedAsp;</w:t>
            </w:r>
          </w:p>
          <w:p w14:paraId="43F7AC73" w14:textId="77777777" w:rsidR="003D10F0" w:rsidRPr="002F381F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</w:rPr>
            </w:pPr>
            <w:r w:rsidRPr="002F381F">
              <w:rPr>
                <w:rFonts w:ascii="Courier New" w:hAnsi="Courier New" w:cs="Courier New"/>
                <w:noProof/>
              </w:rPr>
              <w:t xml:space="preserve">    var integer i;</w:t>
            </w:r>
          </w:p>
          <w:p w14:paraId="0F9F9F1B" w14:textId="77777777" w:rsidR="003D10F0" w:rsidRPr="002F381F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</w:rPr>
            </w:pPr>
            <w:r w:rsidRPr="002F381F">
              <w:rPr>
                <w:rFonts w:ascii="Courier New" w:hAnsi="Courier New" w:cs="Courier New"/>
                <w:noProof/>
              </w:rPr>
              <w:tab/>
              <w:t>...</w:t>
            </w:r>
          </w:p>
          <w:p w14:paraId="79A794CA" w14:textId="77777777" w:rsidR="003D10F0" w:rsidRPr="002F381F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</w:rPr>
            </w:pPr>
            <w:r w:rsidRPr="002F381F">
              <w:rPr>
                <w:rFonts w:ascii="Courier New" w:hAnsi="Courier New" w:cs="Courier New"/>
                <w:noProof/>
              </w:rPr>
              <w:tab/>
            </w:r>
          </w:p>
          <w:p w14:paraId="2D03FC40" w14:textId="77777777" w:rsidR="003D10F0" w:rsidRPr="002F381F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</w:rPr>
            </w:pPr>
            <w:r w:rsidRPr="002F381F">
              <w:rPr>
                <w:rFonts w:ascii="Courier New" w:hAnsi="Courier New" w:cs="Courier New"/>
                <w:noProof/>
              </w:rPr>
              <w:tab/>
              <w:t>...</w:t>
            </w:r>
          </w:p>
          <w:p w14:paraId="0CF0E843" w14:textId="77777777" w:rsidR="003D10F0" w:rsidRPr="002F381F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</w:rPr>
            </w:pPr>
            <w:r w:rsidRPr="002F381F">
              <w:rPr>
                <w:rFonts w:ascii="Courier New" w:hAnsi="Courier New" w:cs="Courier New"/>
                <w:noProof/>
              </w:rPr>
              <w:tab/>
            </w:r>
          </w:p>
          <w:p w14:paraId="110B10FC" w14:textId="77777777" w:rsidR="003D10F0" w:rsidRPr="002F381F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</w:rPr>
            </w:pPr>
            <w:r w:rsidRPr="002F381F">
              <w:rPr>
                <w:rFonts w:ascii="Courier New" w:hAnsi="Courier New" w:cs="Courier New"/>
                <w:noProof/>
              </w:rPr>
              <w:tab/>
              <w:t xml:space="preserve"> //@siclog "Step 2C" siclog@</w:t>
            </w:r>
          </w:p>
          <w:p w14:paraId="70974153" w14:textId="77777777" w:rsidR="003D10F0" w:rsidRPr="002F381F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</w:rPr>
            </w:pPr>
            <w:r w:rsidRPr="002F381F">
              <w:rPr>
                <w:rFonts w:ascii="Courier New" w:hAnsi="Courier New" w:cs="Courier New"/>
                <w:noProof/>
              </w:rPr>
              <w:t xml:space="preserve">    //PDU session release procedure to release non-IMS Emergency relevant PDUs.</w:t>
            </w:r>
          </w:p>
          <w:p w14:paraId="75B20CAD" w14:textId="77777777" w:rsidR="003D10F0" w:rsidRPr="002F381F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</w:rPr>
            </w:pPr>
            <w:r w:rsidRPr="002F381F">
              <w:rPr>
                <w:rFonts w:ascii="Courier New" w:hAnsi="Courier New" w:cs="Courier New"/>
                <w:noProof/>
              </w:rPr>
              <w:t xml:space="preserve">    //Make the UE to transmit a PDU SESSION RELEASE REQ</w:t>
            </w:r>
          </w:p>
          <w:p w14:paraId="4A9D4F0B" w14:textId="77777777" w:rsidR="003D10F0" w:rsidRPr="002F381F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</w:rPr>
            </w:pPr>
            <w:r w:rsidRPr="002F381F">
              <w:rPr>
                <w:rFonts w:ascii="Courier New" w:hAnsi="Courier New" w:cs="Courier New"/>
                <w:noProof/>
              </w:rPr>
              <w:t xml:space="preserve">    v_PDUSessionInfo := f_NR5GC_MobileInfo_GetSessionInfoList();</w:t>
            </w:r>
          </w:p>
          <w:p w14:paraId="0FEE3F20" w14:textId="77777777" w:rsidR="003D10F0" w:rsidRPr="002F381F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</w:rPr>
            </w:pPr>
            <w:r w:rsidRPr="002F381F">
              <w:rPr>
                <w:rFonts w:ascii="Courier New" w:hAnsi="Courier New" w:cs="Courier New"/>
                <w:noProof/>
              </w:rPr>
              <w:t xml:space="preserve">    //@sic R5s230143 sic@</w:t>
            </w:r>
          </w:p>
          <w:p w14:paraId="41F87834" w14:textId="77777777" w:rsidR="003D10F0" w:rsidRPr="002F381F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</w:rPr>
            </w:pPr>
            <w:r w:rsidRPr="002F381F">
              <w:rPr>
                <w:rFonts w:ascii="Courier New" w:hAnsi="Courier New" w:cs="Courier New"/>
                <w:noProof/>
              </w:rPr>
              <w:t xml:space="preserve">    //Reset the stored messages, to capture the PDU Session Release REQs</w:t>
            </w:r>
          </w:p>
          <w:p w14:paraId="74284AF7" w14:textId="77777777" w:rsidR="003D10F0" w:rsidRPr="002F381F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</w:rPr>
            </w:pPr>
            <w:r w:rsidRPr="002F381F">
              <w:rPr>
                <w:rFonts w:ascii="Courier New" w:hAnsi="Courier New" w:cs="Courier New"/>
                <w:noProof/>
              </w:rPr>
              <w:t xml:space="preserve">    f_NR5GC_MsgInDefault_ResetStoreOfNASMessageReq();</w:t>
            </w:r>
          </w:p>
          <w:p w14:paraId="48D0CB09" w14:textId="77777777" w:rsidR="003D10F0" w:rsidRPr="002F381F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</w:rPr>
            </w:pPr>
            <w:r w:rsidRPr="002F381F">
              <w:rPr>
                <w:rFonts w:ascii="Courier New" w:hAnsi="Courier New" w:cs="Courier New"/>
                <w:noProof/>
              </w:rPr>
              <w:t xml:space="preserve">    for ( i := 0; i&lt;(lengthof(v_PDUSessionInfo) - 1); i:=i+1) //Capture PDU </w:t>
            </w:r>
            <w:r w:rsidRPr="002F381F">
              <w:rPr>
                <w:rFonts w:ascii="Courier New" w:hAnsi="Courier New" w:cs="Courier New"/>
                <w:noProof/>
              </w:rPr>
              <w:lastRenderedPageBreak/>
              <w:t>Session Release REQs</w:t>
            </w:r>
          </w:p>
          <w:p w14:paraId="0D09E1ED" w14:textId="77777777" w:rsidR="003D10F0" w:rsidRPr="002F381F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</w:rPr>
            </w:pPr>
            <w:r w:rsidRPr="002F381F">
              <w:rPr>
                <w:rFonts w:ascii="Courier New" w:hAnsi="Courier New" w:cs="Courier New"/>
                <w:noProof/>
              </w:rPr>
              <w:t xml:space="preserve">    {</w:t>
            </w:r>
          </w:p>
          <w:p w14:paraId="4F2D09C7" w14:textId="77777777" w:rsidR="003D10F0" w:rsidRPr="002F381F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</w:rPr>
            </w:pPr>
            <w:r w:rsidRPr="002F381F">
              <w:rPr>
                <w:rFonts w:ascii="Courier New" w:hAnsi="Courier New" w:cs="Courier New"/>
                <w:noProof/>
              </w:rPr>
              <w:t xml:space="preserve">       SRB.receive(car_NR_SRB_NasPdu_IND(nr_Cell1, ?, cr_NG_NAS_IndWithPiggybacking(tsc_SHT_IntegrityProtected_Ciphered))) -&gt; value v_ReceivedAsp;</w:t>
            </w:r>
          </w:p>
          <w:p w14:paraId="0DDCF87A" w14:textId="77777777" w:rsidR="003D10F0" w:rsidRPr="002F381F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</w:rPr>
            </w:pPr>
            <w:r w:rsidRPr="002F381F">
              <w:rPr>
                <w:rFonts w:ascii="Courier New" w:hAnsi="Courier New" w:cs="Courier New"/>
                <w:noProof/>
              </w:rPr>
              <w:t xml:space="preserve">       f_NR5GC_MsgInDefault_StoreNASMessageReq (v_ReceivedAsp);</w:t>
            </w:r>
          </w:p>
          <w:p w14:paraId="71352A59" w14:textId="77777777" w:rsidR="003D10F0" w:rsidRPr="002F381F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</w:rPr>
            </w:pPr>
            <w:r w:rsidRPr="002F381F">
              <w:rPr>
                <w:rFonts w:ascii="Courier New" w:hAnsi="Courier New" w:cs="Courier New"/>
                <w:noProof/>
              </w:rPr>
              <w:t xml:space="preserve">    }</w:t>
            </w:r>
          </w:p>
          <w:p w14:paraId="1FA683DB" w14:textId="77777777" w:rsidR="003D10F0" w:rsidRPr="002F381F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</w:rPr>
            </w:pPr>
            <w:r w:rsidRPr="002F381F">
              <w:rPr>
                <w:rFonts w:ascii="Courier New" w:hAnsi="Courier New" w:cs="Courier New"/>
                <w:noProof/>
              </w:rPr>
              <w:t xml:space="preserve">    for ( i := 0; i&lt;(lengthof(v_PDUSessionInfo) - 1); i:=i+1) //Now release fully the captured PDU Session Release REQs</w:t>
            </w:r>
          </w:p>
          <w:p w14:paraId="521D3536" w14:textId="77777777" w:rsidR="003D10F0" w:rsidRPr="002F381F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</w:rPr>
            </w:pPr>
            <w:r w:rsidRPr="002F381F">
              <w:rPr>
                <w:rFonts w:ascii="Courier New" w:hAnsi="Courier New" w:cs="Courier New"/>
                <w:noProof/>
              </w:rPr>
              <w:t xml:space="preserve">    {</w:t>
            </w:r>
          </w:p>
          <w:p w14:paraId="458F2B7D" w14:textId="77777777" w:rsidR="003D10F0" w:rsidRPr="002F381F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</w:rPr>
            </w:pPr>
            <w:r w:rsidRPr="002F381F">
              <w:rPr>
                <w:rFonts w:ascii="Courier New" w:hAnsi="Courier New" w:cs="Courier New"/>
                <w:noProof/>
              </w:rPr>
              <w:t xml:space="preserve">      if (v_PDUSessionInfo[i].PDUType != Emergency_PDN) {</w:t>
            </w:r>
          </w:p>
          <w:p w14:paraId="20843035" w14:textId="77777777" w:rsidR="003D10F0" w:rsidRPr="002F381F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</w:rPr>
            </w:pPr>
            <w:r w:rsidRPr="002F381F">
              <w:rPr>
                <w:rFonts w:ascii="Courier New" w:hAnsi="Courier New" w:cs="Courier New"/>
                <w:noProof/>
              </w:rPr>
              <w:t xml:space="preserve">        v_PDUSessionIdToRelease := v_PDUSessionInfo[i].SessionId;</w:t>
            </w:r>
          </w:p>
          <w:p w14:paraId="0A3A13E9" w14:textId="77777777" w:rsidR="003D10F0" w:rsidRPr="002F381F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</w:rPr>
            </w:pPr>
            <w:r w:rsidRPr="002F381F">
              <w:rPr>
                <w:rFonts w:ascii="Courier New" w:hAnsi="Courier New" w:cs="Courier New"/>
                <w:noProof/>
              </w:rPr>
              <w:t xml:space="preserve">        v_ReceivedAsp := f_NR5GC_MsgInDefault_GetOneNASMessageReq(i+1);</w:t>
            </w:r>
          </w:p>
          <w:p w14:paraId="711A7D06" w14:textId="77777777" w:rsidR="003D10F0" w:rsidRPr="002F381F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</w:rPr>
            </w:pPr>
            <w:r w:rsidRPr="002F381F">
              <w:rPr>
                <w:rFonts w:ascii="Courier New" w:hAnsi="Courier New" w:cs="Courier New"/>
                <w:noProof/>
              </w:rPr>
              <w:t xml:space="preserve">        if (not f_Check_NG_PDUSessionReleaseReq (v_GSM_MobilityInfo, v_PDUSessionInfo,</w:t>
            </w:r>
          </w:p>
          <w:p w14:paraId="203B55E7" w14:textId="77777777" w:rsidR="003D10F0" w:rsidRPr="002F381F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</w:rPr>
            </w:pPr>
            <w:r w:rsidRPr="002F381F">
              <w:rPr>
                <w:rFonts w:ascii="Courier New" w:hAnsi="Courier New" w:cs="Courier New"/>
                <w:noProof/>
              </w:rPr>
              <w:t xml:space="preserve">                                                 v_ReceivedAsp.Signalling.Nas[0].Pdu, v_PDUSessionIdToRelease)) {</w:t>
            </w:r>
          </w:p>
          <w:p w14:paraId="1F5B492D" w14:textId="77777777" w:rsidR="003D10F0" w:rsidRPr="002F381F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</w:rPr>
            </w:pPr>
            <w:r w:rsidRPr="002F381F">
              <w:rPr>
                <w:rFonts w:ascii="Courier New" w:hAnsi="Courier New" w:cs="Courier New"/>
                <w:noProof/>
              </w:rPr>
              <w:t xml:space="preserve">              f_NR_SetVerdictFailOrInconc(__FILE__, __LINE__, "PDU Session Release Request Message Failed");</w:t>
            </w:r>
          </w:p>
          <w:p w14:paraId="0C12F70D" w14:textId="77777777" w:rsidR="003D10F0" w:rsidRPr="002F381F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</w:rPr>
            </w:pPr>
            <w:r w:rsidRPr="002F381F">
              <w:rPr>
                <w:rFonts w:ascii="Courier New" w:hAnsi="Courier New" w:cs="Courier New"/>
                <w:noProof/>
              </w:rPr>
              <w:t xml:space="preserve">            } else {</w:t>
            </w:r>
          </w:p>
          <w:p w14:paraId="4E9C6DF0" w14:textId="77777777" w:rsidR="003D10F0" w:rsidRPr="002F381F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</w:rPr>
            </w:pPr>
            <w:r w:rsidRPr="002F381F">
              <w:rPr>
                <w:rFonts w:ascii="Courier New" w:hAnsi="Courier New" w:cs="Courier New"/>
                <w:noProof/>
              </w:rPr>
              <w:t xml:space="preserve">              f_NR_PreliminaryPass(__FILE__, __LINE__, "Step 2C-1");</w:t>
            </w:r>
          </w:p>
          <w:p w14:paraId="62325D36" w14:textId="77777777" w:rsidR="003D10F0" w:rsidRPr="002F381F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</w:rPr>
            </w:pPr>
            <w:r w:rsidRPr="002F381F">
              <w:rPr>
                <w:rFonts w:ascii="Courier New" w:hAnsi="Courier New" w:cs="Courier New"/>
                <w:noProof/>
              </w:rPr>
              <w:t xml:space="preserve">            }</w:t>
            </w:r>
          </w:p>
          <w:p w14:paraId="412ED654" w14:textId="77777777" w:rsidR="003D10F0" w:rsidRPr="002F381F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</w:rPr>
            </w:pPr>
            <w:r w:rsidRPr="002F381F">
              <w:rPr>
                <w:rFonts w:ascii="Courier New" w:hAnsi="Courier New" w:cs="Courier New"/>
                <w:noProof/>
              </w:rPr>
              <w:t xml:space="preserve">        </w:t>
            </w:r>
          </w:p>
          <w:p w14:paraId="3CE13C11" w14:textId="77777777" w:rsidR="003D10F0" w:rsidRPr="002F381F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</w:rPr>
            </w:pPr>
            <w:r w:rsidRPr="002F381F">
              <w:rPr>
                <w:rFonts w:ascii="Courier New" w:hAnsi="Courier New" w:cs="Courier New"/>
                <w:noProof/>
              </w:rPr>
              <w:t xml:space="preserve">            f_NR5GC_PDUSessionRelease(nr_Cell1,</w:t>
            </w:r>
          </w:p>
          <w:p w14:paraId="27CA3311" w14:textId="77777777" w:rsidR="003D10F0" w:rsidRPr="002F381F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</w:rPr>
            </w:pPr>
            <w:r w:rsidRPr="002F381F">
              <w:rPr>
                <w:rFonts w:ascii="Courier New" w:hAnsi="Courier New" w:cs="Courier New"/>
                <w:noProof/>
              </w:rPr>
              <w:t xml:space="preserve">                                  v_PDUSessionIdToRelease,</w:t>
            </w:r>
          </w:p>
          <w:p w14:paraId="1315D351" w14:textId="77777777" w:rsidR="003D10F0" w:rsidRPr="002F381F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</w:rPr>
            </w:pPr>
            <w:r w:rsidRPr="002F381F">
              <w:rPr>
                <w:rFonts w:ascii="Courier New" w:hAnsi="Courier New" w:cs="Courier New"/>
                <w:noProof/>
              </w:rPr>
              <w:t xml:space="preserve">                         </w:t>
            </w:r>
            <w:bookmarkStart w:id="9" w:name="_GoBack"/>
            <w:bookmarkEnd w:id="9"/>
            <w:r w:rsidRPr="002F381F">
              <w:rPr>
                <w:rFonts w:ascii="Courier New" w:hAnsi="Courier New" w:cs="Courier New"/>
                <w:noProof/>
              </w:rPr>
              <w:t xml:space="preserve">         cs_GMM_GSM_Cause (omit, '00100100'B));</w:t>
            </w:r>
          </w:p>
          <w:p w14:paraId="4758907C" w14:textId="77777777" w:rsidR="003D10F0" w:rsidRPr="002F381F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</w:rPr>
            </w:pPr>
            <w:r w:rsidRPr="002F381F">
              <w:rPr>
                <w:rFonts w:ascii="Courier New" w:hAnsi="Courier New" w:cs="Courier New"/>
                <w:noProof/>
              </w:rPr>
              <w:t xml:space="preserve">      }</w:t>
            </w:r>
          </w:p>
          <w:p w14:paraId="2BABB885" w14:textId="77777777" w:rsidR="003D10F0" w:rsidRPr="002F381F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</w:rPr>
            </w:pPr>
            <w:r w:rsidRPr="002F381F">
              <w:rPr>
                <w:rFonts w:ascii="Courier New" w:hAnsi="Courier New" w:cs="Courier New"/>
                <w:noProof/>
              </w:rPr>
              <w:t xml:space="preserve">    }</w:t>
            </w:r>
          </w:p>
          <w:p w14:paraId="75D28720" w14:textId="77777777" w:rsidR="003D10F0" w:rsidRPr="002F381F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</w:rPr>
            </w:pPr>
            <w:r w:rsidRPr="002F381F">
              <w:rPr>
                <w:rFonts w:ascii="Courier New" w:hAnsi="Courier New" w:cs="Courier New"/>
                <w:noProof/>
              </w:rPr>
              <w:t xml:space="preserve">    v_MyDefaultVar := activate(a_NR5GC_Deregistration_REQ(nr_Cell1)); //@sic Rs230748 sic@</w:t>
            </w:r>
          </w:p>
          <w:p w14:paraId="2896DB66" w14:textId="77777777" w:rsidR="003D10F0" w:rsidRPr="002F381F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</w:rPr>
            </w:pPr>
            <w:r w:rsidRPr="002F381F">
              <w:rPr>
                <w:rFonts w:ascii="Courier New" w:hAnsi="Courier New" w:cs="Courier New"/>
                <w:noProof/>
              </w:rPr>
              <w:t xml:space="preserve">    //@siclog "Step 2CA" siclog@</w:t>
            </w:r>
          </w:p>
          <w:p w14:paraId="3E6BACCD" w14:textId="77777777" w:rsidR="003D10F0" w:rsidRPr="002F381F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</w:rPr>
            </w:pPr>
            <w:r w:rsidRPr="002F381F">
              <w:rPr>
                <w:rFonts w:ascii="Courier New" w:hAnsi="Courier New" w:cs="Courier New"/>
                <w:noProof/>
              </w:rPr>
              <w:t xml:space="preserve">    //@sic R5-237482 sic@</w:t>
            </w:r>
          </w:p>
          <w:p w14:paraId="43D0F8A8" w14:textId="77777777" w:rsidR="003D10F0" w:rsidRPr="002F381F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</w:rPr>
            </w:pPr>
            <w:r w:rsidRPr="002F381F">
              <w:rPr>
                <w:rFonts w:ascii="Courier New" w:hAnsi="Courier New" w:cs="Courier New"/>
                <w:noProof/>
              </w:rPr>
              <w:t xml:space="preserve">    //The SS is configured to Stop RA response</w:t>
            </w:r>
          </w:p>
          <w:p w14:paraId="42E02A1C" w14:textId="77777777" w:rsidR="003D10F0" w:rsidRPr="002F381F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</w:rPr>
            </w:pPr>
            <w:r w:rsidRPr="002F381F">
              <w:rPr>
                <w:rFonts w:ascii="Courier New" w:hAnsi="Courier New" w:cs="Courier New"/>
                <w:noProof/>
              </w:rPr>
              <w:t xml:space="preserve">    f_NR_SS_RachProcedureConfig(nr_Cell1, cs_NR_RachProcedureConfig_NoResponse);</w:t>
            </w:r>
          </w:p>
          <w:p w14:paraId="2CBC4F49" w14:textId="6AAC0D71" w:rsidR="003D10F0" w:rsidRPr="002F381F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</w:rPr>
            </w:pPr>
            <w:r w:rsidRPr="002F381F">
              <w:rPr>
                <w:rFonts w:ascii="Courier New" w:hAnsi="Courier New" w:cs="Courier New"/>
                <w:noProof/>
              </w:rPr>
              <w:t xml:space="preserve">    </w:t>
            </w:r>
            <w:bookmarkStart w:id="10" w:name="OLE_LINK208"/>
            <w:bookmarkStart w:id="11" w:name="OLE_LINK209"/>
            <w:r w:rsidRPr="002F381F">
              <w:rPr>
                <w:rFonts w:ascii="Courier New" w:hAnsi="Courier New" w:cs="Courier New"/>
                <w:noProof/>
                <w:highlight w:val="yellow"/>
              </w:rPr>
              <w:t>f_NR_ULGrantConfiguration_Start(nr_Cell1);</w:t>
            </w:r>
            <w:bookmarkEnd w:id="10"/>
            <w:bookmarkEnd w:id="11"/>
            <w:r w:rsidRPr="002F381F">
              <w:rPr>
                <w:rFonts w:ascii="Courier New" w:hAnsi="Courier New" w:cs="Courier New"/>
                <w:noProof/>
                <w:highlight w:val="yellow"/>
              </w:rPr>
              <w:t xml:space="preserve"> </w:t>
            </w:r>
          </w:p>
          <w:p w14:paraId="4F3A7890" w14:textId="77777777" w:rsidR="003D10F0" w:rsidRPr="002F381F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</w:rPr>
            </w:pPr>
            <w:r w:rsidRPr="002F381F">
              <w:rPr>
                <w:rFonts w:ascii="Courier New" w:hAnsi="Courier New" w:cs="Courier New"/>
                <w:noProof/>
              </w:rPr>
              <w:t xml:space="preserve">    //@siclog "Step 3-3E" siclog@</w:t>
            </w:r>
          </w:p>
          <w:p w14:paraId="11300C60" w14:textId="77777777" w:rsidR="003D10F0" w:rsidRPr="002F381F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</w:rPr>
            </w:pPr>
            <w:r w:rsidRPr="002F381F">
              <w:rPr>
                <w:rFonts w:ascii="Courier New" w:hAnsi="Courier New" w:cs="Courier New"/>
                <w:noProof/>
              </w:rPr>
              <w:t xml:space="preserve">    //@sic Rs230748 sic@</w:t>
            </w:r>
          </w:p>
          <w:p w14:paraId="7B576D1A" w14:textId="77777777" w:rsidR="003D10F0" w:rsidRPr="002F381F" w:rsidRDefault="003D10F0" w:rsidP="005E51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</w:rPr>
            </w:pPr>
            <w:r w:rsidRPr="002F381F">
              <w:rPr>
                <w:rFonts w:ascii="Courier New" w:hAnsi="Courier New" w:cs="Courier New"/>
                <w:noProof/>
              </w:rPr>
              <w:t xml:space="preserve">    f_NR5GC_EmergencyCallRelease(nr_Cell1);</w:t>
            </w:r>
          </w:p>
        </w:tc>
      </w:tr>
      <w:bookmarkEnd w:id="8"/>
    </w:tbl>
    <w:p w14:paraId="28CED331" w14:textId="77777777" w:rsidR="003D10F0" w:rsidRDefault="003D10F0" w:rsidP="003D10F0">
      <w:pPr>
        <w:rPr>
          <w:lang w:val="pt-BR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BE6F61" w14:textId="77777777" w:rsidR="00F877F2" w:rsidRDefault="00F877F2">
      <w:r>
        <w:separator/>
      </w:r>
    </w:p>
  </w:endnote>
  <w:endnote w:type="continuationSeparator" w:id="0">
    <w:p w14:paraId="699263F5" w14:textId="77777777" w:rsidR="00F877F2" w:rsidRDefault="00F877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BF5A1F" w14:textId="77777777" w:rsidR="00F877F2" w:rsidRDefault="00F877F2">
      <w:r>
        <w:separator/>
      </w:r>
    </w:p>
  </w:footnote>
  <w:footnote w:type="continuationSeparator" w:id="0">
    <w:p w14:paraId="5D4B1232" w14:textId="77777777" w:rsidR="00F877F2" w:rsidRDefault="00F877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88D92B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809EE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1D0C2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52ED2"/>
    <w:rsid w:val="000A6394"/>
    <w:rsid w:val="000B7FED"/>
    <w:rsid w:val="000C038A"/>
    <w:rsid w:val="000C6598"/>
    <w:rsid w:val="000D44B3"/>
    <w:rsid w:val="00145D43"/>
    <w:rsid w:val="001768FB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10F0"/>
    <w:rsid w:val="003E1A36"/>
    <w:rsid w:val="00410371"/>
    <w:rsid w:val="004242F1"/>
    <w:rsid w:val="004B75B7"/>
    <w:rsid w:val="005029D0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456E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10BC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41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2DBD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96023"/>
    <w:rsid w:val="00DE34CF"/>
    <w:rsid w:val="00E13F3D"/>
    <w:rsid w:val="00E34898"/>
    <w:rsid w:val="00EB09B7"/>
    <w:rsid w:val="00EE7D7C"/>
    <w:rsid w:val="00F25D98"/>
    <w:rsid w:val="00F300FB"/>
    <w:rsid w:val="00F877F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3D10F0"/>
    <w:rPr>
      <w:rFonts w:ascii="Arial" w:hAnsi="Arial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052ED2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3D10F0"/>
    <w:rPr>
      <w:rFonts w:ascii="Arial" w:hAnsi="Arial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052E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mailto:mohit.kanchan@keysight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67F29B-9D09-4FE1-AAB1-F6F1C2A70B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1376</Words>
  <Characters>7846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WANGYUFEI</cp:lastModifiedBy>
  <cp:revision>2</cp:revision>
  <cp:lastPrinted>1900-12-31T16:00:00Z</cp:lastPrinted>
  <dcterms:created xsi:type="dcterms:W3CDTF">2024-03-01T09:53:00Z</dcterms:created>
  <dcterms:modified xsi:type="dcterms:W3CDTF">2024-03-01T09:53:00Z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2024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Dec 2023</vt:lpwstr>
  </property>
  <property fmtid="{D5CDD505-2E9C-101B-9397-08002B2CF9AE}" pid="8" name="EndDate">
    <vt:lpwstr>31st Dec 2024</vt:lpwstr>
  </property>
  <property fmtid="{D5CDD505-2E9C-101B-9397-08002B2CF9AE}" pid="9" name="Tdoc#">
    <vt:lpwstr>R5s240136</vt:lpwstr>
  </property>
  <property fmtid="{D5CDD505-2E9C-101B-9397-08002B2CF9AE}" pid="10" name="Spec#">
    <vt:lpwstr>38.523-3</vt:lpwstr>
  </property>
  <property fmtid="{D5CDD505-2E9C-101B-9397-08002B2CF9AE}" pid="11" name="Cr#">
    <vt:lpwstr>3361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Correction to NR5GC Emergency call test case 11.4.1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2024-01-23</vt:lpwstr>
  </property>
  <property fmtid="{D5CDD505-2E9C-101B-9397-08002B2CF9AE}" pid="20" name="Release">
    <vt:lpwstr>Rel-17</vt:lpwstr>
  </property>
</Properties>
</file>