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R5s240118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in setting of the bwp_SwitchingDelay PHY parameter based on reported PICS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877367" w:rsidR="001E41F3" w:rsidRDefault="00272A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3FFA03" w:rsidR="001E41F3" w:rsidRDefault="00272AFE">
            <w:pPr>
              <w:pStyle w:val="CRCoverPage"/>
              <w:spacing w:after="0"/>
              <w:ind w:left="100"/>
              <w:rPr>
                <w:noProof/>
              </w:rPr>
            </w:pPr>
            <w:r w:rsidRPr="00272AFE">
              <w:rPr>
                <w:noProof/>
              </w:rPr>
              <w:t>As per 3GPP 38.306 Section 4.2.7.10 Phy-Parameters bwp-SwitchingDelay – defines whether the UE supports DCI and timer based active BWP switching delay type1 or type2 specified in clause 8.6.2 of TS 38.133 [5]. It is mandatory to report type 1 or type 2 when bwp-SameNumerology or bwp-DiffNumerology is supported on at least one band. The above reference does make it mandatory for bwp-switchingDelay to be reported if bwp-SameNumerology or bwp-DiffNumerology is reported but the other way around is not correct. However, the current TTCN implementation is not aligned to this interpretation.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0851D4" w:rsidR="001E41F3" w:rsidRDefault="00272AFE">
            <w:pPr>
              <w:pStyle w:val="CRCoverPage"/>
              <w:spacing w:after="0"/>
              <w:ind w:left="100"/>
              <w:rPr>
                <w:noProof/>
              </w:rPr>
            </w:pPr>
            <w:r w:rsidRPr="00272AFE">
              <w:rPr>
                <w:noProof/>
              </w:rPr>
              <w:t>Adding the check for pc_bwp_SwitchingDelay_Type1 if both bwp-SameNumerology or bwp-DiffNumerology are not supported by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92559E" w:rsidR="001E41F3" w:rsidRDefault="00272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DE794" w:rsidR="001E41F3" w:rsidRDefault="00272AFE">
            <w:pPr>
              <w:pStyle w:val="CRCoverPage"/>
              <w:spacing w:after="0"/>
              <w:ind w:left="100"/>
              <w:rPr>
                <w:noProof/>
              </w:rPr>
            </w:pPr>
            <w:r w:rsidRPr="00272AFE">
              <w:t>8.1.5.1.1.NR5GC, 8.2.1.1.1.ENDC, 8.2.1.1.2.NEDC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2A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72AFE" w:rsidRDefault="00272AFE" w:rsidP="00272A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72AFE" w:rsidRDefault="00272AFE" w:rsidP="00272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4370B7" w:rsidR="00272AFE" w:rsidRDefault="00272AFE" w:rsidP="00272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72AFE" w:rsidRDefault="00272AFE" w:rsidP="00272A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72AFE" w:rsidRDefault="00272AFE" w:rsidP="00272A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2A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72AFE" w:rsidRDefault="00272AFE" w:rsidP="00272A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72AFE" w:rsidRDefault="00272AFE" w:rsidP="00272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47D5E1" w:rsidR="00272AFE" w:rsidRDefault="00272AFE" w:rsidP="00272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72AFE" w:rsidRDefault="00272AFE" w:rsidP="00272A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72AFE" w:rsidRDefault="00272AFE" w:rsidP="00272A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2A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72AFE" w:rsidRDefault="00272AFE" w:rsidP="00272A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72AFE" w:rsidRDefault="00272AFE" w:rsidP="00272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E4D175" w:rsidR="00272AFE" w:rsidRDefault="00272AFE" w:rsidP="00272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72AFE" w:rsidRDefault="00272AFE" w:rsidP="00272A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72AFE" w:rsidRDefault="00272AFE" w:rsidP="00272A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51D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4F3867" w14:textId="77777777" w:rsidR="00272AFE" w:rsidRPr="00D83A7A" w:rsidRDefault="00272AFE" w:rsidP="00272AF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569495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333B410" w14:textId="77777777" w:rsidR="00272AFE" w:rsidRDefault="00272AFE" w:rsidP="00272A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6A323F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_Toc155694953 \h </w:instrText>
      </w:r>
      <w:r>
        <w:fldChar w:fldCharType="separate"/>
      </w:r>
      <w:r>
        <w:t>2</w:t>
      </w:r>
      <w:r>
        <w:fldChar w:fldCharType="end"/>
      </w:r>
    </w:p>
    <w:p w14:paraId="218FB231" w14:textId="77777777" w:rsidR="00272AFE" w:rsidRDefault="00272AFE" w:rsidP="00272A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_Toc155694954 \h </w:instrText>
      </w:r>
      <w:r>
        <w:fldChar w:fldCharType="separate"/>
      </w:r>
      <w:r>
        <w:t>3</w:t>
      </w:r>
      <w:r>
        <w:fldChar w:fldCharType="end"/>
      </w:r>
    </w:p>
    <w:p w14:paraId="20B3B654" w14:textId="77777777" w:rsidR="00272AFE" w:rsidRDefault="00272AFE" w:rsidP="00272A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_Toc155694955 \h </w:instrText>
      </w:r>
      <w:r>
        <w:fldChar w:fldCharType="separate"/>
      </w:r>
      <w:r>
        <w:t>3</w:t>
      </w:r>
      <w:r>
        <w:fldChar w:fldCharType="end"/>
      </w:r>
    </w:p>
    <w:p w14:paraId="296674A8" w14:textId="77777777" w:rsidR="00272AFE" w:rsidRDefault="00272AFE" w:rsidP="00272A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A323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A32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_Toc155694956 \h </w:instrText>
      </w:r>
      <w:r>
        <w:fldChar w:fldCharType="separate"/>
      </w:r>
      <w:r>
        <w:t>3</w:t>
      </w:r>
      <w:r>
        <w:fldChar w:fldCharType="end"/>
      </w:r>
    </w:p>
    <w:p w14:paraId="5A961717" w14:textId="77777777" w:rsidR="00272AFE" w:rsidRDefault="00272AFE" w:rsidP="00272AFE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B00A0D3" w14:textId="77777777" w:rsidR="00272AFE" w:rsidRDefault="00272AFE" w:rsidP="00272AF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694954"/>
      <w:r>
        <w:rPr>
          <w:b/>
          <w:lang w:eastAsia="ja-JP"/>
        </w:rPr>
        <w:lastRenderedPageBreak/>
        <w:t>Overview</w:t>
      </w:r>
      <w:bookmarkEnd w:id="2"/>
      <w:bookmarkEnd w:id="3"/>
    </w:p>
    <w:p w14:paraId="7226A5D3" w14:textId="5279B24A" w:rsidR="00272AFE" w:rsidRDefault="00272AFE" w:rsidP="00272AF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272AFE">
        <w:rPr>
          <w:rFonts w:cs="Arial"/>
        </w:rPr>
        <w:t xml:space="preserve">iwd-TTCN3-B2022-09_D23wk49 </w:t>
      </w:r>
      <w:r>
        <w:rPr>
          <w:rFonts w:cs="Arial"/>
        </w:rPr>
        <w:t>related to the title of this CR.</w:t>
      </w:r>
    </w:p>
    <w:p w14:paraId="4FB4946D" w14:textId="0ACE7087" w:rsidR="00272AFE" w:rsidRDefault="00272AFE" w:rsidP="00272AF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6243C7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5DAEEE57" w14:textId="77777777" w:rsidR="00272AFE" w:rsidRPr="00854C55" w:rsidRDefault="00272AFE" w:rsidP="00272AF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569495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1AFA6A28" w14:textId="77777777" w:rsidR="00272AFE" w:rsidRDefault="00272AFE" w:rsidP="00272AF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569495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72AFE" w14:paraId="6361E80B" w14:textId="77777777" w:rsidTr="003B2870">
        <w:trPr>
          <w:trHeight w:val="447"/>
        </w:trPr>
        <w:tc>
          <w:tcPr>
            <w:tcW w:w="1985" w:type="dxa"/>
          </w:tcPr>
          <w:p w14:paraId="13C73F40" w14:textId="77777777" w:rsidR="00272AFE" w:rsidRPr="00E751F5" w:rsidRDefault="00272AFE" w:rsidP="003B287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DD22EFF" w14:textId="77777777" w:rsidR="00272AFE" w:rsidRPr="002D56A7" w:rsidRDefault="00272AFE" w:rsidP="003B2870">
            <w:pPr>
              <w:spacing w:after="0"/>
            </w:pPr>
            <w:r w:rsidRPr="002F718D">
              <w:rPr>
                <w:rFonts w:ascii="Arial" w:hAnsi="Arial" w:cs="Arial"/>
                <w:lang w:val="en-US" w:eastAsia="en-GB"/>
              </w:rPr>
              <w:t xml:space="preserve">function </w:t>
            </w:r>
            <w:proofErr w:type="spellStart"/>
            <w:r w:rsidRPr="002F718D">
              <w:rPr>
                <w:rFonts w:ascii="Arial" w:hAnsi="Arial" w:cs="Arial"/>
                <w:lang w:val="en-US" w:eastAsia="en-GB"/>
              </w:rPr>
              <w:t>f_NR_Derive_Phy_ParametersCommon_bwp_SwitchingDelay</w:t>
            </w:r>
            <w:proofErr w:type="spellEnd"/>
            <w:r w:rsidRPr="002F718D">
              <w:rPr>
                <w:rFonts w:ascii="Arial" w:hAnsi="Arial" w:cs="Arial"/>
                <w:lang w:val="en-US" w:eastAsia="en-GB"/>
              </w:rPr>
              <w:t xml:space="preserve">() return template </w:t>
            </w:r>
            <w:proofErr w:type="spellStart"/>
            <w:r w:rsidRPr="002F718D">
              <w:rPr>
                <w:rFonts w:ascii="Arial" w:hAnsi="Arial" w:cs="Arial"/>
                <w:lang w:val="en-US" w:eastAsia="en-GB"/>
              </w:rPr>
              <w:t>Phy_ParametersCommon_bwp_SwitchingDelay</w:t>
            </w:r>
            <w:proofErr w:type="spellEnd"/>
          </w:p>
        </w:tc>
      </w:tr>
      <w:tr w:rsidR="00272AFE" w14:paraId="3E3FC6D3" w14:textId="77777777" w:rsidTr="003B2870">
        <w:trPr>
          <w:trHeight w:val="452"/>
        </w:trPr>
        <w:tc>
          <w:tcPr>
            <w:tcW w:w="1985" w:type="dxa"/>
          </w:tcPr>
          <w:p w14:paraId="3E0FCE0E" w14:textId="77777777" w:rsidR="00272AFE" w:rsidRPr="00E751F5" w:rsidRDefault="00272AFE" w:rsidP="003B287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F60C3AD" w14:textId="71D73C7B" w:rsidR="00272AFE" w:rsidRPr="0022675A" w:rsidRDefault="00272AFE" w:rsidP="003B2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per</w:t>
            </w:r>
            <w:r w:rsidRPr="00272AFE">
              <w:rPr>
                <w:rFonts w:ascii="Arial" w:hAnsi="Arial" w:cs="Arial"/>
              </w:rPr>
              <w:t xml:space="preserve"> 3GPP 38.306 Section 4.2.7.10 </w:t>
            </w:r>
            <w:proofErr w:type="spellStart"/>
            <w:r w:rsidRPr="00272AFE">
              <w:rPr>
                <w:rFonts w:ascii="Arial" w:hAnsi="Arial" w:cs="Arial"/>
              </w:rPr>
              <w:t>Phy</w:t>
            </w:r>
            <w:proofErr w:type="spellEnd"/>
            <w:r w:rsidRPr="00272AFE">
              <w:rPr>
                <w:rFonts w:ascii="Arial" w:hAnsi="Arial" w:cs="Arial"/>
              </w:rPr>
              <w:t xml:space="preserve">-Parameters </w:t>
            </w:r>
            <w:proofErr w:type="spellStart"/>
            <w:r w:rsidRPr="00272AFE">
              <w:rPr>
                <w:rFonts w:ascii="Arial" w:hAnsi="Arial" w:cs="Arial"/>
              </w:rPr>
              <w:t>bwp-SwitchingDelay</w:t>
            </w:r>
            <w:proofErr w:type="spellEnd"/>
            <w:r w:rsidRPr="00272AFE">
              <w:rPr>
                <w:rFonts w:ascii="Arial" w:hAnsi="Arial" w:cs="Arial"/>
              </w:rPr>
              <w:t xml:space="preserve"> – defines whether the UE supports DCI and timer based active BWP switching delay type1 or type2 specified in clause 8.6.2 of TS 38.133 [5]. It is mandatory to report type 1 or type 2 when </w:t>
            </w:r>
            <w:proofErr w:type="spellStart"/>
            <w:r w:rsidRPr="00272AFE">
              <w:rPr>
                <w:rFonts w:ascii="Arial" w:hAnsi="Arial" w:cs="Arial"/>
              </w:rPr>
              <w:t>bwp-SameNumerology</w:t>
            </w:r>
            <w:proofErr w:type="spellEnd"/>
            <w:r w:rsidRPr="00272AFE">
              <w:rPr>
                <w:rFonts w:ascii="Arial" w:hAnsi="Arial" w:cs="Arial"/>
              </w:rPr>
              <w:t xml:space="preserve"> or </w:t>
            </w:r>
            <w:proofErr w:type="spellStart"/>
            <w:r w:rsidRPr="00272AFE">
              <w:rPr>
                <w:rFonts w:ascii="Arial" w:hAnsi="Arial" w:cs="Arial"/>
              </w:rPr>
              <w:t>bwp-DiffNumerology</w:t>
            </w:r>
            <w:proofErr w:type="spellEnd"/>
            <w:r w:rsidRPr="00272AFE">
              <w:rPr>
                <w:rFonts w:ascii="Arial" w:hAnsi="Arial" w:cs="Arial"/>
              </w:rPr>
              <w:t xml:space="preserve"> is supported on at least one band</w:t>
            </w:r>
            <w:r>
              <w:rPr>
                <w:rFonts w:ascii="Arial" w:hAnsi="Arial" w:cs="Arial"/>
              </w:rPr>
              <w:t>. T</w:t>
            </w:r>
            <w:r w:rsidRPr="00272AFE">
              <w:rPr>
                <w:rFonts w:ascii="Arial" w:hAnsi="Arial" w:cs="Arial"/>
              </w:rPr>
              <w:t xml:space="preserve">he above reference does make it mandatory for </w:t>
            </w:r>
            <w:proofErr w:type="spellStart"/>
            <w:r w:rsidRPr="00272AFE">
              <w:rPr>
                <w:rFonts w:ascii="Arial" w:hAnsi="Arial" w:cs="Arial"/>
              </w:rPr>
              <w:t>bwp-switchingDelay</w:t>
            </w:r>
            <w:proofErr w:type="spellEnd"/>
            <w:r w:rsidRPr="00272AFE">
              <w:rPr>
                <w:rFonts w:ascii="Arial" w:hAnsi="Arial" w:cs="Arial"/>
              </w:rPr>
              <w:t xml:space="preserve"> to be reported if </w:t>
            </w:r>
            <w:proofErr w:type="spellStart"/>
            <w:r w:rsidRPr="00272AFE">
              <w:rPr>
                <w:rFonts w:ascii="Arial" w:hAnsi="Arial" w:cs="Arial"/>
              </w:rPr>
              <w:t>bwp-SameNumerology</w:t>
            </w:r>
            <w:proofErr w:type="spellEnd"/>
            <w:r w:rsidRPr="00272AFE">
              <w:rPr>
                <w:rFonts w:ascii="Arial" w:hAnsi="Arial" w:cs="Arial"/>
              </w:rPr>
              <w:t xml:space="preserve"> or </w:t>
            </w:r>
            <w:proofErr w:type="spellStart"/>
            <w:r w:rsidRPr="00272AFE">
              <w:rPr>
                <w:rFonts w:ascii="Arial" w:hAnsi="Arial" w:cs="Arial"/>
              </w:rPr>
              <w:t>bwp-DiffNumerology</w:t>
            </w:r>
            <w:proofErr w:type="spellEnd"/>
            <w:r w:rsidRPr="00272AFE">
              <w:rPr>
                <w:rFonts w:ascii="Arial" w:hAnsi="Arial" w:cs="Arial"/>
              </w:rPr>
              <w:t xml:space="preserve"> is reported but the other way around is not correct</w:t>
            </w:r>
            <w:r>
              <w:rPr>
                <w:rFonts w:ascii="Arial" w:hAnsi="Arial" w:cs="Arial"/>
              </w:rPr>
              <w:t>. However, the current TTCN implementation is not aligned to this interpretation.</w:t>
            </w:r>
          </w:p>
        </w:tc>
      </w:tr>
      <w:tr w:rsidR="00272AFE" w14:paraId="0B54CF5C" w14:textId="77777777" w:rsidTr="003B2870">
        <w:tc>
          <w:tcPr>
            <w:tcW w:w="1985" w:type="dxa"/>
          </w:tcPr>
          <w:p w14:paraId="2FBB539C" w14:textId="77777777" w:rsidR="00272AFE" w:rsidRPr="00E751F5" w:rsidRDefault="00272AFE" w:rsidP="003B287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0836209" w14:textId="77777777" w:rsidR="00272AFE" w:rsidRPr="000352E9" w:rsidRDefault="00272AFE" w:rsidP="003B2870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 xml:space="preserve">Adding the check for </w:t>
            </w:r>
            <w:r w:rsidRPr="00DF1057">
              <w:rPr>
                <w:rFonts w:cs="Arial"/>
                <w:lang w:val="en-US" w:eastAsia="en-GB"/>
              </w:rPr>
              <w:t>pc_bwp_SwitchingDelay_Type1</w:t>
            </w:r>
            <w:r>
              <w:rPr>
                <w:rFonts w:cs="Arial"/>
                <w:lang w:val="en-US" w:eastAsia="en-GB"/>
              </w:rPr>
              <w:t xml:space="preserve"> if both </w:t>
            </w:r>
            <w:proofErr w:type="spellStart"/>
            <w:r w:rsidRPr="002F4D3F">
              <w:rPr>
                <w:rFonts w:cs="Arial"/>
                <w:lang w:eastAsia="zh-CN"/>
              </w:rPr>
              <w:t>bwp-SameNumerology</w:t>
            </w:r>
            <w:proofErr w:type="spellEnd"/>
            <w:r w:rsidRPr="002F4D3F">
              <w:rPr>
                <w:rFonts w:cs="Arial"/>
                <w:lang w:eastAsia="zh-CN"/>
              </w:rPr>
              <w:t xml:space="preserve"> or </w:t>
            </w:r>
            <w:proofErr w:type="spellStart"/>
            <w:r w:rsidRPr="002F4D3F">
              <w:rPr>
                <w:rFonts w:cs="Arial"/>
                <w:lang w:eastAsia="zh-CN"/>
              </w:rPr>
              <w:t>bwp-DiffNumerology</w:t>
            </w:r>
            <w:proofErr w:type="spellEnd"/>
            <w:r>
              <w:rPr>
                <w:rFonts w:cs="Arial"/>
                <w:lang w:eastAsia="zh-CN"/>
              </w:rPr>
              <w:t xml:space="preserve"> are not supported by UE.</w:t>
            </w:r>
          </w:p>
        </w:tc>
      </w:tr>
      <w:tr w:rsidR="00272AFE" w14:paraId="1018833C" w14:textId="77777777" w:rsidTr="003B2870">
        <w:tc>
          <w:tcPr>
            <w:tcW w:w="1985" w:type="dxa"/>
          </w:tcPr>
          <w:p w14:paraId="4FA3B8F7" w14:textId="77777777" w:rsidR="00272AFE" w:rsidRPr="00E751F5" w:rsidRDefault="00272AFE" w:rsidP="003B287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FBAC94" w14:textId="77777777" w:rsidR="00272AFE" w:rsidRPr="00E751F5" w:rsidRDefault="00272AFE" w:rsidP="003B2870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D704B3">
              <w:rPr>
                <w:rFonts w:ascii="Arial" w:hAnsi="Arial" w:cs="Arial"/>
                <w:lang w:eastAsia="zh-CN"/>
              </w:rPr>
              <w:t>NR_AuxiliaryCapCheckFunctions</w:t>
            </w:r>
            <w:r w:rsidRPr="00571945"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272AFE" w:rsidRPr="00E751F5" w14:paraId="79BC549C" w14:textId="77777777" w:rsidTr="003B2870">
        <w:tc>
          <w:tcPr>
            <w:tcW w:w="1985" w:type="dxa"/>
          </w:tcPr>
          <w:p w14:paraId="176F43A1" w14:textId="77777777" w:rsidR="00272AFE" w:rsidRPr="00E751F5" w:rsidRDefault="00272AFE" w:rsidP="003B287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2823F1F" w14:textId="3E8E8CEB" w:rsidR="0090735F" w:rsidRPr="00E751F5" w:rsidRDefault="0090735F" w:rsidP="006A1F7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</w:t>
            </w:r>
            <w:r w:rsidR="00B03F2A">
              <w:rPr>
                <w:rFonts w:ascii="Arial" w:hAnsi="Arial"/>
                <w:highlight w:val="cyan"/>
              </w:rPr>
              <w:t xml:space="preserve">in principle </w:t>
            </w:r>
            <w:r>
              <w:rPr>
                <w:rFonts w:ascii="Arial" w:hAnsi="Arial"/>
                <w:highlight w:val="cyan"/>
              </w:rPr>
              <w:t>but implemented differently.</w:t>
            </w:r>
            <w:r w:rsidR="006A1F75">
              <w:rPr>
                <w:rFonts w:ascii="Arial" w:hAnsi="Arial"/>
                <w:highlight w:val="cyan"/>
              </w:rPr>
              <w:t xml:space="preserve"> </w:t>
            </w:r>
            <w:r>
              <w:rPr>
                <w:rFonts w:ascii="Arial" w:hAnsi="Arial"/>
                <w:highlight w:val="cyan"/>
              </w:rPr>
              <w:t>See MCC160 Comments below.</w:t>
            </w:r>
          </w:p>
        </w:tc>
      </w:tr>
    </w:tbl>
    <w:p w14:paraId="4906E865" w14:textId="77777777" w:rsidR="00272AFE" w:rsidRDefault="00272AFE" w:rsidP="00272AFE">
      <w:pPr>
        <w:rPr>
          <w:noProof/>
        </w:rPr>
      </w:pPr>
    </w:p>
    <w:p w14:paraId="290E511F" w14:textId="77777777" w:rsidR="00272AFE" w:rsidRDefault="00272AFE" w:rsidP="00272AF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72AFE" w14:paraId="6826604F" w14:textId="77777777" w:rsidTr="003B287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D15A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function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f_NR_Derive_Phy_ParametersCommon_bwp_SwitchingDelay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() return template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Phy_ParametersCommon_bwp_SwitchingDelay</w:t>
            </w:r>
            <w:proofErr w:type="spellEnd"/>
          </w:p>
          <w:p w14:paraId="424E4149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F2B7452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var template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v_UE_NR_Phy_ParametersCommon_bwp_SwitchingDelay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:= omit;</w:t>
            </w:r>
          </w:p>
          <w:p w14:paraId="511A4FB8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v_BWP_DiffNumerology_Set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:= pc_bwp_DiffNumerology_FR1_FDD or pc_bwp_DiffNumerology_FR1_TDD or pc_bwp_DiffNumerology_FR2;</w:t>
            </w:r>
          </w:p>
          <w:p w14:paraId="79712F31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v_BWP_SameNumerology_Set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:= (pc_bwp_SameNumerology_upto2_FR1_FDD or pc_bwp_SameNumerology_upto2_FR1_TDD or pc_bwp_SameNumerology_upto2_FR2 or pc_bwp_SameNumerology_upto4_FR1_FDD or pc_bwp_SameNumerology_upto4_FR1_TDD or pc_bwp_SameNumerology_upto4_FR2);</w:t>
            </w:r>
          </w:p>
          <w:p w14:paraId="062C537B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D8B3FB7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2184BDD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v_BWP_SameNumerology_Set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or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v_BWP_DiffNumerology_Set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>) //@sic R5s221089 R5-230775 sic@</w:t>
            </w:r>
          </w:p>
          <w:p w14:paraId="492324D7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644937DA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if (not (pc_bwp_SwitchingDelay_Type1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xor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pc_bwp_SwitchingDelay_Type2)){</w:t>
            </w:r>
          </w:p>
          <w:p w14:paraId="67F087AD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f_SetVerdict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>(fail, __FILE__, __LINE__, "Acc. to 38.306, 4.2.7.10, It is mandatory to report type 1 or type 2");</w:t>
            </w:r>
          </w:p>
          <w:p w14:paraId="1191DDC1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23F4E9CA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if (pc_bwp_SwitchingDelay_Type1) {</w:t>
            </w:r>
          </w:p>
          <w:p w14:paraId="05B9B876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  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v_UE_NR_Phy_ParametersCommon_bwp_SwitchingDelay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:= type1;</w:t>
            </w:r>
          </w:p>
          <w:p w14:paraId="40E644AF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} else {</w:t>
            </w:r>
          </w:p>
          <w:p w14:paraId="5CE5C1CB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  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v_UE_NR_Phy_ParametersCommon_bwp_SwitchingDelay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:= type2;</w:t>
            </w:r>
          </w:p>
          <w:p w14:paraId="754868E0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75EC5B4C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777719E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C4E6962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lastRenderedPageBreak/>
              <w:t xml:space="preserve">    return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v_UE_NR_Phy_ParametersCommon_bwp_SwitchingDelay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;     //It is mandatory to report type 1 or type 2 if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bwp-SameNumerology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or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bwp-DiffNumerology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is supported on at least one band. This capability is not applicable to IAB-MT acc. to 38.306, 4.2.7.10</w:t>
            </w:r>
          </w:p>
          <w:p w14:paraId="372D83CF" w14:textId="77777777" w:rsidR="00272AFE" w:rsidRPr="008B4B2C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234994D0" w14:textId="77777777" w:rsidR="00272AFE" w:rsidRDefault="00272AFE" w:rsidP="00272AFE">
      <w:pPr>
        <w:spacing w:after="0"/>
        <w:rPr>
          <w:rFonts w:ascii="Arial" w:hAnsi="Arial"/>
          <w:b/>
          <w:lang w:eastAsia="en-GB"/>
        </w:rPr>
      </w:pPr>
    </w:p>
    <w:p w14:paraId="58DEA86F" w14:textId="77777777" w:rsidR="00272AFE" w:rsidRDefault="00272AFE" w:rsidP="00272AFE">
      <w:pPr>
        <w:spacing w:after="0"/>
        <w:rPr>
          <w:rFonts w:ascii="Arial" w:hAnsi="Arial"/>
          <w:b/>
          <w:lang w:eastAsia="en-GB"/>
        </w:rPr>
      </w:pPr>
    </w:p>
    <w:p w14:paraId="70F07EFE" w14:textId="77777777" w:rsidR="00272AFE" w:rsidRDefault="00272AFE" w:rsidP="00272AFE">
      <w:pPr>
        <w:spacing w:after="0"/>
        <w:rPr>
          <w:rFonts w:ascii="Arial" w:hAnsi="Arial"/>
          <w:b/>
          <w:lang w:eastAsia="en-GB"/>
        </w:rPr>
      </w:pPr>
    </w:p>
    <w:p w14:paraId="5544B9DA" w14:textId="77777777" w:rsidR="00272AFE" w:rsidRDefault="00272AFE" w:rsidP="00272AFE">
      <w:pPr>
        <w:spacing w:after="0"/>
        <w:rPr>
          <w:rFonts w:ascii="Arial" w:hAnsi="Arial"/>
          <w:b/>
          <w:lang w:eastAsia="en-GB"/>
        </w:rPr>
      </w:pPr>
    </w:p>
    <w:p w14:paraId="489AC978" w14:textId="77777777" w:rsidR="00272AFE" w:rsidRDefault="00272AFE" w:rsidP="00272AF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72AFE" w14:paraId="5C85144B" w14:textId="77777777" w:rsidTr="003B287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E24C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</w:t>
            </w:r>
            <w:r w:rsidRPr="00DF1057">
              <w:rPr>
                <w:rFonts w:ascii="Arial" w:hAnsi="Arial" w:cs="Arial"/>
                <w:lang w:val="en-US" w:eastAsia="en-GB"/>
              </w:rPr>
              <w:t xml:space="preserve">  function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f_NR_Derive_Phy_ParametersCommon_bwp_SwitchingDelay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() return template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Phy_ParametersCommon_bwp_SwitchingDelay</w:t>
            </w:r>
            <w:proofErr w:type="spellEnd"/>
          </w:p>
          <w:p w14:paraId="4909786B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B5D6FA0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var template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v_UE_NR_Phy_ParametersCommon_bwp_SwitchingDelay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:= omit;</w:t>
            </w:r>
          </w:p>
          <w:p w14:paraId="1A8FFCEF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v_BWP_DiffNumerology_Set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:= pc_bwp_DiffNumerology_FR1_FDD or pc_bwp_DiffNumerology_FR1_TDD or pc_bwp_DiffNumerology_FR2;</w:t>
            </w:r>
          </w:p>
          <w:p w14:paraId="20E70BF5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v_BWP_SameNumerology_Set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:= (pc_bwp_SameNumerology_upto2_FR1_FDD or pc_bwp_SameNumerology_upto2_FR1_TDD or pc_bwp_SameNumerology_upto2_FR2 or pc_bwp_SameNumerology_upto4_FR1_FDD or pc_bwp_SameNumerology_upto4_FR1_TDD or pc_bwp_SameNumerology_upto4_FR2);</w:t>
            </w:r>
          </w:p>
          <w:p w14:paraId="5AC27325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0C834AB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B998958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v_BWP_SameNumerology_Set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or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v_BWP_DiffNumerology_Set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>) //@sic R5s221089 R5-230775 sic@</w:t>
            </w:r>
          </w:p>
          <w:p w14:paraId="5C36CD4F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3D6F2F75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if (not (pc_bwp_SwitchingDelay_Type1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xor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pc_bwp_SwitchingDelay_Type2)){</w:t>
            </w:r>
          </w:p>
          <w:p w14:paraId="6D7C7A96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f_SetVerdict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>(fail, __FILE__, __LINE__, "Acc. to 38.306, 4.2.7.10, It is mandatory to report type 1 or type 2");</w:t>
            </w:r>
          </w:p>
          <w:p w14:paraId="5B77B996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1B179B51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if (pc_bwp_SwitchingDelay_Type1) {</w:t>
            </w:r>
          </w:p>
          <w:p w14:paraId="73AE3482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  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v_UE_NR_Phy_ParametersCommon_bwp_SwitchingDelay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:= type1;</w:t>
            </w:r>
          </w:p>
          <w:p w14:paraId="7D21675E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} else {</w:t>
            </w:r>
          </w:p>
          <w:p w14:paraId="05878301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  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v_UE_NR_Phy_ParametersCommon_bwp_SwitchingDelay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:= type2;</w:t>
            </w:r>
          </w:p>
          <w:p w14:paraId="3AB96899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75EE8800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AE460B5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ab/>
            </w:r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 xml:space="preserve">else </w:t>
            </w:r>
          </w:p>
          <w:p w14:paraId="065EF193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ab/>
              <w:t>{</w:t>
            </w:r>
          </w:p>
          <w:p w14:paraId="03664483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ab/>
              <w:t>if (pc_bwp_SwitchingDelay_Type1) {</w:t>
            </w:r>
          </w:p>
          <w:p w14:paraId="055EFA3C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 xml:space="preserve">           </w:t>
            </w:r>
            <w:proofErr w:type="spellStart"/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>v_UE_NR_Phy_ParametersCommon_bwp_SwitchingDelay</w:t>
            </w:r>
            <w:proofErr w:type="spellEnd"/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 xml:space="preserve"> := type1;</w:t>
            </w:r>
          </w:p>
          <w:p w14:paraId="27B27C75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 xml:space="preserve">        } else {</w:t>
            </w:r>
          </w:p>
          <w:p w14:paraId="055D51E0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 xml:space="preserve">           </w:t>
            </w:r>
            <w:proofErr w:type="spellStart"/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>v_UE_NR_Phy_ParametersCommon_bwp_SwitchingDelay</w:t>
            </w:r>
            <w:proofErr w:type="spellEnd"/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 xml:space="preserve"> := type2;</w:t>
            </w:r>
          </w:p>
          <w:p w14:paraId="681AA8C8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 xml:space="preserve">        }</w:t>
            </w:r>
          </w:p>
          <w:p w14:paraId="61C9F984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ab/>
              <w:t>}</w:t>
            </w:r>
          </w:p>
          <w:p w14:paraId="1C761645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9411C52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v_UE_NR_Phy_ParametersCommon_bwp_SwitchingDelay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;     //It is mandatory to report type 1 or type 2 if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bwp-SameNumerology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or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bwp-DiffNumerology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is supported on at least one band. This capability is not applicable to IAB-MT acc. to 38.306, 4.2.7.10</w:t>
            </w:r>
          </w:p>
          <w:p w14:paraId="51E86C06" w14:textId="77777777" w:rsidR="00272AFE" w:rsidRPr="001C599F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78687395" w14:textId="77777777" w:rsidR="00272AFE" w:rsidRDefault="00272AFE" w:rsidP="00272AFE">
      <w:pPr>
        <w:rPr>
          <w:lang w:val="pt-BR"/>
        </w:rPr>
      </w:pPr>
    </w:p>
    <w:p w14:paraId="1753C83C" w14:textId="61A4CC5F" w:rsidR="0090735F" w:rsidRDefault="0090735F" w:rsidP="0090735F">
      <w:pPr>
        <w:spacing w:after="0"/>
        <w:rPr>
          <w:rFonts w:ascii="Arial" w:hAnsi="Arial"/>
          <w:b/>
          <w:lang w:eastAsia="en-GB"/>
        </w:rPr>
      </w:pPr>
      <w:r w:rsidRPr="0090735F">
        <w:rPr>
          <w:rFonts w:ascii="Arial" w:hAnsi="Arial"/>
          <w:b/>
          <w:highlight w:val="cyan"/>
          <w:lang w:eastAsia="en-GB"/>
        </w:rPr>
        <w:t>MCC160 implementation: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0735F" w14:paraId="3680A89B" w14:textId="77777777" w:rsidTr="00657AC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51C9" w14:textId="77777777" w:rsidR="0090735F" w:rsidRPr="00DF1057" w:rsidRDefault="0090735F" w:rsidP="00657A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</w:t>
            </w:r>
            <w:r w:rsidRPr="00DF1057">
              <w:rPr>
                <w:rFonts w:ascii="Arial" w:hAnsi="Arial" w:cs="Arial"/>
                <w:lang w:val="en-US" w:eastAsia="en-GB"/>
              </w:rPr>
              <w:t xml:space="preserve">  function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f_NR_Derive_Phy_ParametersCommon_bwp_SwitchingDelay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() return template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Phy_ParametersCommon_bwp_SwitchingDelay</w:t>
            </w:r>
            <w:proofErr w:type="spellEnd"/>
          </w:p>
          <w:p w14:paraId="0C8F310A" w14:textId="77777777" w:rsidR="0090735F" w:rsidRPr="00DF1057" w:rsidRDefault="0090735F" w:rsidP="00657A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C58F5C4" w14:textId="77777777" w:rsidR="0090735F" w:rsidRPr="00DF1057" w:rsidRDefault="0090735F" w:rsidP="00657A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var template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v_UE_NR_Phy_ParametersCommon_bwp_SwitchingDelay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:= omit;</w:t>
            </w:r>
          </w:p>
          <w:p w14:paraId="2BD955B1" w14:textId="77777777" w:rsidR="0090735F" w:rsidRPr="00DF1057" w:rsidRDefault="0090735F" w:rsidP="00657A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v_BWP_DiffNumerology_Set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:= pc_bwp_DiffNumerology_FR1_FDD or pc_bwp_DiffNumerology_FR1_TDD or pc_bwp_DiffNumerology_FR2;</w:t>
            </w:r>
          </w:p>
          <w:p w14:paraId="4BB939F2" w14:textId="77777777" w:rsidR="0090735F" w:rsidRPr="00DF1057" w:rsidRDefault="0090735F" w:rsidP="00657A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v_BWP_SameNumerology_Set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:= (pc_bwp_SameNumerology_upto2_FR1_FDD or pc_bwp_SameNumerology_upto2_FR1_TDD or pc_bwp_SameNumerology_upto2_FR2 or pc_bwp_SameNumerology_upto4_FR1_FDD or pc_bwp_SameNumerology_upto4_FR1_TDD or pc_bwp_SameNumerology_upto4_FR2);</w:t>
            </w:r>
          </w:p>
          <w:p w14:paraId="1BF0E02B" w14:textId="77777777" w:rsidR="0090735F" w:rsidRPr="00DF1057" w:rsidRDefault="0090735F" w:rsidP="00657A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2D490A4" w14:textId="77777777" w:rsidR="0090735F" w:rsidRPr="00DF1057" w:rsidRDefault="0090735F" w:rsidP="00657A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FBD8DD7" w14:textId="77777777" w:rsidR="0090735F" w:rsidRPr="00DF1057" w:rsidRDefault="0090735F" w:rsidP="00657A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v_BWP_SameNumerology_Set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or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v_BWP_DiffNumerology_Set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>) //@sic R5s221089 R5-230775 sic@</w:t>
            </w:r>
          </w:p>
          <w:p w14:paraId="15F735AC" w14:textId="77777777" w:rsidR="0090735F" w:rsidRPr="00DF1057" w:rsidRDefault="0090735F" w:rsidP="00657A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47D2B351" w14:textId="77777777" w:rsidR="0090735F" w:rsidRPr="00DF1057" w:rsidRDefault="0090735F" w:rsidP="00657A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if (not (pc_bwp_SwitchingDelay_Type1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xor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pc_bwp_SwitchingDelay_Type2)){</w:t>
            </w:r>
          </w:p>
          <w:p w14:paraId="79360E3A" w14:textId="77777777" w:rsidR="0090735F" w:rsidRPr="00DF1057" w:rsidRDefault="0090735F" w:rsidP="00657A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f_SetVerdict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>(fail, __FILE__, __LINE__, "Acc. to 38.306, 4.2.7.10, It is mandatory to report type 1 or type 2");</w:t>
            </w:r>
          </w:p>
          <w:p w14:paraId="454D5ECC" w14:textId="05F2BDE4" w:rsidR="0090735F" w:rsidRPr="00DF1057" w:rsidRDefault="0090735F" w:rsidP="00415E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443A9CAA" w14:textId="77777777" w:rsidR="0090735F" w:rsidRPr="00DF1057" w:rsidRDefault="0090735F" w:rsidP="00657A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CA215A">
              <w:rPr>
                <w:rFonts w:ascii="Arial" w:hAnsi="Arial" w:cs="Arial"/>
                <w:highlight w:val="cyan"/>
                <w:lang w:val="en-US" w:eastAsia="en-GB"/>
              </w:rPr>
              <w:t>}</w:t>
            </w:r>
          </w:p>
          <w:p w14:paraId="48FBD9F6" w14:textId="77777777" w:rsidR="0090735F" w:rsidRDefault="0090735F" w:rsidP="00657A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</w:p>
          <w:p w14:paraId="7441BA57" w14:textId="294551B7" w:rsidR="0090735F" w:rsidRPr="0090735F" w:rsidRDefault="0090735F" w:rsidP="00657A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en-GB"/>
              </w:rPr>
            </w:pPr>
            <w:r w:rsidRPr="0090735F">
              <w:rPr>
                <w:rFonts w:ascii="Arial" w:hAnsi="Arial" w:cs="Arial"/>
                <w:highlight w:val="cyan"/>
                <w:lang w:val="en-US" w:eastAsia="en-GB"/>
              </w:rPr>
              <w:t xml:space="preserve">    if (pc_bwp_SwitchingDelay_Type1) {</w:t>
            </w:r>
          </w:p>
          <w:p w14:paraId="189688DB" w14:textId="77777777" w:rsidR="0090735F" w:rsidRPr="0090735F" w:rsidRDefault="0090735F" w:rsidP="00657A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en-GB"/>
              </w:rPr>
            </w:pPr>
            <w:r w:rsidRPr="0090735F">
              <w:rPr>
                <w:rFonts w:ascii="Arial" w:hAnsi="Arial" w:cs="Arial"/>
                <w:highlight w:val="cyan"/>
                <w:lang w:val="en-US" w:eastAsia="en-GB"/>
              </w:rPr>
              <w:t xml:space="preserve">           </w:t>
            </w:r>
            <w:proofErr w:type="spellStart"/>
            <w:r w:rsidRPr="0090735F">
              <w:rPr>
                <w:rFonts w:ascii="Arial" w:hAnsi="Arial" w:cs="Arial"/>
                <w:highlight w:val="cyan"/>
                <w:lang w:val="en-US" w:eastAsia="en-GB"/>
              </w:rPr>
              <w:t>v_UE_NR_Phy_ParametersCommon_bwp_SwitchingDelay</w:t>
            </w:r>
            <w:proofErr w:type="spellEnd"/>
            <w:r w:rsidRPr="0090735F">
              <w:rPr>
                <w:rFonts w:ascii="Arial" w:hAnsi="Arial" w:cs="Arial"/>
                <w:highlight w:val="cyan"/>
                <w:lang w:val="en-US" w:eastAsia="en-GB"/>
              </w:rPr>
              <w:t xml:space="preserve"> := type1;</w:t>
            </w:r>
          </w:p>
          <w:p w14:paraId="620CE6BD" w14:textId="34FA3B1D" w:rsidR="0090735F" w:rsidRPr="0090735F" w:rsidRDefault="0090735F" w:rsidP="00657A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en-GB"/>
              </w:rPr>
            </w:pPr>
            <w:r w:rsidRPr="0090735F">
              <w:rPr>
                <w:rFonts w:ascii="Arial" w:hAnsi="Arial" w:cs="Arial"/>
                <w:highlight w:val="cyan"/>
                <w:lang w:val="en-US" w:eastAsia="en-GB"/>
              </w:rPr>
              <w:t xml:space="preserve">    } else {</w:t>
            </w:r>
          </w:p>
          <w:p w14:paraId="23FCCECF" w14:textId="77777777" w:rsidR="0090735F" w:rsidRPr="0090735F" w:rsidRDefault="0090735F" w:rsidP="00657A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en-GB"/>
              </w:rPr>
            </w:pPr>
            <w:r w:rsidRPr="0090735F">
              <w:rPr>
                <w:rFonts w:ascii="Arial" w:hAnsi="Arial" w:cs="Arial"/>
                <w:highlight w:val="cyan"/>
                <w:lang w:val="en-US" w:eastAsia="en-GB"/>
              </w:rPr>
              <w:t xml:space="preserve">           </w:t>
            </w:r>
            <w:proofErr w:type="spellStart"/>
            <w:r w:rsidRPr="0090735F">
              <w:rPr>
                <w:rFonts w:ascii="Arial" w:hAnsi="Arial" w:cs="Arial"/>
                <w:highlight w:val="cyan"/>
                <w:lang w:val="en-US" w:eastAsia="en-GB"/>
              </w:rPr>
              <w:t>v_UE_NR_Phy_ParametersCommon_bwp_SwitchingDelay</w:t>
            </w:r>
            <w:proofErr w:type="spellEnd"/>
            <w:r w:rsidRPr="0090735F">
              <w:rPr>
                <w:rFonts w:ascii="Arial" w:hAnsi="Arial" w:cs="Arial"/>
                <w:highlight w:val="cyan"/>
                <w:lang w:val="en-US" w:eastAsia="en-GB"/>
              </w:rPr>
              <w:t xml:space="preserve"> := type2;</w:t>
            </w:r>
          </w:p>
          <w:p w14:paraId="7FFBCD89" w14:textId="483C3CB0" w:rsidR="0090735F" w:rsidRPr="0090735F" w:rsidRDefault="0090735F" w:rsidP="00657A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en-GB"/>
              </w:rPr>
            </w:pPr>
            <w:r w:rsidRPr="0090735F">
              <w:rPr>
                <w:rFonts w:ascii="Arial" w:hAnsi="Arial" w:cs="Arial"/>
                <w:highlight w:val="cyan"/>
                <w:lang w:val="en-US" w:eastAsia="en-GB"/>
              </w:rPr>
              <w:t xml:space="preserve">    }</w:t>
            </w:r>
          </w:p>
          <w:p w14:paraId="3119C70D" w14:textId="77777777" w:rsidR="0090735F" w:rsidRPr="00DF1057" w:rsidRDefault="0090735F" w:rsidP="00657A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4F60E32" w14:textId="77777777" w:rsidR="0090735F" w:rsidRPr="00DF1057" w:rsidRDefault="0090735F" w:rsidP="00657A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v_UE_NR_Phy_ParametersCommon_bwp_SwitchingDelay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;     //It is mandatory to report type 1 or type 2 if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bwp-SameNumerology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or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bwp-DiffNumerology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is supported on at least one band. This capability is not applicable to IAB-MT acc. to 38.306, 4.2.7.10</w:t>
            </w:r>
          </w:p>
          <w:p w14:paraId="2E8B7127" w14:textId="77777777" w:rsidR="0090735F" w:rsidRPr="001C599F" w:rsidRDefault="0090735F" w:rsidP="00657AC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551DD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DBC40" w14:textId="77777777" w:rsidR="00551DD2" w:rsidRDefault="00551DD2">
      <w:r>
        <w:separator/>
      </w:r>
    </w:p>
  </w:endnote>
  <w:endnote w:type="continuationSeparator" w:id="0">
    <w:p w14:paraId="241A6122" w14:textId="77777777" w:rsidR="00551DD2" w:rsidRDefault="00551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E1CFD" w14:textId="77777777" w:rsidR="00551DD2" w:rsidRDefault="00551DD2">
      <w:r>
        <w:separator/>
      </w:r>
    </w:p>
  </w:footnote>
  <w:footnote w:type="continuationSeparator" w:id="0">
    <w:p w14:paraId="7749F21F" w14:textId="77777777" w:rsidR="00551DD2" w:rsidRDefault="00551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7226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F853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C36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2AFE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5E1B"/>
    <w:rsid w:val="004242F1"/>
    <w:rsid w:val="004B75B7"/>
    <w:rsid w:val="0051580D"/>
    <w:rsid w:val="00547111"/>
    <w:rsid w:val="00551DD2"/>
    <w:rsid w:val="00592D74"/>
    <w:rsid w:val="005E2C44"/>
    <w:rsid w:val="00621188"/>
    <w:rsid w:val="006257ED"/>
    <w:rsid w:val="00665C47"/>
    <w:rsid w:val="00695808"/>
    <w:rsid w:val="006A1F75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5B2"/>
    <w:rsid w:val="008F3789"/>
    <w:rsid w:val="008F686C"/>
    <w:rsid w:val="0090735F"/>
    <w:rsid w:val="009148DE"/>
    <w:rsid w:val="00941E30"/>
    <w:rsid w:val="009777D9"/>
    <w:rsid w:val="00991B88"/>
    <w:rsid w:val="009A5753"/>
    <w:rsid w:val="009A579D"/>
    <w:rsid w:val="009E3297"/>
    <w:rsid w:val="009F2B2C"/>
    <w:rsid w:val="009F734F"/>
    <w:rsid w:val="00A246B6"/>
    <w:rsid w:val="00A25153"/>
    <w:rsid w:val="00A47E70"/>
    <w:rsid w:val="00A50CF0"/>
    <w:rsid w:val="00A7671C"/>
    <w:rsid w:val="00AA2CBC"/>
    <w:rsid w:val="00AC5820"/>
    <w:rsid w:val="00AD1CD8"/>
    <w:rsid w:val="00B03F2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215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35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272AFE"/>
    <w:rPr>
      <w:rFonts w:ascii="Arial" w:hAnsi="Arial"/>
      <w:lang w:val="en-GB" w:eastAsia="en-US"/>
    </w:rPr>
  </w:style>
  <w:style w:type="character" w:styleId="Emphasis">
    <w:name w:val="Emphasis"/>
    <w:qFormat/>
    <w:rsid w:val="00272AFE"/>
    <w:rPr>
      <w:i/>
      <w:iCs/>
    </w:rPr>
  </w:style>
  <w:style w:type="paragraph" w:styleId="Title">
    <w:name w:val="Title"/>
    <w:basedOn w:val="Normal"/>
    <w:next w:val="Normal"/>
    <w:link w:val="TitleChar"/>
    <w:qFormat/>
    <w:rsid w:val="00272AF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72AF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2A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1447</Words>
  <Characters>7960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2024-01-23T11:09:00Z</dcterms:created>
  <dcterms:modified xsi:type="dcterms:W3CDTF">2024-01-23T11:21:00Z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R5s240118</vt:lpwstr>
  </property>
  <property fmtid="{D5CDD505-2E9C-101B-9397-08002B2CF9AE}" pid="10" name="Spec#">
    <vt:lpwstr>38.523-3</vt:lpwstr>
  </property>
  <property fmtid="{D5CDD505-2E9C-101B-9397-08002B2CF9AE}" pid="11" name="Cr#">
    <vt:lpwstr>3350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Correction in setting of the bwp_SwitchingDelay PHY parameter based on reported PICS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2024-01-17</vt:lpwstr>
  </property>
  <property fmtid="{D5CDD505-2E9C-101B-9397-08002B2CF9AE}" pid="20" name="Release">
    <vt:lpwstr>Rel-17</vt:lpwstr>
  </property>
</Properties>
</file>