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9F09" w14:textId="354BC6DF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56398564"/>
      <w:r w:rsidR="00D543AD" w:rsidRPr="00D543AD">
        <w:rPr>
          <w:b/>
          <w:bCs/>
          <w:i/>
          <w:iCs/>
          <w:sz w:val="24"/>
          <w:szCs w:val="24"/>
        </w:rPr>
        <w:t>R5s240117</w:t>
      </w:r>
      <w:bookmarkEnd w:id="0"/>
    </w:p>
    <w:p w14:paraId="331CE45A" w14:textId="77777777" w:rsidR="00DB264C" w:rsidRDefault="00000000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601F7" w:rsidR="001E41F3" w:rsidRPr="00657B96" w:rsidRDefault="00023F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23F44">
              <w:rPr>
                <w:rFonts w:cs="Arial"/>
                <w:b/>
                <w:bCs/>
                <w:color w:val="000000"/>
                <w:sz w:val="24"/>
                <w:szCs w:val="24"/>
              </w:rPr>
              <w:t>4782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2722C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5639857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1B3F0" w:rsidR="001E41F3" w:rsidRDefault="00570147" w:rsidP="009C5B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4752">
              <w:t>Correction to</w:t>
            </w:r>
            <w:r w:rsidR="00DE5D31">
              <w:t xml:space="preserve"> usage of template </w:t>
            </w:r>
            <w:r w:rsidR="00DE5D31" w:rsidRPr="00DE5D31">
              <w:t>cr_MeasurementRepor</w:t>
            </w:r>
            <w:r>
              <w:fldChar w:fldCharType="end"/>
            </w:r>
            <w:r w:rsidR="00DE5D31">
              <w:t>t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A1E76" w:rsidR="001E41F3" w:rsidRDefault="002722C7">
            <w:pPr>
              <w:pStyle w:val="CRCoverPage"/>
              <w:spacing w:after="0"/>
              <w:ind w:left="100"/>
              <w:rPr>
                <w:noProof/>
              </w:rPr>
            </w:pPr>
            <w:r w:rsidRPr="002722C7">
              <w:rPr>
                <w:noProof/>
              </w:rPr>
              <w:t>TEI</w:t>
            </w:r>
            <w:r w:rsidR="00DE5D31">
              <w:rPr>
                <w:noProof/>
              </w:rPr>
              <w:t>10</w:t>
            </w:r>
            <w:r w:rsidRPr="002722C7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834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225286">
              <w:rPr>
                <w:noProof/>
              </w:rPr>
              <w:t>1</w:t>
            </w:r>
            <w:r w:rsidR="009F562A">
              <w:rPr>
                <w:noProof/>
              </w:rPr>
              <w:t>-</w:t>
            </w:r>
            <w:r w:rsidR="00DE5D3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C1E24" w:rsidR="001534C7" w:rsidRPr="00592B7E" w:rsidRDefault="00DE5D31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cr_MeasurementReport</w:t>
            </w:r>
            <w:r w:rsidR="00132D01">
              <w:rPr>
                <w:rFonts w:ascii="Arial" w:hAnsi="Arial" w:cs="Arial"/>
              </w:rPr>
              <w:t xml:space="preserve"> in D23wk49 TTCN</w:t>
            </w:r>
            <w:r>
              <w:rPr>
                <w:rFonts w:ascii="Arial" w:hAnsi="Arial" w:cs="Arial"/>
              </w:rPr>
              <w:t>, at certain template calls, necessary corrections are missing</w:t>
            </w:r>
            <w:r w:rsidR="00132D01">
              <w:rPr>
                <w:rFonts w:ascii="Arial" w:hAnsi="Arial" w:cs="Arial"/>
              </w:rPr>
              <w:t>, due to which below listed testcases are affected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92CDA" w:rsidR="00E9308F" w:rsidRPr="00592B7E" w:rsidRDefault="006F6A56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r w:rsidRPr="00DE5D31">
              <w:rPr>
                <w:rFonts w:cs="Arial"/>
              </w:rPr>
              <w:t>cr_MeasurementReport</w:t>
            </w:r>
            <w:r>
              <w:rPr>
                <w:rFonts w:cs="Arial"/>
              </w:rPr>
              <w:t xml:space="preserve"> with missing passing parameters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7138B" w:rsidR="001534C7" w:rsidRDefault="00DE5D31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8.3.1.22.x, 17.4.11.x, 21.3.12.x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170525A3" w14:textId="31E2E766" w:rsidR="00396DC5" w:rsidRDefault="00396DC5" w:rsidP="00396DC5">
      <w:pPr>
        <w:pStyle w:val="TOC2"/>
      </w:pPr>
      <w:r w:rsidRPr="00125B89">
        <w:rPr>
          <w:rFonts w:eastAsia="SimSun" w:cs="Arial"/>
          <w:b/>
          <w:lang w:val="en-US" w:eastAsia="zh-CN"/>
        </w:rPr>
        <w:t>2.</w:t>
      </w:r>
      <w:r>
        <w:rPr>
          <w:rFonts w:eastAsia="SimSun"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>Change</w:t>
      </w:r>
      <w:r>
        <w:rPr>
          <w:rFonts w:eastAsia="SimSun" w:cs="Arial"/>
          <w:color w:val="000000"/>
          <w:lang w:val="en-US" w:eastAsia="zh-CN"/>
        </w:rPr>
        <w:t xml:space="preserve"> 2</w:t>
      </w:r>
      <w:r>
        <w:tab/>
        <w:t>5</w:t>
      </w:r>
    </w:p>
    <w:p w14:paraId="47F756C0" w14:textId="158F5553" w:rsidR="00132D01" w:rsidRDefault="00132D01" w:rsidP="00132D0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</w:t>
      </w:r>
      <w:r>
        <w:rPr>
          <w:rFonts w:eastAsia="SimSun" w:cs="Arial"/>
          <w:b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>Change</w:t>
      </w:r>
      <w:r>
        <w:rPr>
          <w:rFonts w:eastAsia="SimSun" w:cs="Arial"/>
          <w:color w:val="000000"/>
          <w:lang w:val="en-US" w:eastAsia="zh-CN"/>
        </w:rPr>
        <w:t xml:space="preserve"> 3</w:t>
      </w:r>
      <w:r>
        <w:tab/>
        <w:t>5</w:t>
      </w:r>
    </w:p>
    <w:p w14:paraId="792628C7" w14:textId="77777777" w:rsidR="00132D01" w:rsidRDefault="00132D01" w:rsidP="00396DC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5B639983" w14:textId="77777777" w:rsidR="00396DC5" w:rsidRDefault="00396DC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141170366"/>
      <w:r>
        <w:rPr>
          <w:b/>
          <w:lang w:eastAsia="ja-JP"/>
        </w:rPr>
        <w:lastRenderedPageBreak/>
        <w:t>Overview</w:t>
      </w:r>
      <w:bookmarkEnd w:id="4"/>
      <w:bookmarkEnd w:id="5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6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41170367"/>
      <w:r w:rsidRPr="00854C55">
        <w:rPr>
          <w:b/>
        </w:rPr>
        <w:t>Corrections required</w:t>
      </w:r>
      <w:bookmarkEnd w:id="7"/>
      <w:bookmarkEnd w:id="8"/>
      <w:bookmarkEnd w:id="9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10" w:name="_Toc136279094"/>
      <w:bookmarkStart w:id="11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10"/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7F61C59" w:rsidR="00464805" w:rsidRPr="00345402" w:rsidRDefault="00132D01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32D01">
              <w:rPr>
                <w:rFonts w:ascii="Arial" w:hAnsi="Arial" w:cs="Arial"/>
                <w:lang w:eastAsia="de-DE"/>
              </w:rPr>
              <w:t>f_TC_8_3_1_22_Commo</w:t>
            </w:r>
            <w:r>
              <w:rPr>
                <w:rFonts w:ascii="Arial" w:hAnsi="Arial" w:cs="Arial"/>
                <w:lang w:eastAsia="de-DE"/>
              </w:rPr>
              <w:t>n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24C476CD" w:rsidR="00AA4187" w:rsidRPr="001D04A9" w:rsidRDefault="006F6A56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cr_MeasurementReport</w:t>
            </w:r>
            <w:r>
              <w:rPr>
                <w:rFonts w:ascii="Arial" w:hAnsi="Arial" w:cs="Arial"/>
              </w:rPr>
              <w:t xml:space="preserve"> in D23wk49 TTCN, at certain template calls, necessary corrections are missing, due to which below listed testcases are affected.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27D4910A" w:rsidR="00023A3F" w:rsidRPr="00345402" w:rsidRDefault="006F6A56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r w:rsidRPr="00DE5D31">
              <w:rPr>
                <w:rFonts w:cs="Arial"/>
              </w:rPr>
              <w:t>cr_MeasurementReport</w:t>
            </w:r>
            <w:r>
              <w:rPr>
                <w:rFonts w:cs="Arial"/>
              </w:rPr>
              <w:t xml:space="preserve"> with missing passing parameters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0E1B9B98" w:rsidR="00464805" w:rsidRPr="00345402" w:rsidRDefault="004B7380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</w:t>
            </w:r>
            <w:r w:rsidR="006F6A56" w:rsidRPr="006F6A56">
              <w:rPr>
                <w:rFonts w:ascii="Arial" w:hAnsi="Arial" w:cs="Arial"/>
                <w:lang w:eastAsia="en-GB"/>
              </w:rPr>
              <w:t>TE_A_R10_R11/8_3/EUTRA_Measurements_CA.ttcn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Pr="00200BB1" w:rsidRDefault="00464805" w:rsidP="003B41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0BB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4D718FE1" w:rsidR="00464805" w:rsidRPr="00200BB1" w:rsidRDefault="00200BB1" w:rsidP="003B418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200BB1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A824" w14:textId="77777777" w:rsidR="00132D01" w:rsidRPr="00132D01" w:rsidRDefault="00A41F34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</w:t>
            </w:r>
            <w:r w:rsidR="00132D01" w:rsidRPr="00132D01">
              <w:rPr>
                <w:rFonts w:ascii="Arial" w:hAnsi="Arial" w:cs="Arial"/>
                <w:lang w:eastAsia="de-DE"/>
              </w:rPr>
              <w:t>function f_TC_8_3_1_22_Common(EUTRA_CellId_Type p_PCellId,</w:t>
            </w:r>
          </w:p>
          <w:p w14:paraId="5FF024A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EUTRA_CellId_Type p_SCellId,</w:t>
            </w:r>
          </w:p>
          <w:p w14:paraId="1ABBD22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CA_Tested_Type p_CA_Type) runs on EUTRA_PTC</w:t>
            </w:r>
          </w:p>
          <w:p w14:paraId="3279B25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DD0B664" w14:textId="70D9E0E0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5AF1EE7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56712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6-7" siclog@</w:t>
            </w:r>
          </w:p>
          <w:p w14:paraId="253E91F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(k := 0; k &lt; 4; k := k + 1) {</w:t>
            </w:r>
          </w:p>
          <w:p w14:paraId="6C71C90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SRB.receive(car_SRB1_RrcPdu_IND(p_PCellId, cr_MeasurementReport(1,//Meas id</w:t>
            </w:r>
          </w:p>
          <w:p w14:paraId="643A02C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?,//RSRP result</w:t>
            </w:r>
          </w:p>
          <w:p w14:paraId="2088B80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?,//RSRQ result</w:t>
            </w:r>
          </w:p>
          <w:p w14:paraId="3807A49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omit,</w:t>
            </w:r>
          </w:p>
          <w:p w14:paraId="18418DA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-,//p_MeasResultForECID_r9</w:t>
            </w:r>
          </w:p>
          <w:p w14:paraId="25E4B30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-,//p_LocationInfo_r10</w:t>
            </w:r>
          </w:p>
          <w:p w14:paraId="51B538E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cr_MeasResultServFreqList(1,?,?))));</w:t>
            </w:r>
          </w:p>
          <w:p w14:paraId="305517EA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B833A9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Pcell</w:t>
            </w:r>
          </w:p>
          <w:p w14:paraId="046C3AE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 (__FILE__, __LINE__, "Test Case 8.3.1.22 Step 6 and 7");</w:t>
            </w:r>
          </w:p>
          <w:p w14:paraId="471C8DA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D73226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8" siclog@</w:t>
            </w:r>
          </w:p>
          <w:p w14:paraId="34FC728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T2/3</w:t>
            </w:r>
          </w:p>
          <w:p w14:paraId="53C1C6E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f_EUTRA_SetCellPowerList(v_CellPowerList_AtT0_T3);</w:t>
            </w:r>
          </w:p>
          <w:p w14:paraId="4BF9934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9" siclog@</w:t>
            </w:r>
          </w:p>
          <w:p w14:paraId="40938CB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 Allow 15 seconds for power level changes to settle down</w:t>
            </w:r>
          </w:p>
          <w:p w14:paraId="778B243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v_TimerValue_1 := f_EUTRA_SetTimerToleranceMax(p_PCellId, nonProtocolTimer, 15.0);</w:t>
            </w:r>
          </w:p>
          <w:p w14:paraId="2FF9785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f_EUTRA_WaitAndIgnoreMeasurementReport(p_PCellId, v_TimerValue_1,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*, *));</w:t>
            </w:r>
          </w:p>
          <w:p w14:paraId="1089C4E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979C5FB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6E9CA2C3" w14:textId="4D484B33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</w:p>
          <w:p w14:paraId="0A1D13B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15-16" siclog@</w:t>
            </w:r>
          </w:p>
          <w:p w14:paraId="188A3D8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(k := 0; k &lt; 4; k := k + 1) {</w:t>
            </w:r>
          </w:p>
          <w:p w14:paraId="0A66588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SRB.receive(car_SRB1_RrcPdu_IND(p_PCellId, cr_MeasurementReport(1,//Meas id</w:t>
            </w:r>
          </w:p>
          <w:p w14:paraId="135F04A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?,//RSRP result</w:t>
            </w:r>
          </w:p>
          <w:p w14:paraId="3F41DA0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?,//RSRQ result</w:t>
            </w:r>
          </w:p>
          <w:p w14:paraId="5C55045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omit,</w:t>
            </w:r>
          </w:p>
          <w:p w14:paraId="449495B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-,//p_MeasResultForECID_r9</w:t>
            </w:r>
          </w:p>
          <w:p w14:paraId="1340369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-,//p_LocationInfo_r10</w:t>
            </w:r>
          </w:p>
          <w:p w14:paraId="217C1A8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cr_MeasResultServFreqList(1,?,?))));</w:t>
            </w:r>
          </w:p>
          <w:p w14:paraId="3112595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7F9AC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Pcell</w:t>
            </w:r>
          </w:p>
          <w:p w14:paraId="3057D0C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f_EUTRA_PreliminaryPass(__FILE__, __LINE__, "Test Case 8.3.1.22 Step 15 and 16");</w:t>
            </w:r>
          </w:p>
          <w:p w14:paraId="33F1F2B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3F9DAD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17" siclog@</w:t>
            </w:r>
          </w:p>
          <w:p w14:paraId="034DE51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T6</w:t>
            </w:r>
          </w:p>
          <w:p w14:paraId="5E5B76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f_EUTRA_SetCellPowerList(v_CellPowerList_AtT4_T6);</w:t>
            </w:r>
          </w:p>
          <w:p w14:paraId="75DA4AB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18" siclog@</w:t>
            </w:r>
          </w:p>
          <w:p w14:paraId="52709A7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 Allow 15 seconds for power level changes to settle down</w:t>
            </w:r>
          </w:p>
          <w:p w14:paraId="44E3386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v_TimerValue_1 := f_EUTRA_SetTimerToleranceMax(p_PCellId, nonProtocolTimer, 15.0);</w:t>
            </w:r>
          </w:p>
          <w:p w14:paraId="5BF87BF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f_EUTRA_WaitAndIgnoreMeasurementReport(p_PCellId, v_TimerValue_1,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*, *));</w:t>
            </w:r>
          </w:p>
          <w:p w14:paraId="66B8D9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C6F4A8A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19" siclog@</w:t>
            </w:r>
          </w:p>
          <w:p w14:paraId="348B71C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//No Further measurement reports for next 10 seconds</w:t>
            </w:r>
          </w:p>
          <w:p w14:paraId="649839A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v_TimerValue_1 := f_EUTRA_SetTimerToleranceMax(p_PCellId, nonProtocolTimer, 10.0);</w:t>
            </w:r>
          </w:p>
          <w:p w14:paraId="3EE99B0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f_EUTRA_NoMeasurementReport(p_PCellId, v_TimerValue_1, cr_MeasurementReport_CheckAny);</w:t>
            </w:r>
          </w:p>
          <w:p w14:paraId="22EC6A8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2C0805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f_EUTRA_TestBody_Set (false);</w:t>
            </w:r>
          </w:p>
          <w:p w14:paraId="0E091AC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55C1A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//Switch/power off UE</w:t>
            </w:r>
          </w:p>
          <w:p w14:paraId="0AF1F5D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f_EUTRA_Postamble (p_PCellId, E2_CONNECTED);</w:t>
            </w:r>
          </w:p>
          <w:p w14:paraId="171D45C2" w14:textId="77777777" w:rsidR="004B7380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A3AB2CB" w14:textId="7F70DCFE" w:rsidR="00132D01" w:rsidRPr="00CC2C25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229" w14:textId="77777777" w:rsidR="00132D01" w:rsidRPr="00132D01" w:rsidRDefault="00A41F34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  <w:r w:rsidR="00132D01" w:rsidRPr="00132D01">
              <w:rPr>
                <w:rFonts w:ascii="Arial" w:hAnsi="Arial" w:cs="Arial"/>
                <w:lang w:eastAsia="de-DE"/>
              </w:rPr>
              <w:t>function f_TC_8_3_1_22_Common(EUTRA_CellId_Type p_PCellId,</w:t>
            </w:r>
          </w:p>
          <w:p w14:paraId="4F4DE2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EUTRA_CellId_Type p_SCellId,</w:t>
            </w:r>
          </w:p>
          <w:p w14:paraId="79F37C8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CA_Tested_Type p_CA_Type) runs on EUTRA_PTC</w:t>
            </w:r>
          </w:p>
          <w:p w14:paraId="0CFC611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6581AFC" w14:textId="7065E489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highlight w:val="lightGray"/>
                <w:lang w:eastAsia="de-DE"/>
              </w:rPr>
              <w:t xml:space="preserve">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504F06B3" w14:textId="019FB10E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2C0E46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6-7" siclog@</w:t>
            </w:r>
          </w:p>
          <w:p w14:paraId="3D0657E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(k := 0; k &lt; 4; k := k + 1) {</w:t>
            </w:r>
          </w:p>
          <w:p w14:paraId="3766D34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SRB.receive(car_SRB1_RrcPdu_IND(p_PCellId, cr_MeasurementReport(1,//Meas id</w:t>
            </w:r>
          </w:p>
          <w:p w14:paraId="7EC4D2B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?,//RSRP result</w:t>
            </w:r>
          </w:p>
          <w:p w14:paraId="5FD3A01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?,//RSRQ result</w:t>
            </w:r>
          </w:p>
          <w:p w14:paraId="54B1CA2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omit,</w:t>
            </w:r>
          </w:p>
          <w:p w14:paraId="43A529A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-,//p_MeasResultForECID_r9</w:t>
            </w:r>
          </w:p>
          <w:p w14:paraId="323C1D0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-,//p_LocationInfo_r10</w:t>
            </w:r>
          </w:p>
          <w:p w14:paraId="473246D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  cr_MeasResultServFreqList(1,?,?))));</w:t>
            </w:r>
          </w:p>
          <w:p w14:paraId="6ED4BA3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1F993F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Pcell</w:t>
            </w:r>
          </w:p>
          <w:p w14:paraId="0EAE7AD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 (__FILE__, __LINE__, "Test Case 8.3.1.22 Step 6 and 7");</w:t>
            </w:r>
          </w:p>
          <w:p w14:paraId="56AA892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75C863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8" siclog@</w:t>
            </w:r>
          </w:p>
          <w:p w14:paraId="6395DF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T2/3</w:t>
            </w:r>
          </w:p>
          <w:p w14:paraId="079E6F4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f_EUTRA_SetCellPowerList(v_CellPowerList_AtT0_T3);</w:t>
            </w:r>
          </w:p>
          <w:p w14:paraId="641EB7C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9" siclog@</w:t>
            </w:r>
          </w:p>
          <w:p w14:paraId="097E0D3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  // Allow 15 seconds for power level changes to settle down</w:t>
            </w:r>
          </w:p>
          <w:p w14:paraId="43CEA7D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v_TimerValue_1 := f_EUTRA_SetTimerToleranceMax(p_PCellId, nonProtocolTimer, 15.0);</w:t>
            </w:r>
          </w:p>
          <w:p w14:paraId="6A0AA6CB" w14:textId="6617F641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f_EUTRA_WaitAndIgnoreMeasurementReport(p_PCellId, v_TimerValue_1,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*, -, -, *));</w:t>
            </w:r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</w:p>
          <w:p w14:paraId="35ADADF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8184E23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67116225" w14:textId="27162864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0EF24F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15-16" siclog@</w:t>
            </w:r>
          </w:p>
          <w:p w14:paraId="116A1DC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for (k := 0; k &lt; 4; k := k + 1) {</w:t>
            </w:r>
          </w:p>
          <w:p w14:paraId="2F05336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SRB.receive(car_SRB1_RrcPdu_IND(p_PCellId, cr_MeasurementReport(1,//Meas id</w:t>
            </w:r>
          </w:p>
          <w:p w14:paraId="75920DF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?,//RSRP result</w:t>
            </w:r>
          </w:p>
          <w:p w14:paraId="7F2FDB1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?,//RSRQ result</w:t>
            </w:r>
          </w:p>
          <w:p w14:paraId="69F4A0C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omit,</w:t>
            </w:r>
          </w:p>
          <w:p w14:paraId="68C7C3C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-,//p_MeasResultForECID_r9</w:t>
            </w:r>
          </w:p>
          <w:p w14:paraId="52AECE4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-,//p_LocationInfo_r10</w:t>
            </w:r>
          </w:p>
          <w:p w14:paraId="172C9F5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                          cr_MeasResultServFreqList(1,?,?))));</w:t>
            </w:r>
          </w:p>
          <w:p w14:paraId="25E87CE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30C96A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//* @verdict Measurement Report received on Pcell</w:t>
            </w:r>
          </w:p>
          <w:p w14:paraId="74FBDA8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f_EUTRA_PreliminaryPass(__FILE__, __LINE__, "Test Case 8.3.1.22 Step 15 and 16");</w:t>
            </w:r>
          </w:p>
          <w:p w14:paraId="7CFC76A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60518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17" siclog@</w:t>
            </w:r>
          </w:p>
          <w:p w14:paraId="1625CF0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//Set cell power level according to T6</w:t>
            </w:r>
          </w:p>
          <w:p w14:paraId="43838DD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f_EUTRA_SetCellPowerList(v_CellPowerList_AtT4_T6);</w:t>
            </w:r>
          </w:p>
          <w:p w14:paraId="28E6471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18" siclog@</w:t>
            </w:r>
          </w:p>
          <w:p w14:paraId="2541A46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 Allow 15 seconds for power level changes to settle down</w:t>
            </w:r>
          </w:p>
          <w:p w14:paraId="624CF0F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v_TimerValue_1 := f_EUTRA_SetTimerToleranceMax(p_PCellId, nonProtocolTimer, 15.0);</w:t>
            </w:r>
          </w:p>
          <w:p w14:paraId="3CC4FCA3" w14:textId="7E16F31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f_EUTRA_WaitAndIgnoreMeasurementReport(p_PCellId, v_TimerValue_1,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*, -, -, *));</w:t>
            </w:r>
            <w:r w:rsidRPr="00132D01">
              <w:rPr>
                <w:rFonts w:ascii="Arial" w:hAnsi="Arial" w:cs="Arial"/>
                <w:lang w:eastAsia="de-DE"/>
              </w:rPr>
              <w:t xml:space="preserve"> </w:t>
            </w:r>
          </w:p>
          <w:p w14:paraId="6C1CC8F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7558338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19" siclog@</w:t>
            </w:r>
          </w:p>
          <w:p w14:paraId="1697C1B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//No Further measurement reports for next 10 seconds</w:t>
            </w:r>
          </w:p>
          <w:p w14:paraId="56EEDF5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v_TimerValue_1 := f_EUTRA_SetTimerToleranceMax(p_PCellId, nonProtocolTimer, 10.0);</w:t>
            </w:r>
          </w:p>
          <w:p w14:paraId="24FC163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f_EUTRA_NoMeasurementReport(p_PCellId, v_TimerValue_1, cr_MeasurementReport_CheckAny);</w:t>
            </w:r>
          </w:p>
          <w:p w14:paraId="75ECA8CC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3148722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f_EUTRA_TestBody_Set (false);</w:t>
            </w:r>
          </w:p>
          <w:p w14:paraId="1590E1E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37C18B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//Switch/power off UE</w:t>
            </w:r>
          </w:p>
          <w:p w14:paraId="6008F5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f_EUTRA_Postamble (p_PCellId, E2_CONNECTED);</w:t>
            </w:r>
          </w:p>
          <w:p w14:paraId="53B39F50" w14:textId="77777777" w:rsidR="004B7380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D3CAA79" w14:textId="52B16BD3" w:rsidR="00132D01" w:rsidRPr="001C599F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09272A06" w14:textId="77777777" w:rsidR="00045309" w:rsidRDefault="00045309" w:rsidP="00045309"/>
    <w:p w14:paraId="4768443B" w14:textId="27338049" w:rsidR="004B7380" w:rsidRPr="00FD579F" w:rsidRDefault="004B7380" w:rsidP="004B7380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7380" w14:paraId="05B994F6" w14:textId="77777777" w:rsidTr="00A703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115" w14:textId="77777777" w:rsidR="004B7380" w:rsidRDefault="004B7380" w:rsidP="00A703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757" w14:textId="5E2C731B" w:rsidR="004B7380" w:rsidRPr="00345402" w:rsidRDefault="00132D01" w:rsidP="00A7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32D01">
              <w:rPr>
                <w:rFonts w:ascii="Arial" w:hAnsi="Arial" w:cs="Arial"/>
                <w:lang w:eastAsia="de-DE"/>
              </w:rPr>
              <w:t>f_TC_17_4_11_Common</w:t>
            </w:r>
          </w:p>
        </w:tc>
      </w:tr>
      <w:tr w:rsidR="006F6A56" w14:paraId="71A413A2" w14:textId="77777777" w:rsidTr="00A703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AB0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E5F1" w14:textId="3E2A7006" w:rsidR="006F6A56" w:rsidRPr="001D04A9" w:rsidRDefault="006F6A56" w:rsidP="006F6A5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cr_MeasurementReport</w:t>
            </w:r>
            <w:r>
              <w:rPr>
                <w:rFonts w:ascii="Arial" w:hAnsi="Arial" w:cs="Arial"/>
              </w:rPr>
              <w:t xml:space="preserve"> in D23wk49 TTCN, at certain template calls, necessary corrections are missing, due to which below listed testcases are affected.</w:t>
            </w:r>
          </w:p>
        </w:tc>
      </w:tr>
      <w:tr w:rsidR="006F6A56" w14:paraId="36CC3D42" w14:textId="77777777" w:rsidTr="00A7036B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9D3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3C1" w14:textId="2A890447" w:rsidR="006F6A56" w:rsidRPr="00345402" w:rsidRDefault="006F6A56" w:rsidP="006F6A5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r w:rsidRPr="00DE5D31">
              <w:rPr>
                <w:rFonts w:cs="Arial"/>
              </w:rPr>
              <w:t>cr_MeasurementReport</w:t>
            </w:r>
            <w:r>
              <w:rPr>
                <w:rFonts w:cs="Arial"/>
              </w:rPr>
              <w:t xml:space="preserve"> with missing passing parameters</w:t>
            </w:r>
          </w:p>
        </w:tc>
      </w:tr>
      <w:tr w:rsidR="004B7380" w14:paraId="2ACD2699" w14:textId="77777777" w:rsidTr="00A703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504" w14:textId="77777777" w:rsidR="004B7380" w:rsidRDefault="004B7380" w:rsidP="00A703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4B4" w14:textId="745E46A8" w:rsidR="004B7380" w:rsidRPr="00345402" w:rsidRDefault="00132D01" w:rsidP="00A7036B">
            <w:pPr>
              <w:spacing w:after="0"/>
              <w:rPr>
                <w:rFonts w:ascii="Arial" w:hAnsi="Arial" w:cs="Arial"/>
                <w:lang w:eastAsia="en-GB"/>
              </w:rPr>
            </w:pPr>
            <w:r w:rsidRPr="00132D01">
              <w:rPr>
                <w:rFonts w:ascii="Arial" w:hAnsi="Arial" w:cs="Arial"/>
                <w:lang w:eastAsia="en-GB"/>
              </w:rPr>
              <w:t>LTE_A_R10_R11/17/MBMS_SC_CA.ttcn</w:t>
            </w:r>
          </w:p>
        </w:tc>
      </w:tr>
      <w:tr w:rsidR="004B7380" w14:paraId="6CC8DABC" w14:textId="77777777" w:rsidTr="00A703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80D1" w14:textId="77777777" w:rsidR="004B7380" w:rsidRPr="00200BB1" w:rsidRDefault="004B7380" w:rsidP="00A7036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0BB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579" w14:textId="78D2BCF7" w:rsidR="004B7380" w:rsidRPr="00200BB1" w:rsidRDefault="002315EF" w:rsidP="00A7036B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200BB1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07C5EF2" w14:textId="77777777" w:rsidR="004B7380" w:rsidRDefault="004B7380" w:rsidP="004B7380">
      <w:pPr>
        <w:rPr>
          <w:lang w:val="en-US" w:eastAsia="zh-CN"/>
        </w:rPr>
      </w:pPr>
    </w:p>
    <w:p w14:paraId="6E536578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7380" w:rsidRPr="00CC2C25" w14:paraId="64524BB4" w14:textId="77777777" w:rsidTr="00A703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505" w14:textId="77777777" w:rsidR="00132D01" w:rsidRPr="00132D01" w:rsidRDefault="004B7380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</w:t>
            </w:r>
            <w:r w:rsidR="00132D01" w:rsidRPr="00132D01">
              <w:rPr>
                <w:rFonts w:ascii="Arial" w:hAnsi="Arial" w:cs="Arial"/>
                <w:lang w:eastAsia="de-DE"/>
              </w:rPr>
              <w:t xml:space="preserve"> function f_TC_17_4_11_Common(EUTRA_CellId_Type p_PCellId,</w:t>
            </w:r>
          </w:p>
          <w:p w14:paraId="25A973C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EUTRA_CellId_Type p_SCellId,</w:t>
            </w:r>
          </w:p>
          <w:p w14:paraId="70CC682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CA_Tested_Type p_CA_Type) runs on EUTRA_PTC</w:t>
            </w:r>
          </w:p>
          <w:p w14:paraId="6CC44A20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{ /* CA / Start MBMS reception on PCell / Continue MBMS reception after swap of SCell and PCell */</w:t>
            </w:r>
          </w:p>
          <w:p w14:paraId="701ECBCD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lightGray"/>
                <w:lang w:eastAsia="de-DE"/>
              </w:rPr>
            </w:pPr>
          </w:p>
          <w:p w14:paraId="2D636921" w14:textId="59C4DB52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2F59A5B3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E93A428" w14:textId="416A7DA8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13" siclog@</w:t>
            </w:r>
          </w:p>
          <w:p w14:paraId="410D563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37B0707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f_EUTRA_SetCellPowerList(v_CellPowerList_AtT1);</w:t>
            </w:r>
          </w:p>
          <w:p w14:paraId="06D756D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2AD57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14" siclog@</w:t>
            </w:r>
          </w:p>
          <w:p w14:paraId="1C4AFC0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MeasurementReport message to report event A2 with the measured RSRP value for Cell 1?</w:t>
            </w:r>
          </w:p>
          <w:p w14:paraId="03B3B0A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SRB.receive(car_SRB1_RrcPdu_IND(eutra_Cell1,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omit, *)</w:t>
            </w:r>
            <w:r w:rsidRPr="00132D01">
              <w:rPr>
                <w:rFonts w:ascii="Arial" w:hAnsi="Arial" w:cs="Arial"/>
                <w:lang w:eastAsia="de-DE"/>
              </w:rPr>
              <w:t>)); //@sic R5s150349 sic@</w:t>
            </w:r>
          </w:p>
          <w:p w14:paraId="1F8C9FCE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f_EUTRA_PreliminaryPass(__FILE__, __LINE__, "Test Case 17.4.11.x Step 14");</w:t>
            </w:r>
          </w:p>
          <w:p w14:paraId="70DB70F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911D4EC" w14:textId="783789B6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C222E63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65A5ED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24" siclog@</w:t>
            </w:r>
          </w:p>
          <w:p w14:paraId="63F50D8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4B1519C9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f_EUTRA_SetCellPowerList(v_CellPowerList_AtT0_T2);</w:t>
            </w:r>
          </w:p>
          <w:p w14:paraId="038B05C5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</w:t>
            </w:r>
          </w:p>
          <w:p w14:paraId="07691091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25" siclog@</w:t>
            </w:r>
          </w:p>
          <w:p w14:paraId="64AD2E6A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MeasurementReport message to report event A2 with the measured RSRP value for Cell 1?</w:t>
            </w:r>
          </w:p>
          <w:p w14:paraId="62DA8AFF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SRB.receive(car_SRB1_RrcPdu_IND(p_SCellId,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omit, *</w:t>
            </w:r>
            <w:r w:rsidRPr="00132D01">
              <w:rPr>
                <w:rFonts w:ascii="Arial" w:hAnsi="Arial" w:cs="Arial"/>
                <w:lang w:eastAsia="de-DE"/>
              </w:rPr>
              <w:t>))); //@sic R5s150349 sic@</w:t>
            </w:r>
          </w:p>
          <w:p w14:paraId="7513477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f_EUTRA_PreliminaryPass(__FILE__, __LINE__, "Test Case 17.4.11.x Step 25");</w:t>
            </w:r>
          </w:p>
          <w:p w14:paraId="7FA91FC7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635123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v_SCellToAddMod := cs_SCellToAddMod_r10(1,</w:t>
            </w:r>
          </w:p>
          <w:p w14:paraId="0D080094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v_PhysicalCellIdentity_Scell,</w:t>
            </w:r>
          </w:p>
          <w:p w14:paraId="070ADD46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v_Arfcn_SCell,</w:t>
            </w:r>
          </w:p>
          <w:p w14:paraId="46D7800D" w14:textId="77777777" w:rsidR="00132D01" w:rsidRP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cs_508_RadioResourceConfigCommonSCell_r10_DEFAULT(v_SCell_DL_Bandwidth, tsc_P_b_1Tx, v_CommonSCell_UL_Configuration, v_TDD_Config),</w:t>
            </w:r>
          </w:p>
          <w:p w14:paraId="54584059" w14:textId="77777777" w:rsidR="00132D01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cs_RadioResourceConfigDedicatedSCell_r10(cs_PhysicalConfigDedicatedSCell_r10_DEFAULT(v_DedicatedSCell_UL_Configuration)));</w:t>
            </w:r>
          </w:p>
          <w:p w14:paraId="200E1D5B" w14:textId="77777777" w:rsidR="006F6A56" w:rsidRPr="00132D01" w:rsidRDefault="006F6A56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D6D140" w14:textId="77777777" w:rsidR="006F6A56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="006F6A56"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 w:rsidR="006F6A56"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="006F6A56"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11B34ABF" w14:textId="3A123DBA" w:rsidR="004B7380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68D59216" w14:textId="76C08E27" w:rsidR="00132D01" w:rsidRPr="00CC2C25" w:rsidRDefault="00132D01" w:rsidP="00132D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442F1FF1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</w:p>
    <w:p w14:paraId="5EE93B70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</w:p>
    <w:p w14:paraId="349A1E31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</w:p>
    <w:p w14:paraId="178503DD" w14:textId="77777777" w:rsidR="004B7380" w:rsidRDefault="004B7380" w:rsidP="004B73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7380" w14:paraId="5368F4B8" w14:textId="77777777" w:rsidTr="006F6A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291" w14:textId="77777777" w:rsidR="006F6A56" w:rsidRPr="00132D01" w:rsidRDefault="004B7380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  <w:r w:rsidR="006F6A56" w:rsidRPr="00132D01">
              <w:rPr>
                <w:rFonts w:ascii="Arial" w:hAnsi="Arial" w:cs="Arial"/>
                <w:lang w:eastAsia="de-DE"/>
              </w:rPr>
              <w:t>function f_TC_17_4_11_Common(EUTRA_CellId_Type p_PCellId,</w:t>
            </w:r>
          </w:p>
          <w:p w14:paraId="19221D4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EUTRA_CellId_Type p_SCellId,</w:t>
            </w:r>
          </w:p>
          <w:p w14:paraId="4CCA2D5F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CA_Tested_Type p_CA_Type) runs on EUTRA_PTC</w:t>
            </w:r>
          </w:p>
          <w:p w14:paraId="033B63AA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{ /* CA / Start MBMS reception on PCell / Continue MBMS reception after swap of SCell and PCell */</w:t>
            </w:r>
          </w:p>
          <w:p w14:paraId="186B358B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lightGray"/>
                <w:lang w:eastAsia="de-DE"/>
              </w:rPr>
            </w:pPr>
          </w:p>
          <w:p w14:paraId="63F1E598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5201EFBB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F56A7E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13" siclog@</w:t>
            </w:r>
          </w:p>
          <w:p w14:paraId="2A745A5B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4CBB1E30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f_EUTRA_SetCellPowerList(v_CellPowerList_AtT1);</w:t>
            </w:r>
          </w:p>
          <w:p w14:paraId="4181FC1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2AFEFD8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14" siclog@</w:t>
            </w:r>
          </w:p>
          <w:p w14:paraId="2290F8E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MeasurementReport message to report event A2 with the measured RSRP value for Cell 1?</w:t>
            </w:r>
          </w:p>
          <w:p w14:paraId="2EA88730" w14:textId="0AA668B2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SRB.receive(car_SRB1_RrcPdu_IND(eutra_Cell1,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 xml:space="preserve">cr_MeasurementReport(1, ?, ?, omit, </w:t>
            </w:r>
            <w:r>
              <w:rPr>
                <w:rFonts w:ascii="Arial" w:hAnsi="Arial" w:cs="Arial"/>
                <w:highlight w:val="yellow"/>
                <w:lang w:eastAsia="de-DE"/>
              </w:rPr>
              <w:t>-, -,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 xml:space="preserve"> *)</w:t>
            </w:r>
            <w:r w:rsidRPr="00132D01">
              <w:rPr>
                <w:rFonts w:ascii="Arial" w:hAnsi="Arial" w:cs="Arial"/>
                <w:lang w:eastAsia="de-DE"/>
              </w:rPr>
              <w:t>)); //@sic R5s150349 sic@</w:t>
            </w:r>
          </w:p>
          <w:p w14:paraId="1256FFCD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lastRenderedPageBreak/>
              <w:t xml:space="preserve">    f_EUTRA_PreliminaryPass(__FILE__, __LINE__, "Test Case 17.4.11.x Step 14");</w:t>
            </w:r>
          </w:p>
          <w:p w14:paraId="2EA01A44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F1C5E6C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5F262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347ACF6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24" siclog@</w:t>
            </w:r>
          </w:p>
          <w:p w14:paraId="1FC350CE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8.3.1.2.3.2.-1.</w:t>
            </w:r>
          </w:p>
          <w:p w14:paraId="22FFB6FE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f_EUTRA_SetCellPowerList(v_CellPowerList_AtT0_T2);</w:t>
            </w:r>
          </w:p>
          <w:p w14:paraId="471C050A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</w:t>
            </w:r>
          </w:p>
          <w:p w14:paraId="18FA3783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//@siclog "Step 25" siclog@</w:t>
            </w:r>
          </w:p>
          <w:p w14:paraId="52305F20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//Check: does the UE transmit a MeasurementReport message to report event A2 with the measured RSRP value for Cell 1?</w:t>
            </w:r>
          </w:p>
          <w:p w14:paraId="24BE33DB" w14:textId="4D392870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SRB.receive(car_SRB1_RrcPdu_IND(p_SCellId, 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>cr_MeasurementReport(1, ?, ?, omit,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 -, -,</w:t>
            </w:r>
            <w:r w:rsidRPr="00132D01">
              <w:rPr>
                <w:rFonts w:ascii="Arial" w:hAnsi="Arial" w:cs="Arial"/>
                <w:highlight w:val="yellow"/>
                <w:lang w:eastAsia="de-DE"/>
              </w:rPr>
              <w:t xml:space="preserve"> *</w:t>
            </w:r>
            <w:r w:rsidRPr="00132D01">
              <w:rPr>
                <w:rFonts w:ascii="Arial" w:hAnsi="Arial" w:cs="Arial"/>
                <w:lang w:eastAsia="de-DE"/>
              </w:rPr>
              <w:t>))); //@sic R5s150349 sic@</w:t>
            </w:r>
          </w:p>
          <w:p w14:paraId="2FD81B3F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f_EUTRA_PreliminaryPass(__FILE__, __LINE__, "Test Case 17.4.11.x Step 25");</w:t>
            </w:r>
          </w:p>
          <w:p w14:paraId="109A0CB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0E59CC0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v_SCellToAddMod := cs_SCellToAddMod_r10(1,</w:t>
            </w:r>
          </w:p>
          <w:p w14:paraId="03BB18F1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v_PhysicalCellIdentity_Scell,</w:t>
            </w:r>
          </w:p>
          <w:p w14:paraId="3BB888F4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v_Arfcn_SCell,</w:t>
            </w:r>
          </w:p>
          <w:p w14:paraId="316ACED8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cs_508_RadioResourceConfigCommonSCell_r10_DEFAULT(v_SCell_DL_Bandwidth, tsc_P_b_1Tx, v_CommonSCell_UL_Configuration, v_TDD_Config),</w:t>
            </w:r>
          </w:p>
          <w:p w14:paraId="698DF2A8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                                        cs_RadioResourceConfigDedicatedSCell_r10(cs_PhysicalConfigDedicatedSCell_r10_DEFAULT(v_DedicatedSCell_UL_Configuration)));</w:t>
            </w:r>
          </w:p>
          <w:p w14:paraId="05A30E19" w14:textId="77777777" w:rsidR="006F6A56" w:rsidRPr="00132D01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B607A3F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1F3EA053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2D01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2F09AA2" w14:textId="40995709" w:rsidR="006F6A56" w:rsidRPr="001C599F" w:rsidRDefault="006F6A56" w:rsidP="004B73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65CD1452" w14:textId="77777777" w:rsidR="006F6A56" w:rsidRDefault="006F6A56" w:rsidP="006F6A56"/>
    <w:p w14:paraId="07916A54" w14:textId="5A452E96" w:rsidR="006F6A56" w:rsidRPr="00FD579F" w:rsidRDefault="006F6A56" w:rsidP="006F6A56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F6A56" w14:paraId="01685120" w14:textId="77777777" w:rsidTr="00EA5C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880" w14:textId="77777777" w:rsidR="006F6A56" w:rsidRDefault="006F6A56" w:rsidP="00EA5C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AB5A" w14:textId="3C273222" w:rsidR="006F6A56" w:rsidRPr="00345402" w:rsidRDefault="006F6A56" w:rsidP="00EA5C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6A56">
              <w:rPr>
                <w:rFonts w:ascii="Arial" w:hAnsi="Arial" w:cs="Arial"/>
                <w:lang w:eastAsia="de-DE"/>
              </w:rPr>
              <w:t>f_TC_21_3_12_Commo</w:t>
            </w:r>
            <w:r>
              <w:rPr>
                <w:rFonts w:ascii="Arial" w:hAnsi="Arial" w:cs="Arial"/>
                <w:lang w:eastAsia="de-DE"/>
              </w:rPr>
              <w:t>n</w:t>
            </w:r>
          </w:p>
        </w:tc>
      </w:tr>
      <w:tr w:rsidR="006F6A56" w14:paraId="0215583D" w14:textId="77777777" w:rsidTr="00EA5C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D94C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395" w14:textId="6F554A15" w:rsidR="006F6A56" w:rsidRPr="001D04A9" w:rsidRDefault="006F6A56" w:rsidP="006F6A5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Due to modification of definition of template</w:t>
            </w:r>
            <w:r w:rsidRPr="00DE5D31">
              <w:rPr>
                <w:rFonts w:ascii="Arial" w:hAnsi="Arial" w:cs="Arial"/>
              </w:rPr>
              <w:t xml:space="preserve"> cr_MeasurementReport</w:t>
            </w:r>
            <w:r>
              <w:rPr>
                <w:rFonts w:ascii="Arial" w:hAnsi="Arial" w:cs="Arial"/>
              </w:rPr>
              <w:t xml:space="preserve"> in D23wk49 TTCN, at certain template calls, necessary corrections are missing, due to which below listed testcases are affected.</w:t>
            </w:r>
          </w:p>
        </w:tc>
      </w:tr>
      <w:tr w:rsidR="006F6A56" w14:paraId="7B9035AC" w14:textId="77777777" w:rsidTr="00EA5CF1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15E" w14:textId="77777777" w:rsidR="006F6A56" w:rsidRDefault="006F6A56" w:rsidP="006F6A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A87" w14:textId="6DB3E19A" w:rsidR="006F6A56" w:rsidRPr="00345402" w:rsidRDefault="006F6A56" w:rsidP="006F6A5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Correct template calls of </w:t>
            </w:r>
            <w:r w:rsidRPr="00DE5D31">
              <w:rPr>
                <w:rFonts w:cs="Arial"/>
              </w:rPr>
              <w:t>cr_MeasurementReport</w:t>
            </w:r>
            <w:r>
              <w:rPr>
                <w:rFonts w:cs="Arial"/>
              </w:rPr>
              <w:t xml:space="preserve"> with missing passing parameters</w:t>
            </w:r>
          </w:p>
        </w:tc>
      </w:tr>
      <w:tr w:rsidR="006F6A56" w14:paraId="041D6A91" w14:textId="77777777" w:rsidTr="00EA5C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0F7A" w14:textId="77777777" w:rsidR="006F6A56" w:rsidRDefault="006F6A56" w:rsidP="00EA5C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F3C" w14:textId="638073E2" w:rsidR="006F6A56" w:rsidRPr="00345402" w:rsidRDefault="006F6A56" w:rsidP="00EA5CF1">
            <w:pPr>
              <w:spacing w:after="0"/>
              <w:rPr>
                <w:rFonts w:ascii="Arial" w:hAnsi="Arial" w:cs="Arial"/>
                <w:lang w:eastAsia="en-GB"/>
              </w:rPr>
            </w:pPr>
            <w:r w:rsidRPr="006F6A56">
              <w:rPr>
                <w:rFonts w:ascii="Arial" w:hAnsi="Arial" w:cs="Arial"/>
                <w:lang w:eastAsia="en-GB"/>
              </w:rPr>
              <w:t>LTE_A_PRO/21/SC_PTM_ServiceContinuity.ttcn</w:t>
            </w:r>
          </w:p>
        </w:tc>
      </w:tr>
      <w:tr w:rsidR="006F6A56" w14:paraId="6B1C5894" w14:textId="77777777" w:rsidTr="00EA5C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103" w14:textId="77777777" w:rsidR="006F6A56" w:rsidRPr="00200BB1" w:rsidRDefault="006F6A56" w:rsidP="00EA5C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0BB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3F7" w14:textId="2F15869C" w:rsidR="006F6A56" w:rsidRPr="00200BB1" w:rsidRDefault="002315EF" w:rsidP="00EA5CF1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200BB1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97F1B67" w14:textId="77777777" w:rsidR="006F6A56" w:rsidRDefault="006F6A56" w:rsidP="006F6A56">
      <w:pPr>
        <w:rPr>
          <w:lang w:val="en-US" w:eastAsia="zh-CN"/>
        </w:rPr>
      </w:pPr>
    </w:p>
    <w:p w14:paraId="5C4B1F26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6A56" w:rsidRPr="00CC2C25" w14:paraId="4A19DC88" w14:textId="77777777" w:rsidTr="00EA5C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B2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>function f_TC_21_3_12_Common(EUTRA_CellId_Type p_SCellId,</w:t>
            </w:r>
          </w:p>
          <w:p w14:paraId="7D35F491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                        CA_Tested_Type p_CA_Type) runs on EUTRA_PTC</w:t>
            </w:r>
          </w:p>
          <w:p w14:paraId="19F450DF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01EFC404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7C4B6922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85667F" w14:textId="1D2A56AA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13" siclog@</w:t>
            </w:r>
          </w:p>
          <w:p w14:paraId="06B9EACF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21.3.12.1.3.2-1.</w:t>
            </w:r>
          </w:p>
          <w:p w14:paraId="2571C46B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f_EUTRA_SetCellPowerList(v_CellPowerListArray[1]);</w:t>
            </w:r>
          </w:p>
          <w:p w14:paraId="1888FFB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AC69D7E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14" siclog@</w:t>
            </w:r>
          </w:p>
          <w:p w14:paraId="1094C358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MeasurementReport message to report event A2 for Cell 1</w:t>
            </w:r>
          </w:p>
          <w:p w14:paraId="3616AEE8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SRB.receive(car_SRB1_RrcPdu_IND(eutra_Cell1, 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cr_MeasurementReport(1, ?, ?, omit, *)));</w:t>
            </w:r>
          </w:p>
          <w:p w14:paraId="1F40CD01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04C9790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65F66CE5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7BB0B35" w14:textId="32223921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lastRenderedPageBreak/>
              <w:t xml:space="preserve">    //@siclog "Step 24" siclog@</w:t>
            </w:r>
          </w:p>
          <w:p w14:paraId="2DA99D9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"T2" in table 21.3.12.1.3.2-1.</w:t>
            </w:r>
          </w:p>
          <w:p w14:paraId="5F0F593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f_EUTRA_SetCellPowerList(v_CellPowerListArray[2]);</w:t>
            </w:r>
          </w:p>
          <w:p w14:paraId="6ADE3EA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6B16D5A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25" siclog@</w:t>
            </w:r>
          </w:p>
          <w:p w14:paraId="660E3B42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MeasurementReport message to report event A2 for Cell p_SCellId</w:t>
            </w:r>
          </w:p>
          <w:p w14:paraId="4B042E9D" w14:textId="31D0A842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SRB.receive(car_SRB1_RrcPdu_IND(p_SCellId, 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cr_MeasurementReport(1, ?, ?, omit, *</w:t>
            </w:r>
            <w:r w:rsidRPr="006F6A56">
              <w:rPr>
                <w:rFonts w:ascii="Arial" w:hAnsi="Arial" w:cs="Arial"/>
                <w:lang w:eastAsia="de-DE"/>
              </w:rPr>
              <w:t>)));</w:t>
            </w:r>
          </w:p>
          <w:p w14:paraId="7A7D1C7E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A3A72D1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1ACE5E69" w14:textId="5F539FCE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A4D7F4F" w14:textId="00C5CC57" w:rsidR="006F6A56" w:rsidRPr="00CC2C25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D2E2E49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</w:p>
    <w:p w14:paraId="4FB2A167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</w:p>
    <w:p w14:paraId="12E6C210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</w:p>
    <w:p w14:paraId="39AFAAE4" w14:textId="77777777" w:rsidR="006F6A56" w:rsidRDefault="006F6A56" w:rsidP="006F6A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6A56" w14:paraId="143E6FC1" w14:textId="77777777" w:rsidTr="00EA5C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248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>function f_TC_21_3_12_Common(EUTRA_CellId_Type p_SCellId,</w:t>
            </w:r>
          </w:p>
          <w:p w14:paraId="3438A3A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                        CA_Tested_Type p_CA_Type) runs on EUTRA_PTC</w:t>
            </w:r>
          </w:p>
          <w:p w14:paraId="7BEB6A6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15CD8DE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31F87705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3FAC167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13" siclog@</w:t>
            </w:r>
          </w:p>
          <w:p w14:paraId="65DA43F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"T1" in table 21.3.12.1.3.2-1.</w:t>
            </w:r>
          </w:p>
          <w:p w14:paraId="016D3EE2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f_EUTRA_SetCellPowerList(v_CellPowerListArray[1]);</w:t>
            </w:r>
          </w:p>
          <w:p w14:paraId="57121EC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6D334E0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14" siclog@</w:t>
            </w:r>
          </w:p>
          <w:p w14:paraId="6445150B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MeasurementReport message to report event A2 for Cell 1</w:t>
            </w:r>
          </w:p>
          <w:p w14:paraId="49453152" w14:textId="759E8EA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SRB.receive(car_SRB1_RrcPdu_IND(eutra_Cell1, 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>cr_MeasurementReport(1, ?, ?, omit,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 -, -,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 xml:space="preserve"> *)));</w:t>
            </w:r>
          </w:p>
          <w:p w14:paraId="7E81E6F5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88652D8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3424FC77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9F62C7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24" siclog@</w:t>
            </w:r>
          </w:p>
          <w:p w14:paraId="44146C6E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//SS re-adjusts the cell-specific reference signal level according to row "T2" in table 21.3.12.1.3.2-1.</w:t>
            </w:r>
          </w:p>
          <w:p w14:paraId="5E908F53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f_EUTRA_SetCellPowerList(v_CellPowerListArray[2]);</w:t>
            </w:r>
          </w:p>
          <w:p w14:paraId="6AD75B6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62DAB970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//@siclog "Step 25" siclog@</w:t>
            </w:r>
          </w:p>
          <w:p w14:paraId="7C08E5E9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//UE transmits a MeasurementReport message to report event A2 for Cell p_SCellId</w:t>
            </w:r>
          </w:p>
          <w:p w14:paraId="7C690EE2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SRB.receive(car_SRB1_RrcPdu_IND(p_SCellId, 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 xml:space="preserve">cr_MeasurementReport(1, ?, ?, omit, 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-, -, </w:t>
            </w:r>
            <w:r w:rsidRPr="006F6A56">
              <w:rPr>
                <w:rFonts w:ascii="Arial" w:hAnsi="Arial" w:cs="Arial"/>
                <w:highlight w:val="yellow"/>
                <w:lang w:eastAsia="de-DE"/>
              </w:rPr>
              <w:t>*</w:t>
            </w:r>
            <w:r w:rsidRPr="006F6A56">
              <w:rPr>
                <w:rFonts w:ascii="Arial" w:hAnsi="Arial" w:cs="Arial"/>
                <w:lang w:eastAsia="de-DE"/>
              </w:rPr>
              <w:t>)));</w:t>
            </w:r>
          </w:p>
          <w:p w14:paraId="656CDC06" w14:textId="77777777" w:rsidR="006F6A56" w:rsidRP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C41CFFD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 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 xml:space="preserve">// </w:t>
            </w:r>
            <w:r>
              <w:rPr>
                <w:rFonts w:ascii="Arial" w:hAnsi="Arial" w:cs="Arial"/>
                <w:highlight w:val="lightGray"/>
                <w:lang w:eastAsia="de-DE"/>
              </w:rPr>
              <w:t xml:space="preserve">=== </w:t>
            </w:r>
            <w:r w:rsidRPr="00132D01">
              <w:rPr>
                <w:rFonts w:ascii="Arial" w:hAnsi="Arial" w:cs="Arial"/>
                <w:highlight w:val="lightGray"/>
                <w:lang w:eastAsia="de-DE"/>
              </w:rPr>
              <w:t>SKIPPED CODE ===</w:t>
            </w:r>
          </w:p>
          <w:p w14:paraId="23D4CF6A" w14:textId="77777777" w:rsidR="006F6A56" w:rsidRDefault="006F6A56" w:rsidP="006F6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F6A56">
              <w:rPr>
                <w:rFonts w:ascii="Arial" w:hAnsi="Arial" w:cs="Arial"/>
                <w:lang w:eastAsia="de-DE"/>
              </w:rPr>
              <w:t xml:space="preserve">  }</w:t>
            </w:r>
          </w:p>
          <w:p w14:paraId="609A2305" w14:textId="77777777" w:rsidR="006F6A56" w:rsidRPr="001C599F" w:rsidRDefault="006F6A56" w:rsidP="00EA5C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3A51F909" w14:textId="77777777" w:rsidR="006F6A56" w:rsidRPr="00045309" w:rsidRDefault="006F6A56" w:rsidP="006F6A56"/>
    <w:p w14:paraId="4BBC92AA" w14:textId="77777777" w:rsidR="00B808D8" w:rsidRPr="00045309" w:rsidRDefault="00B808D8" w:rsidP="00045309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307B3" w14:textId="77777777" w:rsidR="00C126C1" w:rsidRDefault="00C126C1">
      <w:r>
        <w:separator/>
      </w:r>
    </w:p>
  </w:endnote>
  <w:endnote w:type="continuationSeparator" w:id="0">
    <w:p w14:paraId="6F92378B" w14:textId="77777777" w:rsidR="00C126C1" w:rsidRDefault="00C12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5173A" w14:textId="77777777" w:rsidR="00C126C1" w:rsidRDefault="00C126C1">
      <w:r>
        <w:separator/>
      </w:r>
    </w:p>
  </w:footnote>
  <w:footnote w:type="continuationSeparator" w:id="0">
    <w:p w14:paraId="52BE2A87" w14:textId="77777777" w:rsidR="00C126C1" w:rsidRDefault="00C12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239"/>
    <w:rsid w:val="00007D89"/>
    <w:rsid w:val="00010084"/>
    <w:rsid w:val="00022E4A"/>
    <w:rsid w:val="00023A3F"/>
    <w:rsid w:val="00023F44"/>
    <w:rsid w:val="000302A0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2D01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0BB1"/>
    <w:rsid w:val="002060EF"/>
    <w:rsid w:val="002117A6"/>
    <w:rsid w:val="00225286"/>
    <w:rsid w:val="00226281"/>
    <w:rsid w:val="00227518"/>
    <w:rsid w:val="002315EF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5F3E1F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6F6A56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126C1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543AD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E5D31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484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A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2509</Words>
  <Characters>14305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2024-03-11T12:18:00Z</dcterms:created>
  <dcterms:modified xsi:type="dcterms:W3CDTF">2024-03-11T13:06:00Z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