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9DB8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5D0E">
        <w:fldChar w:fldCharType="begin"/>
      </w:r>
      <w:r w:rsidR="009D5D0E">
        <w:instrText xml:space="preserve"> DOCPROPERTY  TSG/WGRef  \* MERGEFORMAT </w:instrText>
      </w:r>
      <w:r w:rsidR="009D5D0E">
        <w:fldChar w:fldCharType="separate"/>
      </w:r>
      <w:r w:rsidR="003609EF">
        <w:rPr>
          <w:b/>
          <w:noProof/>
          <w:sz w:val="24"/>
        </w:rPr>
        <w:t>RAN5</w:t>
      </w:r>
      <w:r w:rsidR="009D5D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5D0E">
        <w:fldChar w:fldCharType="begin"/>
      </w:r>
      <w:r w:rsidR="009D5D0E">
        <w:instrText xml:space="preserve"> DOCPROPERTY  MtgSeq  \* MERGEFORMAT </w:instrText>
      </w:r>
      <w:r w:rsidR="009D5D0E">
        <w:fldChar w:fldCharType="separate"/>
      </w:r>
      <w:r w:rsidR="00EB09B7" w:rsidRPr="00EB09B7">
        <w:rPr>
          <w:b/>
          <w:noProof/>
          <w:sz w:val="24"/>
        </w:rPr>
        <w:t>2024</w:t>
      </w:r>
      <w:r w:rsidR="009D5D0E">
        <w:rPr>
          <w:b/>
          <w:noProof/>
          <w:sz w:val="24"/>
        </w:rPr>
        <w:fldChar w:fldCharType="end"/>
      </w:r>
      <w:r w:rsidR="009D5D0E">
        <w:fldChar w:fldCharType="begin"/>
      </w:r>
      <w:r w:rsidR="009D5D0E">
        <w:instrText xml:space="preserve"> DOCPROPERTY  MtgTitle  \* MERGEFORMAT </w:instrText>
      </w:r>
      <w:r w:rsidR="009D5D0E">
        <w:fldChar w:fldCharType="separate"/>
      </w:r>
      <w:r w:rsidR="00EB09B7">
        <w:rPr>
          <w:b/>
          <w:noProof/>
          <w:sz w:val="24"/>
        </w:rPr>
        <w:t>-TTCN email</w:t>
      </w:r>
      <w:r w:rsidR="009D5D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5D0E">
        <w:fldChar w:fldCharType="begin"/>
      </w:r>
      <w:r w:rsidR="009D5D0E">
        <w:instrText xml:space="preserve"> DOCPROPERTY  Tdoc#  \* MERGEFORMAT </w:instrText>
      </w:r>
      <w:r w:rsidR="009D5D0E">
        <w:fldChar w:fldCharType="separate"/>
      </w:r>
      <w:r w:rsidR="00E13F3D" w:rsidRPr="00E13F3D">
        <w:rPr>
          <w:b/>
          <w:i/>
          <w:noProof/>
          <w:sz w:val="28"/>
        </w:rPr>
        <w:t>R5s24011</w:t>
      </w:r>
      <w:r w:rsidR="000C7738">
        <w:rPr>
          <w:b/>
          <w:i/>
          <w:noProof/>
          <w:sz w:val="28"/>
        </w:rPr>
        <w:t>4</w:t>
      </w:r>
      <w:r w:rsidR="009D5D0E">
        <w:rPr>
          <w:b/>
          <w:i/>
          <w:noProof/>
          <w:sz w:val="28"/>
        </w:rPr>
        <w:fldChar w:fldCharType="end"/>
      </w:r>
    </w:p>
    <w:p w14:paraId="7CB45193" w14:textId="77777777" w:rsidR="001E41F3" w:rsidRDefault="009D5D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D5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3CE86" w:rsidR="001E41F3" w:rsidRPr="00410371" w:rsidRDefault="009D5D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334</w:t>
            </w:r>
            <w:r w:rsidR="000C773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D5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D5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0B21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NSAC test case 9.1.12.</w:t>
            </w:r>
            <w:r w:rsidR="000C7738">
              <w:t>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D5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78C44E" w:rsidR="001E41F3" w:rsidRDefault="00B411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D5D0E">
              <w:fldChar w:fldCharType="begin"/>
            </w:r>
            <w:r w:rsidR="009D5D0E">
              <w:instrText xml:space="preserve"> DOCPROPERTY  SourceIfTsg  \* MERGEFORMAT </w:instrText>
            </w:r>
            <w:r w:rsidR="009D5D0E">
              <w:fldChar w:fldCharType="separate"/>
            </w:r>
            <w:r w:rsidR="009D5D0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0B1F1" w:rsidR="001E41F3" w:rsidRDefault="009D5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411EC">
              <w:rPr>
                <w:noProof/>
              </w:rPr>
              <w:t xml:space="preserve">TEI17_Test, eNS_Ph2-UEConTest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D5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D5D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D5D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3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5334" w:rsidRDefault="00115334" w:rsidP="00115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CC335E" w:rsidR="00115334" w:rsidRDefault="00115334" w:rsidP="00115334">
            <w:pPr>
              <w:pStyle w:val="CRCoverPage"/>
              <w:spacing w:after="0"/>
              <w:ind w:left="100"/>
              <w:rPr>
                <w:noProof/>
              </w:rPr>
            </w:pPr>
            <w:r w:rsidRPr="008D2CC5">
              <w:t xml:space="preserve">As per the agreed Prose CR R5-237373 at RAN5#101 meeting, steps 24-28 were voided, however </w:t>
            </w:r>
            <w:r w:rsidR="004668BD">
              <w:t>they</w:t>
            </w:r>
            <w:r w:rsidRPr="008D2CC5">
              <w:t xml:space="preserve"> </w:t>
            </w:r>
            <w:proofErr w:type="gramStart"/>
            <w:r w:rsidRPr="008D2CC5">
              <w:t>is</w:t>
            </w:r>
            <w:proofErr w:type="gramEnd"/>
            <w:r w:rsidRPr="008D2CC5">
              <w:t xml:space="preserve"> still present in TTCN.</w:t>
            </w:r>
          </w:p>
        </w:tc>
      </w:tr>
      <w:tr w:rsidR="001153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5334" w:rsidRDefault="00115334" w:rsidP="00115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5334" w:rsidRDefault="00115334" w:rsidP="00115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3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5334" w:rsidRDefault="00115334" w:rsidP="00115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7515B" w:rsidR="00115334" w:rsidRDefault="00115334" w:rsidP="00115334">
            <w:pPr>
              <w:pStyle w:val="CRCoverPage"/>
              <w:spacing w:after="0"/>
              <w:ind w:left="100"/>
              <w:rPr>
                <w:noProof/>
              </w:rPr>
            </w:pPr>
            <w:r w:rsidRPr="008D2CC5">
              <w:t>Removed the steps 24-28 from the function fl_TC_9_1_12_5_Body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60525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FB9DB" w:rsidR="001E41F3" w:rsidRDefault="00B411EC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9.1.12.</w:t>
            </w:r>
            <w:r w:rsidR="000C7738">
              <w:t>5</w:t>
            </w:r>
            <w: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11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11EC" w:rsidRDefault="00B411EC" w:rsidP="00B411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3BCB5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11EC" w:rsidRDefault="00B411EC" w:rsidP="00B411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1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11EC" w:rsidRDefault="00B411EC" w:rsidP="00B41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B4D16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11EC" w:rsidRDefault="00B411EC" w:rsidP="00B41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11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11EC" w:rsidRDefault="00B411EC" w:rsidP="00B411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691CF5" w:rsidR="00B411EC" w:rsidRDefault="00B411EC" w:rsidP="00B411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11EC" w:rsidRDefault="00B411EC" w:rsidP="00B41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11EC" w:rsidRDefault="00B411EC" w:rsidP="00B411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186D" w14:textId="77777777" w:rsidR="008929A3" w:rsidRPr="00D83A7A" w:rsidRDefault="008929A3" w:rsidP="008929A3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56308508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3EAE9A1" w14:textId="3B3B68CD" w:rsidR="00B411EC" w:rsidRDefault="008929A3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411EC" w:rsidRPr="00772212">
        <w:rPr>
          <w:rFonts w:cs="Arial"/>
          <w:iCs/>
        </w:rPr>
        <w:t>Table of Contents</w:t>
      </w:r>
      <w:r w:rsidR="00B411EC">
        <w:tab/>
      </w:r>
      <w:r w:rsidR="00B411EC">
        <w:fldChar w:fldCharType="begin"/>
      </w:r>
      <w:r w:rsidR="00B411EC">
        <w:instrText xml:space="preserve"> PAGEREF _Toc156308508 \h </w:instrText>
      </w:r>
      <w:r w:rsidR="00B411EC">
        <w:fldChar w:fldCharType="separate"/>
      </w:r>
      <w:r w:rsidR="00B411EC">
        <w:t>2</w:t>
      </w:r>
      <w:r w:rsidR="00B411EC">
        <w:fldChar w:fldCharType="end"/>
      </w:r>
    </w:p>
    <w:p w14:paraId="26119164" w14:textId="47CC46E6" w:rsidR="00B411EC" w:rsidRDefault="00B411EC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772212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7722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_Toc156308509 \h </w:instrText>
      </w:r>
      <w:r>
        <w:fldChar w:fldCharType="separate"/>
      </w:r>
      <w:r>
        <w:t>3</w:t>
      </w:r>
      <w:r>
        <w:fldChar w:fldCharType="end"/>
      </w:r>
    </w:p>
    <w:p w14:paraId="0B03833F" w14:textId="7E539D37" w:rsidR="00B411EC" w:rsidRDefault="00B411EC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772212"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77221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_Toc156308510 \h </w:instrText>
      </w:r>
      <w:r>
        <w:fldChar w:fldCharType="separate"/>
      </w:r>
      <w:r>
        <w:t>3</w:t>
      </w:r>
      <w:r>
        <w:fldChar w:fldCharType="end"/>
      </w:r>
    </w:p>
    <w:p w14:paraId="20CEBA2A" w14:textId="4787A822" w:rsidR="00B411EC" w:rsidRDefault="00B411EC">
      <w:pPr>
        <w:pStyle w:val="20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72212">
        <w:rPr>
          <w:rFonts w:eastAsia="宋体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72212">
        <w:rPr>
          <w:rFonts w:cs="Arial"/>
          <w:color w:val="000000"/>
          <w:lang w:eastAsia="en-GB"/>
        </w:rPr>
        <w:t xml:space="preserve">Change </w:t>
      </w:r>
      <w:r w:rsidRPr="00772212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_Toc156308511 \h </w:instrText>
      </w:r>
      <w:r>
        <w:fldChar w:fldCharType="separate"/>
      </w:r>
      <w:r>
        <w:t>3</w:t>
      </w:r>
      <w:r>
        <w:fldChar w:fldCharType="end"/>
      </w:r>
    </w:p>
    <w:p w14:paraId="5F7A54A1" w14:textId="35C8B287" w:rsidR="008929A3" w:rsidRDefault="008929A3" w:rsidP="008929A3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30D9268" w14:textId="77777777" w:rsidR="008929A3" w:rsidRDefault="008929A3" w:rsidP="008929A3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630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6AB68B87" w14:textId="54D7F608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8929A3">
        <w:rPr>
          <w:rFonts w:cs="Arial"/>
        </w:rPr>
        <w:t xml:space="preserve">iwd-TTCN3-B2022-09_D23wk49 </w:t>
      </w:r>
      <w:r>
        <w:rPr>
          <w:rFonts w:cs="Arial"/>
        </w:rPr>
        <w:t>related to the title of this CR.</w:t>
      </w:r>
    </w:p>
    <w:p w14:paraId="0EB68347" w14:textId="77777777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</w:p>
    <w:p w14:paraId="78139BAC" w14:textId="0AD6FEC2" w:rsidR="008929A3" w:rsidRDefault="008929A3" w:rsidP="008929A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hyperlink r:id="rId14" w:history="1">
        <w:r w:rsidRPr="008C2F6E">
          <w:rPr>
            <w:rStyle w:val="aa"/>
            <w:rFonts w:cs="Arial"/>
            <w:lang w:eastAsia="ja-JP"/>
          </w:rPr>
          <w:t>mohit.kanchan@keysight.com</w:t>
        </w:r>
      </w:hyperlink>
    </w:p>
    <w:p w14:paraId="23480953" w14:textId="77777777" w:rsidR="008929A3" w:rsidRDefault="008929A3" w:rsidP="008929A3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630851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208A5310" w14:textId="77777777" w:rsidR="00AD3658" w:rsidRDefault="00AD3658" w:rsidP="00AD3658"/>
    <w:p w14:paraId="75A14B3A" w14:textId="77777777" w:rsidR="00AD3658" w:rsidRDefault="00AD3658" w:rsidP="00AD3658">
      <w:pPr>
        <w:pStyle w:val="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宋体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D3658" w14:paraId="73110AA6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5AC" w14:textId="77777777" w:rsidR="00AD3658" w:rsidRDefault="00AD3658" w:rsidP="00264D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0D04" w14:textId="77777777" w:rsidR="00AD3658" w:rsidRPr="00B65B1E" w:rsidRDefault="00AD3658" w:rsidP="00AD3658">
            <w:pPr>
              <w:autoSpaceDE w:val="0"/>
              <w:autoSpaceDN w:val="0"/>
              <w:adjustRightInd w:val="0"/>
              <w:spacing w:after="0"/>
              <w:ind w:left="-689"/>
              <w:rPr>
                <w:rFonts w:ascii="Arial" w:hAnsi="Arial" w:cs="Arial"/>
                <w:lang w:val="en-US" w:eastAsia="en-GB"/>
              </w:rPr>
            </w:pPr>
            <w:r>
              <w:t xml:space="preserve">              </w:t>
            </w:r>
            <w:r w:rsidRPr="0096205F">
              <w:t>fl_TC_9_1_12_</w:t>
            </w:r>
            <w:r>
              <w:t>5</w:t>
            </w:r>
            <w:r w:rsidRPr="0096205F">
              <w:t>_Body</w:t>
            </w:r>
          </w:p>
        </w:tc>
      </w:tr>
      <w:tr w:rsidR="00AD3658" w14:paraId="7F3B3215" w14:textId="77777777" w:rsidTr="00264DC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4FC" w14:textId="77777777" w:rsidR="00AD3658" w:rsidRDefault="00AD3658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F9ED" w14:textId="08A77777" w:rsidR="00AD3658" w:rsidRDefault="00AD3658" w:rsidP="00AD3658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C01F38">
              <w:rPr>
                <w:noProof/>
              </w:rPr>
              <w:t xml:space="preserve">the agreed </w:t>
            </w:r>
            <w:r>
              <w:rPr>
                <w:noProof/>
              </w:rPr>
              <w:t xml:space="preserve">Prose CR </w:t>
            </w:r>
            <w:r w:rsidRPr="00E5389A">
              <w:rPr>
                <w:noProof/>
              </w:rPr>
              <w:t>R5-237373</w:t>
            </w:r>
            <w:r w:rsidR="00C01F38">
              <w:rPr>
                <w:noProof/>
              </w:rPr>
              <w:t xml:space="preserve"> at RAN5#101 meeting</w:t>
            </w:r>
            <w:r>
              <w:rPr>
                <w:noProof/>
              </w:rPr>
              <w:t>, step</w:t>
            </w:r>
            <w:r w:rsidR="00C01F38">
              <w:rPr>
                <w:noProof/>
              </w:rPr>
              <w:t>s</w:t>
            </w:r>
            <w:r>
              <w:rPr>
                <w:noProof/>
              </w:rPr>
              <w:t xml:space="preserve"> 24-28 </w:t>
            </w:r>
            <w:r w:rsidR="00C01F38">
              <w:rPr>
                <w:noProof/>
              </w:rPr>
              <w:t>were</w:t>
            </w:r>
            <w:r>
              <w:rPr>
                <w:noProof/>
              </w:rPr>
              <w:t xml:space="preserve"> void</w:t>
            </w:r>
            <w:r w:rsidR="00C01F38">
              <w:rPr>
                <w:noProof/>
              </w:rPr>
              <w:t xml:space="preserve">ed, however </w:t>
            </w:r>
            <w:r w:rsidR="004668BD">
              <w:rPr>
                <w:noProof/>
              </w:rPr>
              <w:t xml:space="preserve">they are </w:t>
            </w:r>
            <w:r w:rsidR="00C01F38">
              <w:rPr>
                <w:noProof/>
              </w:rPr>
              <w:t>still present in TTCN.</w:t>
            </w:r>
          </w:p>
          <w:p w14:paraId="3D18E5F8" w14:textId="77777777" w:rsidR="00AD3658" w:rsidRPr="002B3D1D" w:rsidRDefault="00AD3658" w:rsidP="00264DC7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AD3658" w14:paraId="5376B6CC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4B6A" w14:textId="77777777" w:rsidR="00AD3658" w:rsidRDefault="00AD3658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D7AE" w14:textId="33C988A1" w:rsidR="00AD3658" w:rsidRDefault="00AD3658" w:rsidP="00AD3658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C01F38">
              <w:rPr>
                <w:noProof/>
              </w:rPr>
              <w:t>d</w:t>
            </w:r>
            <w:r>
              <w:rPr>
                <w:noProof/>
              </w:rPr>
              <w:t xml:space="preserve"> the steps 24-28 from the function </w:t>
            </w:r>
            <w:r w:rsidRPr="0096205F">
              <w:t>fl_TC_9_1_12_</w:t>
            </w:r>
            <w:r>
              <w:t>5</w:t>
            </w:r>
            <w:r w:rsidRPr="0096205F">
              <w:t>_Body</w:t>
            </w:r>
          </w:p>
          <w:p w14:paraId="6B591490" w14:textId="77777777" w:rsidR="00AD3658" w:rsidRPr="003B2F07" w:rsidRDefault="00AD3658" w:rsidP="00264DC7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</w:tc>
      </w:tr>
      <w:tr w:rsidR="00AD3658" w14:paraId="179404D4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BE6" w14:textId="77777777" w:rsidR="00AD3658" w:rsidRDefault="00AD3658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D96" w14:textId="3846600B" w:rsidR="00AD3658" w:rsidRDefault="00AD3658" w:rsidP="00AD3658">
            <w:pPr>
              <w:spacing w:after="0"/>
              <w:ind w:left="-689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             9.1.12\</w:t>
            </w:r>
            <w:r>
              <w:t xml:space="preserve"> </w:t>
            </w:r>
            <w:r w:rsidRPr="00BE0E16">
              <w:t>NSAC_NR5GC</w:t>
            </w:r>
            <w:r w:rsidR="00C01F38">
              <w:t>.ttcn</w:t>
            </w:r>
          </w:p>
        </w:tc>
      </w:tr>
      <w:tr w:rsidR="00AD3658" w14:paraId="7CD9EA89" w14:textId="77777777" w:rsidTr="00264DC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A9F" w14:textId="77777777" w:rsidR="00AD3658" w:rsidRDefault="00AD3658" w:rsidP="00264D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92AD" w14:textId="65918652" w:rsidR="00AD3658" w:rsidRDefault="00A27FC1" w:rsidP="00264DC7">
            <w:pPr>
              <w:rPr>
                <w:rFonts w:ascii="Arial" w:hAnsi="Arial"/>
                <w:lang w:eastAsia="zh-CN"/>
              </w:rPr>
            </w:pPr>
            <w:r w:rsidRPr="00A27FC1"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4F0774FE" w14:textId="77777777" w:rsidR="00AD3658" w:rsidRDefault="00AD3658" w:rsidP="00AD3658">
      <w:pPr>
        <w:rPr>
          <w:lang w:val="en-US" w:eastAsia="zh-CN"/>
        </w:rPr>
      </w:pPr>
    </w:p>
    <w:p w14:paraId="6C200B6A" w14:textId="77777777" w:rsidR="00AD3658" w:rsidRDefault="00AD3658" w:rsidP="00AD36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D3658" w14:paraId="684829F3" w14:textId="77777777" w:rsidTr="00264DC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C4D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function fl_TC_9_1_12_5_Body() runs on NR5GC_PTC</w:t>
            </w:r>
          </w:p>
          <w:p w14:paraId="7C2726B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505A29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);</w:t>
            </w:r>
          </w:p>
          <w:p w14:paraId="443C0A0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;// @sic R5-235475 sic@</w:t>
            </w:r>
          </w:p>
          <w:p w14:paraId="4E59495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;// @sic R5-235475 sic@</w:t>
            </w:r>
          </w:p>
          <w:p w14:paraId="5260760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('01'O, '01'O, omit));// @sic R5-235475 sic@</w:t>
            </w:r>
          </w:p>
          <w:p w14:paraId="599D1DC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v_PartialXtdRejectedNSSAI1 := f_BuildNR5GC_PartialXtdRejectedNS</w:t>
            </w:r>
            <w:bookmarkStart w:id="7" w:name="_GoBack"/>
            <w:bookmarkEnd w:id="7"/>
            <w:r w:rsidRPr="00447352">
              <w:rPr>
                <w:rFonts w:ascii="Arial" w:hAnsi="Arial" w:cs="Arial"/>
                <w:lang w:val="en-US" w:eastAsia="en-GB"/>
              </w:rPr>
              <w:t>SAIType1({cs_XtdRejectedS_NSSAI('0100'B, '0011'B, '01'O, 'FFFFFF'O)}, bit2oct('10100010'B));// @sic R5-231544 R5-237374sic@</w:t>
            </w:r>
          </w:p>
          <w:p w14:paraId="7B8BFAF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:= f_BuildNR5GC_ExtdRejectedNSSAI({v_PartialXtdRejectedNSSAI1});</w:t>
            </w:r>
          </w:p>
          <w:p w14:paraId="44288F6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timer t_T3526 := 120.0;// @sic R5-231544 sic@</w:t>
            </w:r>
          </w:p>
          <w:p w14:paraId="6311639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timer t_T2 := 30.0;// @sic R5-235475 sic@</w:t>
            </w:r>
          </w:p>
          <w:p w14:paraId="2D2577A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16C5AE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0"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4E7EE7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 @sic R5-231544 sic@</w:t>
            </w:r>
          </w:p>
          <w:p w14:paraId="50B50F7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4D1E60A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f_NR5GC_DeleteNSSAI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Delete_Default_Configured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-, -, tsc_NR_RbId_SRB2);</w:t>
            </w:r>
          </w:p>
          <w:p w14:paraId="216FCC0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f_NR5GC_DeleteNSSAI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Delete_Configured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'000000'O, -, tsc_NR_RbId_SRB2);</w:t>
            </w:r>
          </w:p>
          <w:p w14:paraId="58F1FF3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D85A9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1"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4519020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6B6F2A2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tsc_NR_RbId_SRB2, -,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</w:t>
            </w:r>
          </w:p>
          <w:p w14:paraId="22B0AD5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cs_NG_DEREGISTRATION_REQUEST_MT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crs_DeregisterType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('0'B, '0'B,'01'B),</w:t>
            </w:r>
          </w:p>
          <w:p w14:paraId="6EF71C5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('58'O, '00111110'B), -, -, -,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lastRenderedPageBreak/>
              <w:t>v_ExtdRejectedNSSAI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))));</w:t>
            </w:r>
          </w:p>
          <w:p w14:paraId="19078D8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CE209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2"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6BC4BD1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//Check: Does the UE transmit a DEREGISTRATION ACCEPT message?</w:t>
            </w:r>
          </w:p>
          <w:p w14:paraId="7597B1D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car_NR_SRB_NasPdu_IND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</w:t>
            </w:r>
          </w:p>
          <w:p w14:paraId="578F4B4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tsc_NR_RbId_SRB2,</w:t>
            </w:r>
          </w:p>
          <w:p w14:paraId="2F4763C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cr_NG_NAS_Ind((tsc_SHT_IntegrityProtected,tsc_SHT_IntegrityProtected_Ciphered),</w:t>
            </w:r>
          </w:p>
          <w:p w14:paraId="60CB3DE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cr_NG_DEREGISTRATION_ACCEPT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)));</w:t>
            </w:r>
          </w:p>
          <w:p w14:paraId="7012AFB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(__FILE__, __LINE__, "Step 2");</w:t>
            </w:r>
          </w:p>
          <w:p w14:paraId="17ECEA4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E4B97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2A"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3FAC57A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51ACB0C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//The SS start a timer T1 = 120s (T3526).</w:t>
            </w:r>
          </w:p>
          <w:p w14:paraId="6907E60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t_T3526.start;</w:t>
            </w:r>
          </w:p>
          <w:p w14:paraId="6F10FC9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9B77A2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3"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ED6450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R5s230763 sic@</w:t>
            </w:r>
          </w:p>
          <w:p w14:paraId="4D23A23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//The SS releases the RRC connection.</w:t>
            </w:r>
          </w:p>
          <w:p w14:paraId="6B13156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omit);</w:t>
            </w:r>
          </w:p>
          <w:p w14:paraId="5629398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f_NR5GC_MobileInfo_Init();</w:t>
            </w:r>
          </w:p>
          <w:p w14:paraId="0690EEE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29B4E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3A"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380D3F4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6F42812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//The SS start a timer T2 = 30s.</w:t>
            </w:r>
          </w:p>
          <w:p w14:paraId="6562B1F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t_T2.start;</w:t>
            </w:r>
          </w:p>
          <w:p w14:paraId="1651BB6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8E34A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6285EDC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(car_NR_SRB0_RrcPdu_IND(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cr_38508_RRCSetupRequest()))</w:t>
            </w:r>
          </w:p>
          <w:p w14:paraId="46FF338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"Steps 3Ba1-3Ba2"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4769564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//@sic R5-235475 sic@</w:t>
            </w:r>
          </w:p>
          <w:p w14:paraId="2F20BD0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//Check: Does the UE transmit the REGISTRATION REQUEST message on NGC Cell A containing Requested NSSAI or Requested mapped NSSAI IE?</w:t>
            </w:r>
          </w:p>
          <w:p w14:paraId="15FFEB4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//Stop timer T2.</w:t>
            </w:r>
          </w:p>
          <w:p w14:paraId="15F24F8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{</w:t>
            </w:r>
          </w:p>
          <w:p w14:paraId="0BE09E4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447352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447352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?);</w:t>
            </w:r>
          </w:p>
          <w:p w14:paraId="43247C7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447352">
              <w:rPr>
                <w:rFonts w:ascii="Arial" w:hAnsi="Arial" w:cs="Arial"/>
                <w:lang w:val="en-US" w:eastAsia="en-GB"/>
              </w:rPr>
              <w:t>if</w:t>
            </w:r>
            <w:proofErr w:type="gramEnd"/>
            <w:r w:rsidRPr="0044735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-, -, -, -, -, -, ?, -, -, -, -, -, -, -, -, -, -, -, -, -, -, -, -, -, -, -, -, -, -, ?))</w:t>
            </w:r>
          </w:p>
          <w:p w14:paraId="69C7619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{</w:t>
            </w:r>
          </w:p>
          <w:p w14:paraId="20F84DA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(__FILE__, __LINE__, "Step 3Ba1");</w:t>
            </w:r>
          </w:p>
          <w:p w14:paraId="70C6D68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t_T2.stop;</w:t>
            </w:r>
          </w:p>
          <w:p w14:paraId="1721E0D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} else {</w:t>
            </w:r>
          </w:p>
          <w:p w14:paraId="09BBC7F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"Steps 3Bb1-3Bb3"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3F30E2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//@sic R5-235475 R5s230763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sic@sic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1E71885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//Check: Does the UE transmit a REGISTRATION REQUEST message on NGC Cell A without Requested NSSAI or Requested mapped NSSAI IE?</w:t>
            </w:r>
          </w:p>
          <w:p w14:paraId="04892E1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//The SS transmits a REGISTRATION REJECT message, 5GMM cause value = #62 "No network slices available".</w:t>
            </w:r>
          </w:p>
          <w:p w14:paraId="1DBA7EE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//Stop timer T2.</w:t>
            </w:r>
          </w:p>
          <w:p w14:paraId="16A232A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(__FILE__, __LINE__, "Step 3Bb1");</w:t>
            </w:r>
          </w:p>
          <w:p w14:paraId="677D7A3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</w:t>
            </w:r>
          </w:p>
          <w:p w14:paraId="53C5A7F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tsc_NR_RbId_SRB1,</w:t>
            </w:r>
          </w:p>
          <w:p w14:paraId="60CA1D8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</w:t>
            </w:r>
          </w:p>
          <w:p w14:paraId="44DB999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                           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(omit, '00111110'B)))));</w:t>
            </w:r>
          </w:p>
          <w:p w14:paraId="37A0E02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    t_T2.stop;</w:t>
            </w:r>
          </w:p>
          <w:p w14:paraId="31C3C98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 }</w:t>
            </w:r>
          </w:p>
          <w:p w14:paraId="3F18057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17962E2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776319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3Bc1"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C584A8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//@sic R5-235475 sic@</w:t>
            </w:r>
          </w:p>
          <w:p w14:paraId="322F5E5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  //Timer T2 expires.</w:t>
            </w:r>
          </w:p>
          <w:p w14:paraId="5E42951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lastRenderedPageBreak/>
              <w:t xml:space="preserve">      [] t_T2.timeout{}</w:t>
            </w:r>
          </w:p>
          <w:p w14:paraId="3B5E14E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355C12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E0EFE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3C"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6F615EB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057B89D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//Cause the UE to request establishment of PDU session with S-NSSAI=1. .</w:t>
            </w:r>
          </w:p>
          <w:p w14:paraId="6F63E49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(UT, 1, -, -, -,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-, -, -, -, -, -, LOCAL_CNF_REQUIRED); // @sic R5s230789 sic@</w:t>
            </w:r>
          </w:p>
          <w:p w14:paraId="6644FC0C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8642F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4"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5CC4833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79EB459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//Check: Does the UE transmit an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message within T3526 associated with S-NSSAI=1 in the next 30s seconds?</w:t>
            </w:r>
          </w:p>
          <w:p w14:paraId="51D8FBC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f_NR_CheckNoRRCSetupReq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, 30.0);</w:t>
            </w:r>
          </w:p>
          <w:p w14:paraId="0C3F15ED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6B38CD6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D2D045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5"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430C7DA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//The SS waits T1 to expire.</w:t>
            </w:r>
          </w:p>
          <w:p w14:paraId="513D803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t_T3526.timeout;</w:t>
            </w:r>
          </w:p>
          <w:p w14:paraId="3F6C337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00322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5A"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638FEF2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R5-237373 sic@</w:t>
            </w:r>
          </w:p>
          <w:p w14:paraId="23D6C33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010B441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83EC6B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 6-23a1"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0B596CF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Check:Does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the UE </w:t>
            </w:r>
            <w:proofErr w:type="gramStart"/>
            <w:r w:rsidRPr="00447352">
              <w:rPr>
                <w:rFonts w:ascii="Arial" w:hAnsi="Arial" w:cs="Arial"/>
                <w:lang w:val="en-US" w:eastAsia="en-GB"/>
              </w:rPr>
              <w:t>perform</w:t>
            </w:r>
            <w:proofErr w:type="gramEnd"/>
            <w:r w:rsidRPr="00447352">
              <w:rPr>
                <w:rFonts w:ascii="Arial" w:hAnsi="Arial" w:cs="Arial"/>
                <w:lang w:val="en-US" w:eastAsia="en-GB"/>
              </w:rPr>
              <w:t xml:space="preserve"> Steps 2-19a1 of Table 4.5.2.2-2 of the generic procedure in TS 38.508-1[4]?</w:t>
            </w:r>
          </w:p>
          <w:p w14:paraId="00B5031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f_NR5GC_RRC_IdleState1N_Def(v_NGC_NASCellA,-,noRrcConnectionRelease);</w:t>
            </w:r>
          </w:p>
          <w:p w14:paraId="3B44B85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(__FILE__, __LINE__, "Step 6-23a1");</w:t>
            </w:r>
          </w:p>
          <w:p w14:paraId="566123D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A97D5F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 xml:space="preserve"> "Steps 24-29" </w:t>
            </w:r>
            <w:proofErr w:type="spellStart"/>
            <w:r w:rsidRPr="0044735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447352">
              <w:rPr>
                <w:rFonts w:ascii="Arial" w:hAnsi="Arial" w:cs="Arial"/>
                <w:lang w:val="en-US" w:eastAsia="en-GB"/>
              </w:rPr>
              <w:t>@</w:t>
            </w:r>
          </w:p>
          <w:p w14:paraId="6C3B862B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42970599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36BEA0A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v_ReceivedMsg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:= f_NR5GC_RRCIdleToConnected_Steps2_4(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4A266AA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f_NR_RRC_ActivateSecurity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(nr_Cell1,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valueof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v_ReceivedMsg.SecurityProtection.NasCount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));</w:t>
            </w:r>
          </w:p>
          <w:p w14:paraId="3ED775A5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SRB.send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cas_NR_SRB_NasPdu_REQ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(nr_Cell11, tsc_NR_RbId_SRB1, -,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cs_NG_NAS_Request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tsc_SHT_IntegrityProtected_Ciphered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, f_Get_NG_ServiceAcceptMsg(v_ReceivedMsg.Pdu.Msg.service_Request.pduSessionStatus))));</w:t>
            </w:r>
          </w:p>
          <w:p w14:paraId="6AC90C0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f_NR5GC_PDUSessionEstablishment (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v_NGC_NASCellA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3DDEBD7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pc_noOf_PDUsNewConnection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251720C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tsc_NR_RbId_SRB1,</w:t>
            </w:r>
          </w:p>
          <w:p w14:paraId="03511BA8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omit,</w:t>
            </w:r>
          </w:p>
          <w:p w14:paraId="599EB9B2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*,</w:t>
            </w:r>
          </w:p>
          <w:p w14:paraId="3946CE50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*,</w:t>
            </w:r>
          </w:p>
          <w:p w14:paraId="6C65AC13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crs_SSC_Mode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(-, '001'B),</w:t>
            </w:r>
          </w:p>
          <w:p w14:paraId="13874D04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omit,</w:t>
            </w:r>
          </w:p>
          <w:p w14:paraId="48A24C86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omit,</w:t>
            </w:r>
          </w:p>
          <w:p w14:paraId="155E81C1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</w:t>
            </w:r>
            <w:proofErr w:type="spellStart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>cs_Session_AMBR</w:t>
            </w:r>
            <w:proofErr w:type="spellEnd"/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('06'O, '05'O, '0004'O, '05'O, '0004'O),</w:t>
            </w:r>
          </w:p>
          <w:p w14:paraId="65A4911E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cs_S_NSSAI_SST1eMBB_WithIEI,</w:t>
            </w:r>
          </w:p>
          <w:p w14:paraId="75601B17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omit);</w:t>
            </w:r>
          </w:p>
          <w:p w14:paraId="02FC307A" w14:textId="77777777" w:rsidR="00AD3658" w:rsidRPr="00447352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1FDC7A2F" w14:textId="77777777" w:rsid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7352">
              <w:rPr>
                <w:rFonts w:ascii="Arial" w:hAnsi="Arial" w:cs="Arial"/>
                <w:highlight w:val="yellow"/>
                <w:lang w:val="en-US" w:eastAsia="en-GB"/>
              </w:rPr>
              <w:t xml:space="preserve">   }</w:t>
            </w:r>
          </w:p>
        </w:tc>
      </w:tr>
    </w:tbl>
    <w:p w14:paraId="337E4E0F" w14:textId="77777777" w:rsidR="00AD3658" w:rsidRDefault="00AD3658" w:rsidP="00AD3658">
      <w:pPr>
        <w:spacing w:after="0"/>
        <w:rPr>
          <w:rFonts w:ascii="Arial" w:hAnsi="Arial"/>
          <w:b/>
          <w:lang w:eastAsia="en-GB"/>
        </w:rPr>
      </w:pPr>
    </w:p>
    <w:p w14:paraId="0F8555D1" w14:textId="77777777" w:rsidR="00AD3658" w:rsidRDefault="00AD3658" w:rsidP="00AD36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D3658" w14:paraId="19D4826E" w14:textId="77777777" w:rsidTr="00264DC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78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F464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3130D">
              <w:rPr>
                <w:rFonts w:ascii="Arial" w:hAnsi="Arial" w:cs="Arial"/>
                <w:lang w:val="en-US" w:eastAsia="en-GB"/>
              </w:rPr>
              <w:t xml:space="preserve">  function fl_TC_9_1_12_5_Body() runs on NR5GC_PTC</w:t>
            </w:r>
          </w:p>
          <w:p w14:paraId="0D73ED2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35DB31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:= f_NR5GC_MapNASCell(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);</w:t>
            </w:r>
          </w:p>
          <w:p w14:paraId="2CACE6A8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;// @sic R5-235475 sic@</w:t>
            </w:r>
          </w:p>
          <w:p w14:paraId="0019785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;// @sic R5-235475 sic@</w:t>
            </w:r>
          </w:p>
          <w:p w14:paraId="6C29D1F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charstring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f_ConvertS_NSSAI_ForATCommand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cs_S_NSSAI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('01'O, '01'O, omit));// @sic R5-235475 sic@</w:t>
            </w:r>
          </w:p>
          <w:p w14:paraId="1B687AA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PartialXtdRejectedNSSAI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v_PartialXtdRejectedNSSAI1 := f_BuildNR5GC_PartialXtdRejectedNSSAIType1({cs_XtdRejectedS_NSSAI('0100'B, '0011'B, '01'O, 'FFFFFF'O)}, bit2oct('10100010'B));// @sic R5-231544 R5-237374sic@</w:t>
            </w:r>
          </w:p>
          <w:p w14:paraId="12350C7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var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template (value)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ExtdRejectedNSSAI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:= f_BuildNR5GC_ExtdRejectedNSSAI({v_PartialXtdRejectedNSSAI1});</w:t>
            </w:r>
          </w:p>
          <w:p w14:paraId="182CF26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timer t_T3526 := 120.0;// @sic R5-231544 sic@</w:t>
            </w:r>
          </w:p>
          <w:p w14:paraId="0F5B13F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timer t_T2 := 30.0;// @sic R5-235475 sic@</w:t>
            </w:r>
          </w:p>
          <w:p w14:paraId="341A6C7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C0A4E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0"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1D82A27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 @sic R5-231544 sic@</w:t>
            </w:r>
          </w:p>
          <w:p w14:paraId="37A0390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//Steps 1-4 of test procedure for deleting configured S-NSSAI, default configured S-NSSAI as specified in TS 38.508-1 [4], subclause 4.9.35 are performed.</w:t>
            </w:r>
          </w:p>
          <w:p w14:paraId="18B7998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f_NR5GC_DeleteNSSAI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Delete_Default_Configured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-, -, tsc_NR_RbId_SRB2);</w:t>
            </w:r>
          </w:p>
          <w:p w14:paraId="568AAD48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f_NR5GC_DeleteNSSAI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Delete_Configured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'000000'O, -, tsc_NR_RbId_SRB2);</w:t>
            </w:r>
          </w:p>
          <w:p w14:paraId="2126950D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30CAC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1"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4AE0BAF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//SS sends a DEREGISTRATION REQUEST message indicates 5GMM cause IE = #62 "No network slices available" including S-NSSAI=1 in rejected NSSAI with back-off timer set to 120 seconds.</w:t>
            </w:r>
          </w:p>
          <w:p w14:paraId="2A7275A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tsc_NR_RbId_SRB2, -,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</w:t>
            </w:r>
          </w:p>
          <w:p w14:paraId="04190155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cs_NG_DEREGISTRATION_REQUEST_MT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crs_DeregisterType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('0'B, '0'B,'01'B),</w:t>
            </w:r>
          </w:p>
          <w:p w14:paraId="4E54D60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('58'O, '00111110'B), -, -, -,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v_ExtdRejectedNSSAI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))));</w:t>
            </w:r>
          </w:p>
          <w:p w14:paraId="27A45EB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7D2F3A3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2"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22D9ADE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//Check: Does the UE transmit a DEREGISTRATION ACCEPT message?</w:t>
            </w:r>
          </w:p>
          <w:p w14:paraId="13F129C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car_NR_SRB_NasPdu_IND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</w:t>
            </w:r>
          </w:p>
          <w:p w14:paraId="25DD376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tsc_NR_RbId_SRB2,</w:t>
            </w:r>
          </w:p>
          <w:p w14:paraId="32A3180D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cr_NG_NAS_Ind((tsc_SHT_IntegrityProtected,tsc_SHT_IntegrityProtected_Ciphered),</w:t>
            </w:r>
          </w:p>
          <w:p w14:paraId="35DE75F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cr_NG_DEREGISTRATION_ACCEPT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)));</w:t>
            </w:r>
          </w:p>
          <w:p w14:paraId="325FD33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(__FILE__, __LINE__, "Step 2");</w:t>
            </w:r>
          </w:p>
          <w:p w14:paraId="21364942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A53AE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2A"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6FD06B4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29B1779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//The SS start a timer T1 = 120s (T3526).</w:t>
            </w:r>
          </w:p>
          <w:p w14:paraId="18449C4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t_T3526.start;</w:t>
            </w:r>
          </w:p>
          <w:p w14:paraId="1B2BA51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469024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 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3"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7B8A1E7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R5s230763 sic@</w:t>
            </w:r>
          </w:p>
          <w:p w14:paraId="7CC0651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//The SS releases the RRC connection.</w:t>
            </w:r>
          </w:p>
          <w:p w14:paraId="7BF23E4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f_NR_RRCRelease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omit);</w:t>
            </w:r>
          </w:p>
          <w:p w14:paraId="174C027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f_NR5GC_MobileInfo_Init();</w:t>
            </w:r>
          </w:p>
          <w:p w14:paraId="5A0631A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AAC42B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3A"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7D874468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49584E4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//The SS start a timer T2 = 30s.</w:t>
            </w:r>
          </w:p>
          <w:p w14:paraId="5BBEF2D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t_T2.start;</w:t>
            </w:r>
          </w:p>
          <w:p w14:paraId="4777438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65691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5E7D0D7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SRB.receive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(car_NR_SRB0_RrcPdu_IND(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cr_38508_RRCSetupRequest()))</w:t>
            </w:r>
          </w:p>
          <w:p w14:paraId="7E7A68F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"Steps 3Ba1-3Ba2"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3919CAA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//@sic R5-235475 sic@</w:t>
            </w:r>
          </w:p>
          <w:p w14:paraId="2D8083D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//Check: Does the UE transmit the REGISTRATION REQUEST message on NGC Cell A containing Requested NSSAI or Requested mapped NSSAI IE?</w:t>
            </w:r>
          </w:p>
          <w:p w14:paraId="364ED62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//Stop timer T2.</w:t>
            </w:r>
          </w:p>
          <w:p w14:paraId="09796F9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{</w:t>
            </w:r>
          </w:p>
          <w:p w14:paraId="12BB48F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3130D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3130D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?);</w:t>
            </w:r>
          </w:p>
          <w:p w14:paraId="35EA829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</w:t>
            </w:r>
            <w:proofErr w:type="gramStart"/>
            <w:r w:rsidRPr="0053130D">
              <w:rPr>
                <w:rFonts w:ascii="Arial" w:hAnsi="Arial" w:cs="Arial"/>
                <w:lang w:val="en-US" w:eastAsia="en-GB"/>
              </w:rPr>
              <w:t>if</w:t>
            </w:r>
            <w:proofErr w:type="gramEnd"/>
            <w:r w:rsidRPr="0053130D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Initial_Secure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-, -, -, -, -, -, ?, -, -, -, -, -, -, -, -, -, -, -, -, -, -, -, -, -, -, -, -, -, -, ?))</w:t>
            </w:r>
          </w:p>
          <w:p w14:paraId="00A0E5C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{</w:t>
            </w:r>
          </w:p>
          <w:p w14:paraId="379BADA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lastRenderedPageBreak/>
              <w:t xml:space="preserve">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(__FILE__, __LINE__, "Step 3Ba1");</w:t>
            </w:r>
          </w:p>
          <w:p w14:paraId="6A60C50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t_T2.stop;</w:t>
            </w:r>
          </w:p>
          <w:p w14:paraId="1D73135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} else {</w:t>
            </w:r>
          </w:p>
          <w:p w14:paraId="62BA48E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"Steps 3Bb1-3Bb3"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1F8C6EC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//@sic R5-235475 R5s230763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sic@sic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6982E1D2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//Check: Does the UE transmit a REGISTRATION REQUEST message on NGC Cell A without Requested NSSAI or Requested mapped NSSAI IE?</w:t>
            </w:r>
          </w:p>
          <w:p w14:paraId="5D1E1618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//The SS transmits a REGISTRATION REJECT message, 5GMM cause value = #62 "No network slices available".</w:t>
            </w:r>
          </w:p>
          <w:p w14:paraId="66428AA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//Stop timer T2.</w:t>
            </w:r>
          </w:p>
          <w:p w14:paraId="21CD429E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(__FILE__, __LINE__, "Step 3Bb1");</w:t>
            </w:r>
          </w:p>
          <w:p w14:paraId="5A81721A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</w:t>
            </w:r>
          </w:p>
          <w:p w14:paraId="33032CF5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tsc_NR_RbId_SRB1,</w:t>
            </w:r>
          </w:p>
          <w:p w14:paraId="1BE080D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cs_TimingInfo_Now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</w:t>
            </w:r>
          </w:p>
          <w:p w14:paraId="0EBC20D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                           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cs_NG_REGISTRATION_REJECT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cs_GMM_GSM_Cause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(omit, '00111110'B)))));</w:t>
            </w:r>
          </w:p>
          <w:p w14:paraId="62446BF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    t_T2.stop;</w:t>
            </w:r>
          </w:p>
          <w:p w14:paraId="75EE9B6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 }</w:t>
            </w:r>
          </w:p>
          <w:p w14:paraId="5DCB980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6693280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673107F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3Bc1"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774CB95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//@sic R5-235475 sic@</w:t>
            </w:r>
          </w:p>
          <w:p w14:paraId="556E48D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//Timer T2 expires.</w:t>
            </w:r>
          </w:p>
          <w:p w14:paraId="02EC657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  [] t_T2.timeout{}</w:t>
            </w:r>
          </w:p>
          <w:p w14:paraId="41FCB95B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75FA3F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22054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3C"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7331911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4F981BD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//Cause the UE to request establishment of PDU session with S-NSSAI=1. .</w:t>
            </w:r>
          </w:p>
          <w:p w14:paraId="196FC92A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f_UT_RequestPDUSession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(UT, 1, -, -, -,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v_NSSAI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-, -, -, -, -, -, LOCAL_CNF_REQUIRED); // @sic R5s230789 sic@</w:t>
            </w:r>
          </w:p>
          <w:p w14:paraId="7085187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095125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4"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297ADB4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693AD64F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//Check: Does the UE transmit an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RRCSetupRequest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message within T3526 associated with S-NSSAI=1 in the next 30s seconds?</w:t>
            </w:r>
          </w:p>
          <w:p w14:paraId="113C724A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f_NR_CheckNoRRCSetupReq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, 30.0);</w:t>
            </w:r>
          </w:p>
          <w:p w14:paraId="56F92F56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(__FILE__, __LINE__, "Step 4");</w:t>
            </w:r>
          </w:p>
          <w:p w14:paraId="3099E7C3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B5CDE7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5"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54CE23D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//The SS waits T1 to expire.</w:t>
            </w:r>
          </w:p>
          <w:p w14:paraId="0340B417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t_T3526.timeout;</w:t>
            </w:r>
          </w:p>
          <w:p w14:paraId="64497B71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2119AE2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5A"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286FB21C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R5-237373 sic@</w:t>
            </w:r>
          </w:p>
          <w:p w14:paraId="6010A62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79C1FE2D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40FB69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 6-23a1"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31F9B6C0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Check:Does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the UE </w:t>
            </w:r>
            <w:proofErr w:type="gramStart"/>
            <w:r w:rsidRPr="0053130D">
              <w:rPr>
                <w:rFonts w:ascii="Arial" w:hAnsi="Arial" w:cs="Arial"/>
                <w:lang w:val="en-US" w:eastAsia="en-GB"/>
              </w:rPr>
              <w:t>perform</w:t>
            </w:r>
            <w:proofErr w:type="gramEnd"/>
            <w:r w:rsidRPr="0053130D">
              <w:rPr>
                <w:rFonts w:ascii="Arial" w:hAnsi="Arial" w:cs="Arial"/>
                <w:lang w:val="en-US" w:eastAsia="en-GB"/>
              </w:rPr>
              <w:t xml:space="preserve"> Steps 2-19a1 of Table 4.5.2.2-2 of the generic procedure in TS 38.508-1[4]?</w:t>
            </w:r>
          </w:p>
          <w:p w14:paraId="53E4A1CA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f_NR5GC_RRC_IdleState1N_Def(v_NGC_NASCellA,-,noRrcConnectionRelease);</w:t>
            </w:r>
          </w:p>
          <w:p w14:paraId="051FAB83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(__FILE__, __LINE__, "Step 6-23a1");</w:t>
            </w:r>
          </w:p>
          <w:p w14:paraId="2B036DFF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D9FAC53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 xml:space="preserve"> "Steps 24-29" </w:t>
            </w:r>
            <w:proofErr w:type="spellStart"/>
            <w:r w:rsidRPr="0053130D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3130D">
              <w:rPr>
                <w:rFonts w:ascii="Arial" w:hAnsi="Arial" w:cs="Arial"/>
                <w:lang w:val="en-US" w:eastAsia="en-GB"/>
              </w:rPr>
              <w:t>@</w:t>
            </w:r>
          </w:p>
          <w:p w14:paraId="31A2BA14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//@sic R5-235475 sic@</w:t>
            </w:r>
          </w:p>
          <w:p w14:paraId="4AC96782" w14:textId="77777777" w:rsidR="00AD3658" w:rsidRPr="0053130D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3130D">
              <w:rPr>
                <w:rFonts w:ascii="Arial" w:hAnsi="Arial" w:cs="Arial"/>
                <w:lang w:val="en-US" w:eastAsia="en-GB"/>
              </w:rPr>
              <w:t xml:space="preserve">    //Void</w:t>
            </w:r>
          </w:p>
          <w:p w14:paraId="2B94C2B1" w14:textId="3AE5AA85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highlight w:val="yellow"/>
                <w:lang w:val="en-US" w:eastAsia="en-GB"/>
              </w:rPr>
              <w:t>/*</w:t>
            </w:r>
            <w:r w:rsidRPr="00AD365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 := f_NR5GC_RRCIdleToConnected_Steps2_4(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);</w:t>
            </w:r>
          </w:p>
          <w:p w14:paraId="04FDB953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f_NR_RRC_ActivateSecurity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 (nr_Cell1,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v_ReceivedMsg.SecurityProtection.NasCount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));</w:t>
            </w:r>
          </w:p>
          <w:p w14:paraId="14BB6166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SRB.send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cas_NR_SRB_NasPdu_REQ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(nr_Cell11, tsc_NR_RbId_SRB1, -,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cs_NG_NAS_Request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tsc_SHT_IntegrityProtected_Ciphered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, f_Get_NG_ServiceAcceptMsg(v_ReceivedMsg.Pdu.Msg.service_Request.pduSessionStatus))));</w:t>
            </w:r>
          </w:p>
          <w:p w14:paraId="73943B07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f_NR5GC_PDUSessionEstablishment (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,</w:t>
            </w:r>
          </w:p>
          <w:p w14:paraId="18A9657F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lastRenderedPageBreak/>
              <w:t xml:space="preserve">                                 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pc_noOf_PDUsNewConnection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,</w:t>
            </w:r>
          </w:p>
          <w:p w14:paraId="35A7669F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tsc_NR_RbId_SRB1,</w:t>
            </w:r>
          </w:p>
          <w:p w14:paraId="72189F0D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omit,</w:t>
            </w:r>
          </w:p>
          <w:p w14:paraId="359AA5E4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*,</w:t>
            </w:r>
          </w:p>
          <w:p w14:paraId="08DAF286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*,</w:t>
            </w:r>
          </w:p>
          <w:p w14:paraId="5296B839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crs_SSC_Mode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>(-, '001'B),</w:t>
            </w:r>
          </w:p>
          <w:p w14:paraId="7B264FB9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omit,</w:t>
            </w:r>
          </w:p>
          <w:p w14:paraId="07CD776D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omit,</w:t>
            </w:r>
          </w:p>
          <w:p w14:paraId="706B56F4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</w:t>
            </w:r>
            <w:proofErr w:type="spellStart"/>
            <w:r w:rsidRPr="00AD3658">
              <w:rPr>
                <w:rFonts w:ascii="Arial" w:hAnsi="Arial" w:cs="Arial"/>
                <w:lang w:val="en-US" w:eastAsia="en-GB"/>
              </w:rPr>
              <w:t>cs_Session_AMBR</w:t>
            </w:r>
            <w:proofErr w:type="spellEnd"/>
            <w:r w:rsidRPr="00AD3658">
              <w:rPr>
                <w:rFonts w:ascii="Arial" w:hAnsi="Arial" w:cs="Arial"/>
                <w:lang w:val="en-US" w:eastAsia="en-GB"/>
              </w:rPr>
              <w:t xml:space="preserve"> ('06'O, '05'O, '0004'O, '05'O, '0004'O),</w:t>
            </w:r>
          </w:p>
          <w:p w14:paraId="60F3BDFB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cs_S_NSSAI_SST1eMBB_WithIEI,</w:t>
            </w:r>
          </w:p>
          <w:p w14:paraId="01CC4365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                                  omit);</w:t>
            </w:r>
          </w:p>
          <w:p w14:paraId="14421AD0" w14:textId="73863479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D3658">
              <w:rPr>
                <w:rFonts w:ascii="Arial" w:hAnsi="Arial" w:cs="Arial"/>
                <w:highlight w:val="yellow"/>
                <w:lang w:val="en-US" w:eastAsia="en-GB"/>
              </w:rPr>
              <w:t>*/</w:t>
            </w:r>
          </w:p>
          <w:p w14:paraId="470B5BFB" w14:textId="77777777" w:rsidR="00AD3658" w:rsidRPr="00AD3658" w:rsidRDefault="00AD3658" w:rsidP="00264DC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D3658">
              <w:rPr>
                <w:rFonts w:ascii="Arial" w:hAnsi="Arial" w:cs="Arial"/>
                <w:lang w:val="en-US" w:eastAsia="en-GB"/>
              </w:rPr>
              <w:t xml:space="preserve">   }</w:t>
            </w:r>
          </w:p>
        </w:tc>
      </w:tr>
    </w:tbl>
    <w:p w14:paraId="7A950E81" w14:textId="77777777" w:rsidR="008929A3" w:rsidRDefault="008929A3" w:rsidP="008929A3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21373" w14:textId="77777777" w:rsidR="009D5D0E" w:rsidRDefault="009D5D0E">
      <w:r>
        <w:separator/>
      </w:r>
    </w:p>
  </w:endnote>
  <w:endnote w:type="continuationSeparator" w:id="0">
    <w:p w14:paraId="122A4D75" w14:textId="77777777" w:rsidR="009D5D0E" w:rsidRDefault="009D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551767" w14:textId="77777777" w:rsidR="009D5D0E" w:rsidRDefault="009D5D0E">
      <w:r>
        <w:separator/>
      </w:r>
    </w:p>
  </w:footnote>
  <w:footnote w:type="continuationSeparator" w:id="0">
    <w:p w14:paraId="7D9650D5" w14:textId="77777777" w:rsidR="009D5D0E" w:rsidRDefault="009D5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A557D" w14:textId="77777777" w:rsidR="00F149CB" w:rsidRDefault="00F149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58E995" w14:textId="77777777" w:rsidR="00F149CB" w:rsidRDefault="009D5D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95441" w14:textId="77777777" w:rsidR="00F149CB" w:rsidRDefault="00F149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2874"/>
    <w:rsid w:val="000A385C"/>
    <w:rsid w:val="000A6394"/>
    <w:rsid w:val="000B7FED"/>
    <w:rsid w:val="000C038A"/>
    <w:rsid w:val="000C6598"/>
    <w:rsid w:val="000C7738"/>
    <w:rsid w:val="000D44B3"/>
    <w:rsid w:val="00115334"/>
    <w:rsid w:val="00145D43"/>
    <w:rsid w:val="00182E6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68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9A3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5D0E"/>
    <w:rsid w:val="009E3297"/>
    <w:rsid w:val="009F35D2"/>
    <w:rsid w:val="009F734F"/>
    <w:rsid w:val="00A246B6"/>
    <w:rsid w:val="00A27FC1"/>
    <w:rsid w:val="00A47E70"/>
    <w:rsid w:val="00A50CF0"/>
    <w:rsid w:val="00A7671C"/>
    <w:rsid w:val="00AA2CBC"/>
    <w:rsid w:val="00AC5820"/>
    <w:rsid w:val="00AD1CD8"/>
    <w:rsid w:val="00AD3658"/>
    <w:rsid w:val="00B258BB"/>
    <w:rsid w:val="00B411EC"/>
    <w:rsid w:val="00B67B97"/>
    <w:rsid w:val="00B968C8"/>
    <w:rsid w:val="00BA3EC5"/>
    <w:rsid w:val="00BA51D9"/>
    <w:rsid w:val="00BB5DFC"/>
    <w:rsid w:val="00BD279D"/>
    <w:rsid w:val="00BD6BB8"/>
    <w:rsid w:val="00C01F3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9C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929A3"/>
    <w:rPr>
      <w:rFonts w:ascii="Arial" w:hAnsi="Arial"/>
      <w:lang w:val="en-GB" w:eastAsia="en-US"/>
    </w:rPr>
  </w:style>
  <w:style w:type="character" w:styleId="af1">
    <w:name w:val="Emphasis"/>
    <w:qFormat/>
    <w:rsid w:val="008929A3"/>
    <w:rPr>
      <w:i/>
      <w:iCs/>
    </w:rPr>
  </w:style>
  <w:style w:type="paragraph" w:styleId="af2">
    <w:name w:val="Title"/>
    <w:basedOn w:val="a"/>
    <w:next w:val="a"/>
    <w:link w:val="Char"/>
    <w:qFormat/>
    <w:rsid w:val="008929A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8929A3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8929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8929A3"/>
    <w:rPr>
      <w:rFonts w:ascii="Arial" w:hAnsi="Arial"/>
      <w:lang w:val="en-GB" w:eastAsia="en-US"/>
    </w:rPr>
  </w:style>
  <w:style w:type="character" w:styleId="af1">
    <w:name w:val="Emphasis"/>
    <w:qFormat/>
    <w:rsid w:val="008929A3"/>
    <w:rPr>
      <w:i/>
      <w:iCs/>
    </w:rPr>
  </w:style>
  <w:style w:type="paragraph" w:styleId="af2">
    <w:name w:val="Title"/>
    <w:basedOn w:val="a"/>
    <w:next w:val="a"/>
    <w:link w:val="Char"/>
    <w:qFormat/>
    <w:rsid w:val="008929A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8929A3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8929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951F2-4A08-4343-8B3C-8399EC709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2490</Words>
  <Characters>14197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2024-01-30T07:16:00Z</dcterms:created>
  <dcterms:modified xsi:type="dcterms:W3CDTF">2024-01-30T07:16:00Z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R5s240113</vt:lpwstr>
  </property>
  <property fmtid="{D5CDD505-2E9C-101B-9397-08002B2CF9AE}" pid="10" name="Spec#">
    <vt:lpwstr>38.523-3</vt:lpwstr>
  </property>
  <property fmtid="{D5CDD505-2E9C-101B-9397-08002B2CF9AE}" pid="11" name="Cr#">
    <vt:lpwstr>3347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eNS NSAC test case 9.1.12.4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eNS_Ph2-UEConTest, TEI17_Test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Rel-17</vt:lpwstr>
  </property>
</Properties>
</file>