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2407">
        <w:fldChar w:fldCharType="begin"/>
      </w:r>
      <w:r w:rsidR="002E2407">
        <w:instrText xml:space="preserve"> DOCPROPERTY  TSG/WGRef  \* MERGEFORMAT </w:instrText>
      </w:r>
      <w:r w:rsidR="002E2407">
        <w:fldChar w:fldCharType="separate"/>
      </w:r>
      <w:r w:rsidR="003609EF">
        <w:rPr>
          <w:b/>
          <w:noProof/>
          <w:sz w:val="24"/>
        </w:rPr>
        <w:t>RAN5</w:t>
      </w:r>
      <w:r w:rsidR="002E240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2407">
        <w:fldChar w:fldCharType="begin"/>
      </w:r>
      <w:r w:rsidR="002E2407">
        <w:instrText xml:space="preserve"> DOCPROPERTY  MtgSeq  \* MERGEFORMAT </w:instrText>
      </w:r>
      <w:r w:rsidR="002E2407">
        <w:fldChar w:fldCharType="separate"/>
      </w:r>
      <w:r w:rsidR="00EB09B7" w:rsidRPr="00EB09B7">
        <w:rPr>
          <w:b/>
          <w:noProof/>
          <w:sz w:val="24"/>
        </w:rPr>
        <w:t>2024</w:t>
      </w:r>
      <w:r w:rsidR="002E2407">
        <w:rPr>
          <w:b/>
          <w:noProof/>
          <w:sz w:val="24"/>
        </w:rPr>
        <w:fldChar w:fldCharType="end"/>
      </w:r>
      <w:r w:rsidR="002E2407">
        <w:fldChar w:fldCharType="begin"/>
      </w:r>
      <w:r w:rsidR="002E2407">
        <w:instrText xml:space="preserve"> DOCPROPERTY  MtgTitle  \* MERGEFORMAT </w:instrText>
      </w:r>
      <w:r w:rsidR="002E2407">
        <w:fldChar w:fldCharType="separate"/>
      </w:r>
      <w:r w:rsidR="00EB09B7">
        <w:rPr>
          <w:b/>
          <w:noProof/>
          <w:sz w:val="24"/>
        </w:rPr>
        <w:t>-TTCN email</w:t>
      </w:r>
      <w:r w:rsidR="002E240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2407">
        <w:fldChar w:fldCharType="begin"/>
      </w:r>
      <w:r w:rsidR="002E2407">
        <w:instrText xml:space="preserve"> DOCPROPERTY  Tdoc#  \* MERGEFORMAT </w:instrText>
      </w:r>
      <w:r w:rsidR="002E2407">
        <w:fldChar w:fldCharType="separate"/>
      </w:r>
      <w:r w:rsidR="00E13F3D" w:rsidRPr="00E13F3D">
        <w:rPr>
          <w:b/>
          <w:i/>
          <w:noProof/>
          <w:sz w:val="28"/>
        </w:rPr>
        <w:t>R5s240113</w:t>
      </w:r>
      <w:r w:rsidR="002E2407">
        <w:rPr>
          <w:b/>
          <w:i/>
          <w:noProof/>
          <w:sz w:val="28"/>
        </w:rPr>
        <w:fldChar w:fldCharType="end"/>
      </w:r>
    </w:p>
    <w:p w14:paraId="7CB45193" w14:textId="77777777" w:rsidR="001E41F3" w:rsidRDefault="002E240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E24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E240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E24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E24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proofErr w:type="spellStart"/>
            <w:r w:rsidR="002640DD">
              <w:t>eNS</w:t>
            </w:r>
            <w:proofErr w:type="spellEnd"/>
            <w:r w:rsidR="002640DD">
              <w:t xml:space="preserve"> NSAC test case 9.1.12.4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E24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78C44E" w:rsidR="001E41F3" w:rsidRDefault="00B411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E2407">
              <w:fldChar w:fldCharType="begin"/>
            </w:r>
            <w:r w:rsidR="002E2407">
              <w:instrText xml:space="preserve"> DOCPROPERTY  SourceIfTsg  \* MERGEFORMAT </w:instrText>
            </w:r>
            <w:r w:rsidR="002E2407">
              <w:fldChar w:fldCharType="separate"/>
            </w:r>
            <w:r w:rsidR="002E240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0B1F1" w:rsidR="001E41F3" w:rsidRDefault="00B411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TEI17_Test, eNS_Ph2-UEConTest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E24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E24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E24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E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2E6F" w:rsidRDefault="00182E6F" w:rsidP="00182E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371545" w:rsidR="00182E6F" w:rsidRDefault="00182E6F" w:rsidP="00182E6F">
            <w:pPr>
              <w:pStyle w:val="CRCoverPage"/>
              <w:spacing w:after="0"/>
              <w:ind w:left="100"/>
              <w:rPr>
                <w:noProof/>
              </w:rPr>
            </w:pPr>
            <w:r w:rsidRPr="00947CAF">
              <w:t xml:space="preserve">Test fails at STEP </w:t>
            </w:r>
            <w:proofErr w:type="spellStart"/>
            <w:r w:rsidRPr="00947CAF">
              <w:t>Step</w:t>
            </w:r>
            <w:proofErr w:type="spellEnd"/>
            <w:r w:rsidRPr="00947CAF">
              <w:t xml:space="preserve"> 6A due to SD check which was removed in the RAN5#101 meeting via prose CR R5-237368</w:t>
            </w:r>
          </w:p>
        </w:tc>
      </w:tr>
      <w:tr w:rsidR="00182E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82E6F" w:rsidRDefault="00182E6F" w:rsidP="00182E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82E6F" w:rsidRDefault="00182E6F" w:rsidP="00182E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E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2E6F" w:rsidRDefault="00182E6F" w:rsidP="00182E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37A8C5" w:rsidR="00182E6F" w:rsidRDefault="00182E6F" w:rsidP="00182E6F">
            <w:pPr>
              <w:pStyle w:val="CRCoverPage"/>
              <w:spacing w:after="0"/>
              <w:ind w:left="100"/>
              <w:rPr>
                <w:noProof/>
              </w:rPr>
            </w:pPr>
            <w:r w:rsidRPr="00947CAF">
              <w:t xml:space="preserve">Removed the SD check from the rejected NSSAI when passing to the function </w:t>
            </w:r>
            <w:proofErr w:type="spellStart"/>
            <w:r w:rsidRPr="00947CAF">
              <w:t>f_MatchXtdRejectedNSSAI_</w:t>
            </w:r>
            <w:proofErr w:type="gramStart"/>
            <w:r w:rsidRPr="00947CAF">
              <w:t>WithATCommand</w:t>
            </w:r>
            <w:proofErr w:type="spellEnd"/>
            <w:r w:rsidRPr="00947CAF">
              <w:t>(</w:t>
            </w:r>
            <w:proofErr w:type="gramEnd"/>
            <w:r w:rsidRPr="00947CAF">
              <w:t xml:space="preserve">) at both step6A and 8.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60525" w:rsidR="001E41F3" w:rsidRDefault="00B41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369734" w:rsidR="001E41F3" w:rsidRDefault="00B411EC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9.1.12.4.NR5GC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11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411EC" w:rsidRDefault="00B411EC" w:rsidP="00B41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411EC" w:rsidRDefault="00B411EC" w:rsidP="00B41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73BCB5" w:rsidR="00B411EC" w:rsidRDefault="00B411EC" w:rsidP="00B41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411EC" w:rsidRDefault="00B411EC" w:rsidP="00B411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411EC" w:rsidRDefault="00B411EC" w:rsidP="00B411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11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411EC" w:rsidRDefault="00B411EC" w:rsidP="00B411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411EC" w:rsidRDefault="00B411EC" w:rsidP="00B41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1B4D16" w:rsidR="00B411EC" w:rsidRDefault="00B411EC" w:rsidP="00B41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411EC" w:rsidRDefault="00B411EC" w:rsidP="00B411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411EC" w:rsidRDefault="00B411EC" w:rsidP="00B411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11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411EC" w:rsidRDefault="00B411EC" w:rsidP="00B411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411EC" w:rsidRDefault="00B411EC" w:rsidP="00B41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691CF5" w:rsidR="00B411EC" w:rsidRDefault="00B411EC" w:rsidP="00B41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411EC" w:rsidRDefault="00B411EC" w:rsidP="00B411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411EC" w:rsidRDefault="00B411EC" w:rsidP="00B411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186D" w14:textId="77777777" w:rsidR="008929A3" w:rsidRPr="00D83A7A" w:rsidRDefault="008929A3" w:rsidP="008929A3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56308508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43EAE9A1" w14:textId="3B3B68CD" w:rsidR="00B411EC" w:rsidRDefault="008929A3">
      <w:pPr>
        <w:pStyle w:val="10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411EC" w:rsidRPr="00772212">
        <w:rPr>
          <w:rFonts w:cs="Arial"/>
          <w:iCs/>
        </w:rPr>
        <w:t>Table of Contents</w:t>
      </w:r>
      <w:r w:rsidR="00B411EC">
        <w:tab/>
      </w:r>
      <w:r w:rsidR="00B411EC">
        <w:fldChar w:fldCharType="begin"/>
      </w:r>
      <w:r w:rsidR="00B411EC">
        <w:instrText xml:space="preserve"> PAGEREF _Toc156308508 \h </w:instrText>
      </w:r>
      <w:r w:rsidR="00B411EC">
        <w:fldChar w:fldCharType="separate"/>
      </w:r>
      <w:r w:rsidR="00B411EC">
        <w:t>2</w:t>
      </w:r>
      <w:r w:rsidR="00B411EC">
        <w:fldChar w:fldCharType="end"/>
      </w:r>
    </w:p>
    <w:p w14:paraId="26119164" w14:textId="47CC46E6" w:rsidR="00B411EC" w:rsidRDefault="00B411EC">
      <w:pPr>
        <w:pStyle w:val="10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 w:rsidRPr="00772212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  <w:tab/>
      </w:r>
      <w:r w:rsidRPr="007722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_Toc156308509 \h </w:instrText>
      </w:r>
      <w:r>
        <w:fldChar w:fldCharType="separate"/>
      </w:r>
      <w:r>
        <w:t>3</w:t>
      </w:r>
      <w:r>
        <w:fldChar w:fldCharType="end"/>
      </w:r>
    </w:p>
    <w:p w14:paraId="0B03833F" w14:textId="7E539D37" w:rsidR="00B411EC" w:rsidRDefault="00B411EC">
      <w:pPr>
        <w:pStyle w:val="10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 w:rsidRPr="00772212">
        <w:rPr>
          <w:b/>
        </w:rPr>
        <w:t>2</w:t>
      </w:r>
      <w:r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  <w:tab/>
      </w:r>
      <w:r w:rsidRPr="00772212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_Toc156308510 \h </w:instrText>
      </w:r>
      <w:r>
        <w:fldChar w:fldCharType="separate"/>
      </w:r>
      <w:r>
        <w:t>3</w:t>
      </w:r>
      <w:r>
        <w:fldChar w:fldCharType="end"/>
      </w:r>
    </w:p>
    <w:p w14:paraId="20CEBA2A" w14:textId="4787A822" w:rsidR="00B411EC" w:rsidRDefault="00B411EC">
      <w:pPr>
        <w:pStyle w:val="20"/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772212">
        <w:rPr>
          <w:rFonts w:eastAsia="宋体" w:cs="Arial"/>
          <w:b/>
          <w:lang w:val="en-US" w:eastAsia="zh-CN"/>
        </w:rPr>
        <w:t>2.1</w:t>
      </w:r>
      <w:r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772212">
        <w:rPr>
          <w:rFonts w:cs="Arial"/>
          <w:color w:val="000000"/>
          <w:lang w:eastAsia="en-GB"/>
        </w:rPr>
        <w:t xml:space="preserve">Change </w:t>
      </w:r>
      <w:r w:rsidRPr="00772212">
        <w:rPr>
          <w:rFonts w:eastAsia="宋体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_Toc156308511 \h </w:instrText>
      </w:r>
      <w:r>
        <w:fldChar w:fldCharType="separate"/>
      </w:r>
      <w:r>
        <w:t>3</w:t>
      </w:r>
      <w:r>
        <w:fldChar w:fldCharType="end"/>
      </w:r>
    </w:p>
    <w:p w14:paraId="5F7A54A1" w14:textId="35C8B287" w:rsidR="008929A3" w:rsidRDefault="008929A3" w:rsidP="008929A3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30D9268" w14:textId="77777777" w:rsidR="008929A3" w:rsidRDefault="008929A3" w:rsidP="008929A3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6308509"/>
      <w:r>
        <w:rPr>
          <w:b/>
          <w:lang w:eastAsia="ja-JP"/>
        </w:rPr>
        <w:lastRenderedPageBreak/>
        <w:t>Overview</w:t>
      </w:r>
      <w:bookmarkEnd w:id="2"/>
      <w:bookmarkEnd w:id="3"/>
    </w:p>
    <w:p w14:paraId="6AB68B87" w14:textId="54D7F608" w:rsidR="008929A3" w:rsidRDefault="008929A3" w:rsidP="008929A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8929A3">
        <w:rPr>
          <w:rFonts w:cs="Arial"/>
        </w:rPr>
        <w:t xml:space="preserve">iwd-TTCN3-B2022-09_D23wk49 </w:t>
      </w:r>
      <w:r>
        <w:rPr>
          <w:rFonts w:cs="Arial"/>
        </w:rPr>
        <w:t>related to the title of this CR.</w:t>
      </w:r>
    </w:p>
    <w:p w14:paraId="0EB68347" w14:textId="77777777" w:rsidR="008929A3" w:rsidRDefault="008929A3" w:rsidP="008929A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</w:p>
    <w:p w14:paraId="78139BAC" w14:textId="0AD6FEC2" w:rsidR="008929A3" w:rsidRDefault="008929A3" w:rsidP="008929A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hyperlink r:id="rId14" w:history="1">
        <w:r w:rsidRPr="008C2F6E">
          <w:rPr>
            <w:rStyle w:val="aa"/>
            <w:rFonts w:cs="Arial"/>
            <w:lang w:eastAsia="ja-JP"/>
          </w:rPr>
          <w:t>mohit.kanchan@keysight.com</w:t>
        </w:r>
      </w:hyperlink>
    </w:p>
    <w:p w14:paraId="23480953" w14:textId="77777777" w:rsidR="008929A3" w:rsidRDefault="008929A3" w:rsidP="008929A3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6308510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4C6403D8" w14:textId="77777777" w:rsidR="008929A3" w:rsidRDefault="008929A3" w:rsidP="008929A3">
      <w:pPr>
        <w:pStyle w:val="2"/>
        <w:numPr>
          <w:ilvl w:val="1"/>
          <w:numId w:val="2"/>
        </w:numPr>
        <w:tabs>
          <w:tab w:val="num" w:pos="360"/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134" w:hanging="1134"/>
        <w:rPr>
          <w:rFonts w:eastAsia="宋体" w:cs="Arial"/>
          <w:color w:val="000000"/>
          <w:lang w:val="en-US" w:eastAsia="zh-CN"/>
        </w:rPr>
      </w:pPr>
      <w:bookmarkStart w:id="7" w:name="_Toc156308511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宋体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929A3" w14:paraId="47FDD81E" w14:textId="77777777" w:rsidTr="00264D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4A5D" w14:textId="77777777" w:rsidR="008929A3" w:rsidRDefault="008929A3" w:rsidP="00264D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A3E8" w14:textId="77777777" w:rsidR="008929A3" w:rsidRPr="00B65B1E" w:rsidRDefault="008929A3" w:rsidP="00B411EC">
            <w:pPr>
              <w:autoSpaceDE w:val="0"/>
              <w:autoSpaceDN w:val="0"/>
              <w:adjustRightInd w:val="0"/>
              <w:spacing w:after="0"/>
              <w:ind w:left="-689"/>
              <w:rPr>
                <w:rFonts w:ascii="Arial" w:hAnsi="Arial" w:cs="Arial"/>
                <w:lang w:val="en-US" w:eastAsia="en-GB"/>
              </w:rPr>
            </w:pPr>
            <w:r>
              <w:t xml:space="preserve">              </w:t>
            </w:r>
            <w:r w:rsidRPr="00A67DB1">
              <w:t>fl_TC_9_1_12_4_Body</w:t>
            </w:r>
            <w:r>
              <w:t>()</w:t>
            </w:r>
          </w:p>
        </w:tc>
      </w:tr>
      <w:tr w:rsidR="008929A3" w14:paraId="1C6B5EA8" w14:textId="77777777" w:rsidTr="00264DC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D2C2" w14:textId="77777777" w:rsidR="008929A3" w:rsidRDefault="008929A3" w:rsidP="00264D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E4DA" w14:textId="339355AE" w:rsidR="008929A3" w:rsidRPr="002B3D1D" w:rsidRDefault="00182E6F" w:rsidP="00182E6F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Test fails at </w:t>
            </w:r>
            <w:r w:rsidR="008929A3">
              <w:rPr>
                <w:noProof/>
              </w:rPr>
              <w:t xml:space="preserve">STEP </w:t>
            </w:r>
            <w:r w:rsidR="008929A3" w:rsidRPr="00776940">
              <w:rPr>
                <w:noProof/>
              </w:rPr>
              <w:t>Step 6A</w:t>
            </w:r>
            <w:r w:rsidR="008929A3">
              <w:rPr>
                <w:noProof/>
              </w:rPr>
              <w:t xml:space="preserve"> due to SD check</w:t>
            </w:r>
            <w:r>
              <w:rPr>
                <w:noProof/>
              </w:rPr>
              <w:t xml:space="preserve"> which was removed in the RAN5#101 meeting via</w:t>
            </w:r>
            <w:r w:rsidR="008929A3">
              <w:rPr>
                <w:noProof/>
              </w:rPr>
              <w:t xml:space="preserve"> prose CR </w:t>
            </w:r>
            <w:r w:rsidR="008929A3" w:rsidRPr="00643503">
              <w:rPr>
                <w:noProof/>
              </w:rPr>
              <w:fldChar w:fldCharType="begin"/>
            </w:r>
            <w:r w:rsidR="008929A3">
              <w:rPr>
                <w:noProof/>
              </w:rPr>
              <w:instrText xml:space="preserve"> DOCPROPERTY  Tdoc#  \* MERGEFORMAT </w:instrText>
            </w:r>
            <w:r w:rsidR="008929A3" w:rsidRPr="00643503">
              <w:rPr>
                <w:noProof/>
              </w:rPr>
              <w:fldChar w:fldCharType="separate"/>
            </w:r>
            <w:r w:rsidR="008929A3" w:rsidRPr="00643503">
              <w:rPr>
                <w:noProof/>
              </w:rPr>
              <w:t>R5-237368</w:t>
            </w:r>
            <w:r w:rsidR="008929A3" w:rsidRPr="00643503">
              <w:rPr>
                <w:noProof/>
              </w:rPr>
              <w:fldChar w:fldCharType="end"/>
            </w:r>
          </w:p>
        </w:tc>
      </w:tr>
      <w:tr w:rsidR="008929A3" w14:paraId="7389B6B8" w14:textId="77777777" w:rsidTr="00264D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163E" w14:textId="77777777" w:rsidR="008929A3" w:rsidRDefault="008929A3" w:rsidP="00264D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1FBD" w14:textId="364AB5D9" w:rsidR="008929A3" w:rsidRDefault="008929A3" w:rsidP="00B411EC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Remove</w:t>
            </w:r>
            <w:r w:rsidR="00182E6F">
              <w:rPr>
                <w:noProof/>
              </w:rPr>
              <w:t>d</w:t>
            </w:r>
            <w:r>
              <w:rPr>
                <w:noProof/>
              </w:rPr>
              <w:t xml:space="preserve"> the SD check from the rejected NSSAI when passing to the function </w:t>
            </w:r>
            <w:r w:rsidRPr="003F56FA">
              <w:rPr>
                <w:noProof/>
              </w:rPr>
              <w:t>f_MatchXtdRejectedNSSAI_WithATCommand</w:t>
            </w:r>
            <w:r>
              <w:rPr>
                <w:noProof/>
              </w:rPr>
              <w:t xml:space="preserve">() at both step6A and 8. </w:t>
            </w:r>
          </w:p>
          <w:p w14:paraId="079B7FFD" w14:textId="77777777" w:rsidR="008929A3" w:rsidRPr="003B2F07" w:rsidRDefault="008929A3" w:rsidP="00264DC7">
            <w:pPr>
              <w:pStyle w:val="CRCoverPage"/>
              <w:tabs>
                <w:tab w:val="left" w:pos="4164"/>
              </w:tabs>
              <w:spacing w:after="0"/>
              <w:ind w:left="720"/>
              <w:rPr>
                <w:noProof/>
              </w:rPr>
            </w:pPr>
          </w:p>
        </w:tc>
      </w:tr>
      <w:tr w:rsidR="008929A3" w14:paraId="4252CB3F" w14:textId="77777777" w:rsidTr="00264D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9853" w14:textId="77777777" w:rsidR="008929A3" w:rsidRDefault="008929A3" w:rsidP="00264D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55C9" w14:textId="7CF76D70" w:rsidR="008929A3" w:rsidRDefault="008929A3" w:rsidP="00B411EC">
            <w:pPr>
              <w:spacing w:after="0"/>
              <w:ind w:left="-689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 xml:space="preserve">             9.1.12\</w:t>
            </w:r>
            <w:r>
              <w:t xml:space="preserve"> </w:t>
            </w:r>
            <w:r w:rsidRPr="00BE0E16">
              <w:t>NSAC_NR5GC</w:t>
            </w:r>
            <w:r w:rsidR="00182E6F">
              <w:t>.ttcn</w:t>
            </w:r>
          </w:p>
        </w:tc>
      </w:tr>
      <w:tr w:rsidR="008929A3" w14:paraId="39324582" w14:textId="77777777" w:rsidTr="00264D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17CF" w14:textId="77777777" w:rsidR="008929A3" w:rsidRPr="00D63A5A" w:rsidRDefault="008929A3" w:rsidP="00264D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bookmarkStart w:id="8" w:name="_GoBack"/>
            <w:bookmarkEnd w:id="8"/>
            <w:r w:rsidRPr="00D63A5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5DED" w14:textId="51750A5F" w:rsidR="008929A3" w:rsidRPr="00D63A5A" w:rsidRDefault="00D63A5A" w:rsidP="00264DC7">
            <w:pPr>
              <w:rPr>
                <w:rFonts w:ascii="Arial" w:hAnsi="Arial"/>
                <w:highlight w:val="cyan"/>
                <w:lang w:eastAsia="zh-CN"/>
              </w:rPr>
            </w:pPr>
            <w:r w:rsidRPr="00D63A5A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8A1622B" w14:textId="77777777" w:rsidR="008929A3" w:rsidRDefault="008929A3" w:rsidP="008929A3">
      <w:pPr>
        <w:rPr>
          <w:lang w:val="en-US" w:eastAsia="zh-CN"/>
        </w:rPr>
      </w:pPr>
    </w:p>
    <w:p w14:paraId="423FF293" w14:textId="77777777" w:rsidR="008929A3" w:rsidRDefault="008929A3" w:rsidP="008929A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929A3" w14:paraId="5BA546A1" w14:textId="77777777" w:rsidTr="00264D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BAE9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function fl_TC_9_1_12_4_Body() runs on NR_BASE_PTC</w:t>
            </w:r>
          </w:p>
          <w:p w14:paraId="69943763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61DBA63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v_AT_Response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;</w:t>
            </w:r>
          </w:p>
          <w:p w14:paraId="6D84579B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NG_CellsOnDifferentPLMN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);</w:t>
            </w:r>
          </w:p>
          <w:p w14:paraId="0921C807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:= f_NR_Asn2Nas_PlmnId(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));</w:t>
            </w:r>
          </w:p>
          <w:p w14:paraId="70036B9D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v_NSSAI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f_ConvertS_NSSAI_ForATCommand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('01'O, '01'O, 'FFFFFF'O));</w:t>
            </w:r>
          </w:p>
          <w:p w14:paraId="4E445348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template (value)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PartialXtdRejectedNSSAI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v_PartialXtdRejectedNSSAI1 := f_BuildNR5GC_PartialXtdRejectedNSSAIType1({cs_XtdRejectedS_NSSAI('0001'B, '0011'B, '01'O, omit, omit, omit)}, bit2oct('10100010'B));// @sic R5-231543 R5-237368 sic@</w:t>
            </w:r>
          </w:p>
          <w:p w14:paraId="2E3BC4B4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template (value)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ExtdRejectedNSSAI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v_ExtdRejectedNSSAI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:= f_BuildNR5GC_ExtdRejectedNSSAI({v_PartialXtdRejectedNSSAI1});</w:t>
            </w:r>
          </w:p>
          <w:p w14:paraId="45F5F52C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timer t_T3526 := 120.0;// @sic R5-231543 sic@</w:t>
            </w:r>
          </w:p>
          <w:p w14:paraId="07CB7347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"Step 1"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@</w:t>
            </w:r>
          </w:p>
          <w:p w14:paraId="2312198D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 @sic R5-231543 sic@</w:t>
            </w:r>
          </w:p>
          <w:p w14:paraId="086AF6E4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//The SS transmits CONFIGURATION UPDATE 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COMMAND  including</w:t>
            </w:r>
            <w:proofErr w:type="gramEnd"/>
            <w:r w:rsidRPr="009B61D3">
              <w:rPr>
                <w:rFonts w:ascii="Arial" w:hAnsi="Arial" w:cs="Arial"/>
                <w:lang w:val="en-US" w:eastAsia="en-GB"/>
              </w:rPr>
              <w:t xml:space="preserve"> S-NSSAI=1 in rejected NSSAI with back-off timer set to 120 seconds.</w:t>
            </w:r>
          </w:p>
          <w:p w14:paraId="0A8E32F1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cas_NR_SRB_NasPdu_REQ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, tsc_NR_RbId_SRB2, -,</w:t>
            </w:r>
          </w:p>
          <w:p w14:paraId="0C44FE2D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                           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,</w:t>
            </w:r>
          </w:p>
          <w:p w14:paraId="4DD7C7C8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                           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cs_NG_CONFIGURATION_UPDATE_COMMAND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cs_ConfigUpdateInd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('0'B, '1'B), -, -, -, -, -, -, -, -, -, -, -, -, -, -, -,</w:t>
            </w:r>
          </w:p>
          <w:p w14:paraId="6A182FC7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-, -, -, -, -, -, -, -,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v_ExtdRejectedNSSAI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))));</w:t>
            </w:r>
          </w:p>
          <w:p w14:paraId="3CEDC341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86865EA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 @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"Step 2"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@</w:t>
            </w:r>
          </w:p>
          <w:p w14:paraId="281A788F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 @sic R5-231543 sic@</w:t>
            </w:r>
          </w:p>
          <w:p w14:paraId="1A8FC26B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//Check: Does UE transmit CONFIGURATION UPDATE COMPLETE?</w:t>
            </w:r>
          </w:p>
          <w:p w14:paraId="18224CC1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car_NR_SRB_NasPdu_IND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, tsc_NR_RbId_SRB2,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cr_NG_NAS_Ind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,</w:t>
            </w:r>
          </w:p>
          <w:p w14:paraId="76E73F55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cr_NG_CONFIGURATION_UPDATE_COMPLETE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)));</w:t>
            </w:r>
          </w:p>
          <w:p w14:paraId="20759B10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(__FILE__, __LINE__, "Step 2");</w:t>
            </w:r>
          </w:p>
          <w:p w14:paraId="5ACA7FF7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t_T3526.start;</w:t>
            </w:r>
          </w:p>
          <w:p w14:paraId="259C07B1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DDFC66C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 @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"Step 3"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@</w:t>
            </w:r>
          </w:p>
          <w:p w14:paraId="3CCC151F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lastRenderedPageBreak/>
              <w:t xml:space="preserve">    //The SS transmits an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RRCRelease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7C5311B6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, omit);</w:t>
            </w:r>
          </w:p>
          <w:p w14:paraId="19DB6FF3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262886F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"Step 4"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@</w:t>
            </w:r>
          </w:p>
          <w:p w14:paraId="6918C4EA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 @sic R5-231543 sic@</w:t>
            </w:r>
          </w:p>
          <w:p w14:paraId="764746DB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//Void</w:t>
            </w:r>
          </w:p>
          <w:p w14:paraId="27763772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D39DBDD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"Step 5"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@</w:t>
            </w:r>
          </w:p>
          <w:p w14:paraId="2FB4AA1E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//Cause the UE to request establishment of PDU session with S-NSSAI=1</w:t>
            </w:r>
          </w:p>
          <w:p w14:paraId="40EF0C0D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f_UT_RequestPDUSession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(UT, 1, -, -, -,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v_NSSAI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, -, -, -, -, -, -, LOCAL_CNF_REQUIRED); // @sic R5s230789 sic@</w:t>
            </w:r>
          </w:p>
          <w:p w14:paraId="2DAE2FAE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E6801B4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"Step 6"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@</w:t>
            </w:r>
          </w:p>
          <w:p w14:paraId="4716018D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//Check: Does the UE transmit an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message within T3526 associated with S-NSSAI=1 in the next 15 seconds?</w:t>
            </w:r>
          </w:p>
          <w:p w14:paraId="324649AD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f_NR_CheckNoRRCSetupReq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, 15.0);</w:t>
            </w:r>
          </w:p>
          <w:p w14:paraId="4D854850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(__FILE__, __LINE__, "Step 6");</w:t>
            </w:r>
          </w:p>
          <w:p w14:paraId="0D34166F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24D4CFC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"Step 6A"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@</w:t>
            </w:r>
          </w:p>
          <w:p w14:paraId="0A8F1CEB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 @sic R5-231543 sic@</w:t>
            </w:r>
          </w:p>
          <w:p w14:paraId="2F550DC8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Check:Is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S-NSSAI=1 in the Rejected NSSAI list with cause "S-NSSAI not available due to maximum number of UEs reached" associated with current PLMN using AT/MMI command (+C5GNSSAIRDP)?</w:t>
            </w:r>
          </w:p>
          <w:p w14:paraId="6CFE8426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v_AT_Response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f_UT_ReadXtdRejectedNSSAI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(UT,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f_ConvertPLMNtoString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));  // @sic R5s230702 sic@</w:t>
            </w:r>
          </w:p>
          <w:p w14:paraId="7B20A57B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if (f_MatchXtdRejectedNSSAI_WithATCommand({cs_XtdRejectedS_NSSAI('0001'B, '0011'B, '01'O, </w:t>
            </w:r>
            <w:r w:rsidRPr="00CA67DA">
              <w:rPr>
                <w:rFonts w:ascii="Arial" w:hAnsi="Arial" w:cs="Arial"/>
                <w:highlight w:val="yellow"/>
                <w:lang w:val="en-US" w:eastAsia="en-GB"/>
              </w:rPr>
              <w:t>'FFFFFF'O</w:t>
            </w:r>
            <w:r w:rsidRPr="009B61D3">
              <w:rPr>
                <w:rFonts w:ascii="Arial" w:hAnsi="Arial" w:cs="Arial"/>
                <w:lang w:val="en-US" w:eastAsia="en-GB"/>
              </w:rPr>
              <w:t>, omit, omit)},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v_AT_Response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)){ // @sic R5s230702 sic@</w:t>
            </w:r>
          </w:p>
          <w:p w14:paraId="2E794D4E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(__FILE__, __LINE__, "Step 6A");</w:t>
            </w:r>
          </w:p>
          <w:p w14:paraId="7E977948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1414B818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(__FILE__, __LINE__, "Step 6A");</w:t>
            </w:r>
          </w:p>
          <w:p w14:paraId="79E72AC9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34615875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58B48AA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"Step 7"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@</w:t>
            </w:r>
          </w:p>
          <w:p w14:paraId="1B6F522A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//Wait for the expiry of T3526 associated with S-NSSAI=1.</w:t>
            </w:r>
          </w:p>
          <w:p w14:paraId="18AFD5C6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t_T3526.timeout;</w:t>
            </w:r>
          </w:p>
          <w:p w14:paraId="2CA8CF78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32BED75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"Step 8"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@</w:t>
            </w:r>
          </w:p>
          <w:p w14:paraId="27418A8E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 @sic R5s230702 sic@</w:t>
            </w:r>
          </w:p>
          <w:p w14:paraId="186D3664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//Check: Using AT/MMI command (+C5GNSSAIRDP) verify that S-NSSAI=1 is not in the Rejected NSSAI list associated with current PLMN</w:t>
            </w:r>
          </w:p>
          <w:p w14:paraId="30CC54C6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v_AT_Response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f_UT_ReadXtdRejectedNSSAI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(UT,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f_ConvertPLMNtoString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)); // @sic R5s230702 sic@</w:t>
            </w:r>
          </w:p>
          <w:p w14:paraId="29DCFD7B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if (f_MatchXtdRejectedNSSAI_WithATCommand({cs_XtdRejectedS_NSSAI('0001'B, '0011'B, '01'O, </w:t>
            </w:r>
            <w:r w:rsidRPr="00CA67DA">
              <w:rPr>
                <w:rFonts w:ascii="Arial" w:hAnsi="Arial" w:cs="Arial"/>
                <w:highlight w:val="yellow"/>
                <w:lang w:val="en-US" w:eastAsia="en-GB"/>
              </w:rPr>
              <w:t>'FFFFFF'O</w:t>
            </w:r>
            <w:r w:rsidRPr="009B61D3">
              <w:rPr>
                <w:rFonts w:ascii="Arial" w:hAnsi="Arial" w:cs="Arial"/>
                <w:lang w:val="en-US" w:eastAsia="en-GB"/>
              </w:rPr>
              <w:t>, omit, omit)},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v_AT_Response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)){</w:t>
            </w:r>
          </w:p>
          <w:p w14:paraId="1DF53173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(__FILE__, __LINE__, "Step 8");</w:t>
            </w:r>
          </w:p>
          <w:p w14:paraId="6276D37B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039BF333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(__FILE__, __LINE__, "Step 8");</w:t>
            </w:r>
          </w:p>
          <w:p w14:paraId="10CD9305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398DCFBA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066F328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"Steps 9-27a1"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@</w:t>
            </w:r>
          </w:p>
          <w:p w14:paraId="588AFE2D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 @sic R5-231543 sic@</w:t>
            </w:r>
          </w:p>
          <w:p w14:paraId="6745EA79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//Void</w:t>
            </w:r>
          </w:p>
          <w:p w14:paraId="004113E7" w14:textId="77777777" w:rsidR="008929A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}</w:t>
            </w:r>
          </w:p>
        </w:tc>
      </w:tr>
    </w:tbl>
    <w:p w14:paraId="6E9373CA" w14:textId="77777777" w:rsidR="008929A3" w:rsidRDefault="008929A3" w:rsidP="008929A3">
      <w:pPr>
        <w:spacing w:after="0"/>
        <w:rPr>
          <w:rFonts w:ascii="Arial" w:hAnsi="Arial"/>
          <w:b/>
          <w:lang w:eastAsia="en-GB"/>
        </w:rPr>
      </w:pPr>
    </w:p>
    <w:p w14:paraId="29CE0ACA" w14:textId="77777777" w:rsidR="008929A3" w:rsidRDefault="008929A3" w:rsidP="008929A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929A3" w14:paraId="27C98F8E" w14:textId="77777777" w:rsidTr="00264DC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AB57" w14:textId="77777777" w:rsidR="008929A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440E3">
              <w:rPr>
                <w:rFonts w:ascii="Arial" w:hAnsi="Arial" w:cs="Arial"/>
                <w:lang w:val="en-US" w:eastAsia="en-GB"/>
              </w:rPr>
              <w:t>function fl_TC_9_1_12_4_Body() runs on NR_BASE_PTC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{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v_AT_Response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;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NG_CellsOnDifferentPLMN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);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:= f_NR_Asn2Nas_PlmnId(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));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v_NSSAI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f_ConvertS_NSSAI_ForATCommand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('01'O, '01'O, 'FFFFFF'O));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lastRenderedPageBreak/>
              <w:t>var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template (value)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PartialXtdRejectedNSSAI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v_PartialXtdRejectedNSSAI1 := f_BuildNR5GC_PartialXtdRejectedNSSAIType1({cs_XtdRejectedS_NSSAI('0001'B, '0011'B, '01'O, omit, omit, omit)}, bit2oct('10100010'B));// @sic R5-231543 R5-237368 sic@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template (value)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ExtdRejectedNSSAI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v_ExtdRejectedNSSAI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:= f_BuildNR5GC_ExtdRejectedNSSAI({v_PartialXtdRejectedNSSAI1});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timer t_T3526 := 120.0;// @sic R5-231543 sic@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//@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"Step 1"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 @sic R5-231543 sic@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//The SS transmits CONFIGURATION UPDATE COMMAND including S-NSSAI=1 in rejected NSSAI with back-off timer set to 120 seconds.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cas_NR_SRB_NasPdu_REQ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, tsc_NR_RbId_SRB2, -,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,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cs_NG_CONFIGURATION_UPDATE_COMMAND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cs_ConfigUpdateInd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('0'B, '1'B), -, -, -, -, -, -, -, -, -, -, -, -, -, -, -,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 xml:space="preserve">-, -, -, -, -, -, -, -,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v_ExtdRejectedNSSAI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))));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 @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"Step 2"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 @sic R5-231543 sic@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//Check: Does UE transmit CONFIGURATION UPDATE COMPLETE?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car_NR_SRB_NasPdu_IND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, tsc_NR_RbId_SRB2,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cr_NG_NAS_Ind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,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cr_NG_CONFIGURATION_UPDATE_COMPLETE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)));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(__FILE__, __LINE__, "Step 2");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t_T3526.start;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 @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"Step 3"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 xml:space="preserve">//The SS transmits an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RRCRelease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message.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, omit);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//@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"Step 4"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 @sic R5-231543 sic@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//Void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//@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"Step 5"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//Cause the UE to request establishment of PDU session with S-NSSAI=1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f_UT_RequestPDUSession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(UT, 1, -, -, -,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v_NSSAI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, -, -, -, -, -, -, LOCAL_CNF_REQUIRED); // @sic R5s230789 sic@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//@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"Step 6"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 xml:space="preserve">//Check: Does the UE transmit an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message within T3526 associated with S-NSSAI=1 in the next 15 seconds?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f_NR_CheckNoRRCSetupReq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, 15.0);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(__FILE__, __LINE__, "Step 6");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//@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"Step 6A"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 @sic R5-231543 sic@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Check:Is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S-NSSAI=1 in the Rejected NSSAI list with cause "S-NSSAI not available due to maximum number of UEs reached" associated with current PLMN using AT/MMI command (+C5GNSSAIRDP)?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v_AT_Response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f_UT_ReadXtdRejectedNSSAI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(UT,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f_ConvertPLMNtoString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)); // @sic R5s230702 sic@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 xml:space="preserve">if (f_MatchXtdRejectedNSSAI_WithATCommand({cs_XtdRejectedS_NSSAI('0001'B, '0011'B, '01'O, </w:t>
            </w:r>
            <w:r w:rsidRPr="00D440E3">
              <w:rPr>
                <w:rFonts w:ascii="Arial" w:hAnsi="Arial" w:cs="Arial"/>
                <w:highlight w:val="yellow"/>
                <w:lang w:val="en-US" w:eastAsia="en-GB"/>
              </w:rPr>
              <w:t>omit,</w:t>
            </w:r>
            <w:r w:rsidRPr="00D440E3">
              <w:rPr>
                <w:rFonts w:ascii="Arial" w:hAnsi="Arial" w:cs="Arial"/>
                <w:lang w:val="en-US" w:eastAsia="en-GB"/>
              </w:rPr>
              <w:t xml:space="preserve"> omit, omit)},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v_AT_Response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)){ // @sic R5s230702 sic@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(__FILE__, __LINE__, "Step 6A");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} else {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(__FILE__, __LINE__, "Step 6A");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}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//@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"Step 7"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//Wait for the expiry of T3526 associated with S-NSSAI=1.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t_T3526.timeout;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//@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"Step 8"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@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r w:rsidRPr="00D440E3">
              <w:rPr>
                <w:rFonts w:ascii="Arial" w:hAnsi="Arial" w:cs="Arial"/>
                <w:lang w:val="en-US" w:eastAsia="en-GB"/>
              </w:rPr>
              <w:lastRenderedPageBreak/>
              <w:t>// @sic R5s230702 sic@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//Check: Using AT/MMI command (+C5GNSSAIRDP) verify that S-NSSAI=1 is not in the Rejected NSSAI list associated with current PLMN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v_AT_Response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f_UT_ReadXtdRejectedNSSAI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(UT,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f_ConvertPLMNtoString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)); // @sic R5s230702 sic@</w:t>
            </w:r>
          </w:p>
          <w:p w14:paraId="433A1F24" w14:textId="77777777" w:rsidR="008929A3" w:rsidRPr="00571BB2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440E3">
              <w:rPr>
                <w:rFonts w:ascii="Arial" w:hAnsi="Arial" w:cs="Arial"/>
                <w:lang w:val="en-US" w:eastAsia="en-GB"/>
              </w:rPr>
              <w:br/>
              <w:t xml:space="preserve">if (f_MatchXtdRejectedNSSAI_WithATCommand({cs_XtdRejectedS_NSSAI('0001'B, '0011'B, '01'O, </w:t>
            </w:r>
            <w:r w:rsidRPr="00CA67DA">
              <w:rPr>
                <w:rFonts w:ascii="Arial" w:hAnsi="Arial" w:cs="Arial"/>
                <w:highlight w:val="yellow"/>
                <w:lang w:val="en-US" w:eastAsia="en-GB"/>
              </w:rPr>
              <w:t>omit,</w:t>
            </w:r>
            <w:r w:rsidRPr="00D440E3">
              <w:rPr>
                <w:rFonts w:ascii="Arial" w:hAnsi="Arial" w:cs="Arial"/>
                <w:lang w:val="en-US" w:eastAsia="en-GB"/>
              </w:rPr>
              <w:t xml:space="preserve"> omit, omit)},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v_AT_Response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)){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(__FILE__, __LINE__, "Step 8");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} else {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(__FILE__, __LINE__, "Step 8");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}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//@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"Steps 9-27a1"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 @sic R5-231543 sic@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//Void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}</w:t>
            </w:r>
          </w:p>
        </w:tc>
      </w:tr>
    </w:tbl>
    <w:p w14:paraId="7A950E81" w14:textId="77777777" w:rsidR="008929A3" w:rsidRDefault="008929A3" w:rsidP="008929A3">
      <w:pPr>
        <w:rPr>
          <w:lang w:val="en-US"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93EA25" w14:textId="77777777" w:rsidR="002E2407" w:rsidRDefault="002E2407">
      <w:r>
        <w:separator/>
      </w:r>
    </w:p>
  </w:endnote>
  <w:endnote w:type="continuationSeparator" w:id="0">
    <w:p w14:paraId="02C36833" w14:textId="77777777" w:rsidR="002E2407" w:rsidRDefault="002E2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0CD9BE" w14:textId="77777777" w:rsidR="002E2407" w:rsidRDefault="002E2407">
      <w:r>
        <w:separator/>
      </w:r>
    </w:p>
  </w:footnote>
  <w:footnote w:type="continuationSeparator" w:id="0">
    <w:p w14:paraId="4662C70A" w14:textId="77777777" w:rsidR="002E2407" w:rsidRDefault="002E2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5A557D" w14:textId="77777777" w:rsidR="00DA6C44" w:rsidRDefault="00DA6C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58E995" w14:textId="77777777" w:rsidR="00DA6C44" w:rsidRDefault="002E240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395441" w14:textId="77777777" w:rsidR="00DA6C44" w:rsidRDefault="00DA6C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2874"/>
    <w:rsid w:val="000A385C"/>
    <w:rsid w:val="000A6394"/>
    <w:rsid w:val="000B7FED"/>
    <w:rsid w:val="000C038A"/>
    <w:rsid w:val="000C6598"/>
    <w:rsid w:val="000D44B3"/>
    <w:rsid w:val="00145D43"/>
    <w:rsid w:val="00182E6F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407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17D7B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9A3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1E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3A5A"/>
    <w:rsid w:val="00D66520"/>
    <w:rsid w:val="00DA6C4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8929A3"/>
    <w:rPr>
      <w:rFonts w:ascii="Arial" w:hAnsi="Arial"/>
      <w:lang w:val="en-GB" w:eastAsia="en-US"/>
    </w:rPr>
  </w:style>
  <w:style w:type="character" w:styleId="af1">
    <w:name w:val="Emphasis"/>
    <w:qFormat/>
    <w:rsid w:val="008929A3"/>
    <w:rPr>
      <w:i/>
      <w:iCs/>
    </w:rPr>
  </w:style>
  <w:style w:type="paragraph" w:styleId="af2">
    <w:name w:val="Title"/>
    <w:basedOn w:val="a"/>
    <w:next w:val="a"/>
    <w:link w:val="Char"/>
    <w:qFormat/>
    <w:rsid w:val="008929A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8929A3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8929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8929A3"/>
    <w:rPr>
      <w:rFonts w:ascii="Arial" w:hAnsi="Arial"/>
      <w:lang w:val="en-GB" w:eastAsia="en-US"/>
    </w:rPr>
  </w:style>
  <w:style w:type="character" w:styleId="af1">
    <w:name w:val="Emphasis"/>
    <w:qFormat/>
    <w:rsid w:val="008929A3"/>
    <w:rPr>
      <w:i/>
      <w:iCs/>
    </w:rPr>
  </w:style>
  <w:style w:type="paragraph" w:styleId="af2">
    <w:name w:val="Title"/>
    <w:basedOn w:val="a"/>
    <w:next w:val="a"/>
    <w:link w:val="Char"/>
    <w:qFormat/>
    <w:rsid w:val="008929A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8929A3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8929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CF809-65BF-41D4-A109-3CFFE770A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1661</Words>
  <Characters>9473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2024-01-30T07:18:00Z</dcterms:created>
  <dcterms:modified xsi:type="dcterms:W3CDTF">2024-01-30T07:18:00Z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R5s240113</vt:lpwstr>
  </property>
  <property fmtid="{D5CDD505-2E9C-101B-9397-08002B2CF9AE}" pid="10" name="Spec#">
    <vt:lpwstr>38.523-3</vt:lpwstr>
  </property>
  <property fmtid="{D5CDD505-2E9C-101B-9397-08002B2CF9AE}" pid="11" name="Cr#">
    <vt:lpwstr>3347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Correction to eNS NSAC test case 9.1.12.4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eNS_Ph2-UEConTest, TEI17_Test</vt:lpwstr>
  </property>
  <property fmtid="{D5CDD505-2E9C-101B-9397-08002B2CF9AE}" pid="18" name="Cat">
    <vt:lpwstr>F</vt:lpwstr>
  </property>
  <property fmtid="{D5CDD505-2E9C-101B-9397-08002B2CF9AE}" pid="19" name="ResDate">
    <vt:lpwstr>2024-01-16</vt:lpwstr>
  </property>
  <property fmtid="{D5CDD505-2E9C-101B-9397-08002B2CF9AE}" pid="20" name="Release">
    <vt:lpwstr>Rel-17</vt:lpwstr>
  </property>
</Properties>
</file>