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NSAC test case 9.1.12.1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0FEB" w:rsidR="001E41F3" w:rsidRDefault="001C7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A6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776C">
                <w:rPr>
                  <w:noProof/>
                </w:rPr>
                <w:t>TEI17_Test, e</w:t>
              </w:r>
              <w:r w:rsidR="00E13F3D">
                <w:rPr>
                  <w:noProof/>
                </w:rPr>
                <w:t xml:space="preserve">NS_Ph2-UEConTest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1B20E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 w:rsidRPr="001C776C">
              <w:rPr>
                <w:noProof/>
              </w:rPr>
              <w:t>In the function f_NR5GC_RRC_Idle_Steps5_13, the type of registration is not passed as an argument and on which case it will be set to defaul value of Initial_Secure but security is not established at the time of calling this function as initial UE state is STATE_OFF_0A in the pre-amble.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901B5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 w:rsidRPr="001C776C">
              <w:rPr>
                <w:noProof/>
              </w:rPr>
              <w:t>Passed the parameter Initial_NoSecurity while caling the function f_NR5GC_RRC_Idle_Steps5_13.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346AF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E256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7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76C" w:rsidRDefault="001C776C" w:rsidP="001C7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4970A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76C" w:rsidRDefault="001C776C" w:rsidP="001C77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76C" w:rsidRDefault="001C776C" w:rsidP="001C7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7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76C" w:rsidRDefault="001C776C" w:rsidP="001C77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8331A0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76C" w:rsidRDefault="001C776C" w:rsidP="001C7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76C" w:rsidRDefault="001C776C" w:rsidP="001C7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7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76C" w:rsidRDefault="001C776C" w:rsidP="001C77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39C8A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76C" w:rsidRDefault="001C776C" w:rsidP="001C7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76C" w:rsidRDefault="001C776C" w:rsidP="001C7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141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9A812" w14:textId="77777777" w:rsidR="007C663D" w:rsidRPr="00D83A7A" w:rsidRDefault="007C663D" w:rsidP="007C663D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6146532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09517D3B" w14:textId="77777777" w:rsidR="007C663D" w:rsidRDefault="007C663D" w:rsidP="007C663D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163DE6E0" w14:textId="77777777" w:rsidR="007C663D" w:rsidRDefault="007C663D" w:rsidP="007C663D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5FCED9D1" w14:textId="77777777" w:rsidR="007C663D" w:rsidRDefault="007C663D" w:rsidP="007C663D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1D871AD8" w14:textId="77777777" w:rsidR="007C663D" w:rsidRDefault="007C663D" w:rsidP="007C663D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31D83DE" w14:textId="77777777" w:rsidR="007C663D" w:rsidRDefault="007C663D" w:rsidP="007C663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E58CCB6" w14:textId="77777777" w:rsidR="007C663D" w:rsidRDefault="007C663D" w:rsidP="007C663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FB265FE" w14:textId="373BB4A2" w:rsidR="007C663D" w:rsidRDefault="007C663D" w:rsidP="007C66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C663D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69FF8F1F" w14:textId="32203E6B" w:rsidR="007C663D" w:rsidRDefault="007C663D" w:rsidP="007C66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</w:p>
    <w:p w14:paraId="6750A9FB" w14:textId="48F2F05F" w:rsidR="007C663D" w:rsidRDefault="007C663D" w:rsidP="007C66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3" w:history="1">
        <w:r w:rsidRPr="008C2F6E">
          <w:rPr>
            <w:rStyle w:val="aa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C228DE7" w14:textId="77777777" w:rsidR="007C663D" w:rsidRDefault="007C663D" w:rsidP="007C663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 xml:space="preserve">Corrections </w:t>
      </w:r>
      <w:bookmarkEnd w:id="4"/>
      <w:bookmarkEnd w:id="5"/>
      <w:bookmarkEnd w:id="6"/>
      <w:r w:rsidRPr="00854C55">
        <w:rPr>
          <w:b/>
        </w:rPr>
        <w:t>required.</w:t>
      </w:r>
    </w:p>
    <w:p w14:paraId="24AA9124" w14:textId="77777777" w:rsidR="007C663D" w:rsidRDefault="007C663D" w:rsidP="007C663D"/>
    <w:p w14:paraId="3E8ECAB9" w14:textId="77777777" w:rsidR="007C663D" w:rsidRDefault="007C663D" w:rsidP="007C663D">
      <w:pPr>
        <w:pStyle w:val="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宋体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663D" w14:paraId="78E9A55C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157" w14:textId="77777777" w:rsidR="007C663D" w:rsidRDefault="007C663D" w:rsidP="00264D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9D2" w14:textId="77777777" w:rsidR="007C663D" w:rsidRPr="00B65B1E" w:rsidRDefault="007C663D" w:rsidP="007C663D">
            <w:pPr>
              <w:autoSpaceDE w:val="0"/>
              <w:autoSpaceDN w:val="0"/>
              <w:adjustRightInd w:val="0"/>
              <w:spacing w:after="0"/>
              <w:ind w:left="-599"/>
              <w:rPr>
                <w:rFonts w:ascii="Arial" w:hAnsi="Arial" w:cs="Arial"/>
                <w:lang w:val="en-US" w:eastAsia="en-GB"/>
              </w:rPr>
            </w:pPr>
            <w:r>
              <w:t xml:space="preserve">              </w:t>
            </w:r>
            <w:r w:rsidRPr="0096205F">
              <w:t>fl_TC_9_1_12_1_TestBody</w:t>
            </w:r>
          </w:p>
        </w:tc>
      </w:tr>
      <w:tr w:rsidR="007C663D" w14:paraId="4AD6CFE6" w14:textId="77777777" w:rsidTr="00264D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617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A02" w14:textId="485EC3C9" w:rsidR="007C663D" w:rsidRDefault="00437590" w:rsidP="007C663D">
            <w:pPr>
              <w:pStyle w:val="CRCoverPage"/>
              <w:tabs>
                <w:tab w:val="left" w:pos="4164"/>
              </w:tabs>
              <w:spacing w:after="0"/>
              <w:ind w:left="121"/>
              <w:rPr>
                <w:noProof/>
              </w:rPr>
            </w:pPr>
            <w:r>
              <w:rPr>
                <w:noProof/>
              </w:rPr>
              <w:t>In the</w:t>
            </w:r>
            <w:r w:rsidR="007C663D">
              <w:rPr>
                <w:noProof/>
              </w:rPr>
              <w:t xml:space="preserve"> function </w:t>
            </w:r>
            <w:r w:rsidR="007C663D" w:rsidRPr="002A2DA1">
              <w:rPr>
                <w:noProof/>
              </w:rPr>
              <w:t>f_NR5GC_RRC_Idle_Steps5_13</w:t>
            </w:r>
            <w:r w:rsidR="007C663D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type of registration is not passed as an argument and on which case it will be set to defaul value of </w:t>
            </w:r>
            <w:r w:rsidRPr="00437590">
              <w:rPr>
                <w:noProof/>
              </w:rPr>
              <w:t>Initial_Secure</w:t>
            </w:r>
            <w:r>
              <w:rPr>
                <w:noProof/>
              </w:rPr>
              <w:t xml:space="preserve"> but </w:t>
            </w:r>
            <w:r w:rsidR="007C663D">
              <w:rPr>
                <w:noProof/>
              </w:rPr>
              <w:t xml:space="preserve">security is not established </w:t>
            </w:r>
            <w:r>
              <w:rPr>
                <w:noProof/>
              </w:rPr>
              <w:t>at the time of calling this function as</w:t>
            </w:r>
            <w:r w:rsidR="007C663D">
              <w:rPr>
                <w:noProof/>
              </w:rPr>
              <w:t xml:space="preserve"> initial UE state is </w:t>
            </w:r>
            <w:r w:rsidR="007C663D" w:rsidRPr="00E64346">
              <w:rPr>
                <w:noProof/>
              </w:rPr>
              <w:t>STATE_OFF_0A</w:t>
            </w:r>
            <w:r w:rsidR="007C663D">
              <w:rPr>
                <w:noProof/>
              </w:rPr>
              <w:t xml:space="preserve"> in the pre-amble</w:t>
            </w:r>
            <w:r w:rsidR="001C776C">
              <w:rPr>
                <w:noProof/>
              </w:rPr>
              <w:t>.</w:t>
            </w:r>
          </w:p>
          <w:p w14:paraId="3FA57DC5" w14:textId="77777777" w:rsidR="007C663D" w:rsidRPr="002B3D1D" w:rsidRDefault="007C663D" w:rsidP="007C663D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7C663D" w14:paraId="3C23E481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286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B99" w14:textId="76BF5B88" w:rsidR="007C663D" w:rsidRDefault="007C663D" w:rsidP="007C663D">
            <w:pPr>
              <w:pStyle w:val="CRCoverPage"/>
              <w:tabs>
                <w:tab w:val="left" w:pos="4164"/>
              </w:tabs>
              <w:spacing w:after="0"/>
              <w:ind w:left="121"/>
              <w:rPr>
                <w:noProof/>
              </w:rPr>
            </w:pPr>
            <w:r>
              <w:rPr>
                <w:noProof/>
              </w:rPr>
              <w:t>Pass</w:t>
            </w:r>
            <w:r w:rsidR="00437590">
              <w:rPr>
                <w:noProof/>
              </w:rPr>
              <w:t>ed</w:t>
            </w:r>
            <w:r>
              <w:rPr>
                <w:noProof/>
              </w:rPr>
              <w:t xml:space="preserve"> the parameter </w:t>
            </w:r>
            <w:r w:rsidRPr="00DB4253">
              <w:rPr>
                <w:noProof/>
              </w:rPr>
              <w:t>Initial_NoSecurity</w:t>
            </w:r>
            <w:r>
              <w:rPr>
                <w:noProof/>
              </w:rPr>
              <w:t xml:space="preserve"> while caling the function </w:t>
            </w:r>
            <w:r w:rsidRPr="002A2DA1">
              <w:rPr>
                <w:noProof/>
              </w:rPr>
              <w:t>f_NR5GC_RRC_Idle_Steps5_13</w:t>
            </w:r>
            <w:r>
              <w:rPr>
                <w:noProof/>
              </w:rPr>
              <w:t xml:space="preserve">. </w:t>
            </w:r>
          </w:p>
          <w:p w14:paraId="7077B9E8" w14:textId="77777777" w:rsidR="007C663D" w:rsidRPr="003B2F07" w:rsidRDefault="007C663D" w:rsidP="007C663D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7C663D" w14:paraId="61CCAC23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001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9B9" w14:textId="2DB3A853" w:rsidR="007C663D" w:rsidRDefault="007C663D" w:rsidP="007C663D">
            <w:pPr>
              <w:spacing w:after="0"/>
              <w:ind w:left="-599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             9.1.12\</w:t>
            </w:r>
            <w:r>
              <w:t xml:space="preserve"> </w:t>
            </w:r>
            <w:r w:rsidRPr="00BE0E16">
              <w:t>NSAC_NR5GC</w:t>
            </w:r>
            <w:r w:rsidR="0039534D">
              <w:t>.ttcn</w:t>
            </w:r>
          </w:p>
        </w:tc>
      </w:tr>
      <w:tr w:rsidR="007C663D" w14:paraId="5D2B3D03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1D2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65E" w14:textId="3D76373A" w:rsidR="007C663D" w:rsidRDefault="005643B1" w:rsidP="00264DC7">
            <w:pPr>
              <w:rPr>
                <w:rFonts w:ascii="Arial" w:hAnsi="Arial"/>
                <w:lang w:eastAsia="zh-CN"/>
              </w:rPr>
            </w:pPr>
            <w:r w:rsidRPr="00E2258B"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5ED08643" w14:textId="010D9E90" w:rsidR="007C663D" w:rsidRDefault="007C663D" w:rsidP="007C663D">
      <w:pPr>
        <w:rPr>
          <w:lang w:val="en-US" w:eastAsia="zh-CN"/>
        </w:rPr>
      </w:pPr>
    </w:p>
    <w:p w14:paraId="00BBA0F2" w14:textId="77777777" w:rsidR="007C663D" w:rsidRDefault="007C663D" w:rsidP="007C66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663D" w14:paraId="17551D38" w14:textId="77777777" w:rsidTr="00264D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6E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function fl_TC_9_1_12_1_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3687C57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1AEC9E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7984B02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7266D76E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6E637C30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NG_NAS_DL_Message_Type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79A0268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f_NR5GC_CellInfo_GetGutiParameters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0FF4362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GUTIToSend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f_NG_GutiParameters2MobileIdentity (f_NR_Asn2Nas_PlmnId(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26CE804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TAC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5B1B5B1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NG_TrackingAreaIdList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TAIList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cs_NG_TAIListNonConsecutive(f_NR_Asn2Nas_PlmnId(f_NR_CellInfo_GetPLMN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)), {bit2oct(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)});</w:t>
            </w:r>
          </w:p>
          <w:p w14:paraId="43833A0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NSSAI v_AllowedNSSAI_Step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12:=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1C561E3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'15'O,</w:t>
            </w:r>
          </w:p>
          <w:p w14:paraId="2ED237F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{</w:t>
            </w:r>
          </w:p>
          <w:p w14:paraId="51B9CE9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'02'O,</w:t>
            </w:r>
          </w:p>
          <w:p w14:paraId="6037DBE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'03'O, omit)}</w:t>
            </w:r>
          </w:p>
          <w:p w14:paraId="59FC5E0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41B0DB7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NSSAI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ConfiguredNSSAI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{</w:t>
            </w:r>
          </w:p>
          <w:p w14:paraId="38E0F7D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'31'O,</w:t>
            </w:r>
          </w:p>
          <w:p w14:paraId="298FE99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{</w:t>
            </w:r>
          </w:p>
          <w:p w14:paraId="1101F9F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'04'O,</w:t>
            </w:r>
          </w:p>
          <w:p w14:paraId="13DF289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('01'O, '01'O, omit),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'02'O, omit)}</w:t>
            </w:r>
          </w:p>
          <w:p w14:paraId="7325C52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0B0888B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lastRenderedPageBreak/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v_PartialXtdRejectedNSSAI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f_BuildNR5GC_PartialXtdRejectedNSSAIType1({cs_XtdRejectedS_NSSAI('0001'B, '0011'B, '01'O, omit, omit, omit)}, '82'O);   //@sic R5-233378 sic@</w:t>
            </w:r>
          </w:p>
          <w:p w14:paraId="617276F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v_PartialXtdRejectedNSSAI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f_BuildNR5GC_PartialXtdRejectedNSSAIType1({cs_XtdRejectedS_NSSAI('0001'B, '0011'B, '02'O, omit, omit, omit)}, '21'O);   //@sic R5-233378 sic@</w:t>
            </w:r>
          </w:p>
          <w:p w14:paraId="7F4B371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f_BuildNR5GC_ExtdRejectedNSSAI({v_PartialXtdRejectedNSSAI1, v_PartialXtdRejectedNSSAI2});</w:t>
            </w:r>
          </w:p>
          <w:p w14:paraId="038EAC7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tsc_NR_RbId_SRB1;</w:t>
            </w:r>
          </w:p>
          <w:p w14:paraId="137AB24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651673A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'01'O, omit));</w:t>
            </w:r>
          </w:p>
          <w:p w14:paraId="2960E04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v_NSSAI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'02'O, omit));</w:t>
            </w:r>
          </w:p>
          <w:p w14:paraId="04881C1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));</w:t>
            </w:r>
          </w:p>
          <w:p w14:paraId="74AA8F9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3526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720.0;</w:t>
            </w:r>
          </w:p>
          <w:p w14:paraId="4E52BF7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788E42B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@</w:t>
            </w:r>
          </w:p>
          <w:p w14:paraId="39A6239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SwitchOnAndResetIMS(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35AFDC6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6A81E8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//@siclog "Step 2 - 11A"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@</w:t>
            </w:r>
          </w:p>
          <w:p w14:paraId="6AA7440E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 R5-237372 sic@</w:t>
            </w:r>
          </w:p>
          <w:p w14:paraId="2DEABD5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));</w:t>
            </w:r>
          </w:p>
          <w:p w14:paraId="216E1D1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 {</w:t>
            </w:r>
          </w:p>
          <w:p w14:paraId="185F434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19A452D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00B7C8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3B4AF70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f_NR5GC_RRC_Idle_Steps5_13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25BB539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 v_ReceivedMsg,</w:t>
            </w:r>
          </w:p>
          <w:p w14:paraId="1E81F9D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f_NR_Asn2Nas_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PlmnId(</w:t>
            </w:r>
            <w:proofErr w:type="spellStart"/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)),</w:t>
            </w:r>
          </w:p>
          <w:p w14:paraId="7B5B1D0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7175608B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if (not match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v_GMM_MobilityInfo.GMMCap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cdr_NG_GMM_Cap_ERNSSAI</w:t>
            </w:r>
            <w:proofErr w:type="spellEnd"/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 xml:space="preserve">))   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{</w:t>
            </w:r>
          </w:p>
          <w:p w14:paraId="3F05ADF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__FILE__, __LINE__, "ERNSSAI not present in GMM capability");</w:t>
            </w:r>
          </w:p>
          <w:p w14:paraId="57EF546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}else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{</w:t>
            </w:r>
          </w:p>
          <w:p w14:paraId="13863A2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__FILE__, __LINE__, "Step 7");</w:t>
            </w:r>
          </w:p>
          <w:p w14:paraId="1F70D2B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65172D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AF048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7E4CD2B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//@siclog "Step 12"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@</w:t>
            </w:r>
          </w:p>
          <w:p w14:paraId="643D322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= f_Get_NG_RegistrationAcceptMsg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1ABA543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793CBAF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v_GUTIToSend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29DD3D1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v_TAIList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277C9CF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729E061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v_AllowedNSSAI_Step12,</w:t>
            </w:r>
          </w:p>
          <w:p w14:paraId="335BBAAE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v_ConfiguredNSSAI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 -, -,</w:t>
            </w:r>
          </w:p>
          <w:p w14:paraId="61156C7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omit, -, -, -,</w:t>
            </w:r>
          </w:p>
          <w:p w14:paraId="0DEF077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25FE523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28A42C9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3D4E9FC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C103D9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tsc_NR_RbId_SRB1, -,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)));</w:t>
            </w:r>
          </w:p>
          <w:p w14:paraId="0C554F3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3FCDDA3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39178B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444905B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406E001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570784A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5678908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4E263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 R5-233378 sic@</w:t>
            </w:r>
          </w:p>
          <w:p w14:paraId="531C361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//delete step 27-29</w:t>
            </w:r>
          </w:p>
          <w:p w14:paraId="7C54CA3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}//End of fl_TC_9_1_12_1_Body</w:t>
            </w:r>
          </w:p>
          <w:p w14:paraId="5BDF0F26" w14:textId="77777777" w:rsidR="007C663D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4E9CD9" w14:textId="77777777" w:rsidR="007C663D" w:rsidRDefault="007C663D" w:rsidP="007C663D">
      <w:pPr>
        <w:spacing w:after="0"/>
        <w:rPr>
          <w:rFonts w:ascii="Arial" w:hAnsi="Arial"/>
          <w:b/>
          <w:lang w:eastAsia="en-GB"/>
        </w:rPr>
      </w:pPr>
    </w:p>
    <w:p w14:paraId="5DE410D0" w14:textId="77777777" w:rsidR="007C663D" w:rsidRDefault="007C663D" w:rsidP="007C66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663D" w14:paraId="46B89FAE" w14:textId="77777777" w:rsidTr="00264DC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F8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>function fl_TC_9_1_12_1_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EA3D4F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E2D819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72D1356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5EF9949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27C55FB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NG_NAS_DL_Message_Type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59F5853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f_NR5GC_CellInfo_GetGutiParameters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3B04360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GUTIToSend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f_NG_GutiParameters2MobileIdentity (f_NR_Asn2Nas_PlmnId(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2B9929A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TAC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2DDF71E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NG_TrackingAreaIdList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TAIList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cs_NG_TAIListNonConsecutive(f_NR_Asn2Nas_PlmnId(f_NR_CellInfo_GetPLMN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)), {bit2oct(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)});</w:t>
            </w:r>
          </w:p>
          <w:p w14:paraId="7020EE3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NSSAI v_AllowedNSSAI_Step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12:=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3A5FFBF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'15'O,</w:t>
            </w:r>
          </w:p>
          <w:p w14:paraId="0F5204E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{</w:t>
            </w:r>
          </w:p>
          <w:p w14:paraId="5893DBE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'02'O,</w:t>
            </w:r>
          </w:p>
          <w:p w14:paraId="3B6804A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'03'O, omit)}</w:t>
            </w:r>
          </w:p>
          <w:p w14:paraId="208795C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0C898042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NSSAI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ConfiguredNSSAI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{</w:t>
            </w:r>
          </w:p>
          <w:p w14:paraId="120A27B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'31'O,</w:t>
            </w:r>
          </w:p>
          <w:p w14:paraId="2AA252C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{</w:t>
            </w:r>
          </w:p>
          <w:p w14:paraId="304D5D3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'04'O,</w:t>
            </w:r>
          </w:p>
          <w:p w14:paraId="22FE4CD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('01'O, '01'O, omit),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'02'O, omit)}</w:t>
            </w:r>
          </w:p>
          <w:p w14:paraId="10D7AF7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3D73921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v_PartialXtdRejectedNSSAI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f_BuildNR5GC_PartialXtdRejectedNSSAIType1({cs_XtdRejectedS_NSSAI('0001'B, '0011'B, '01'O, omit, omit, omit)}, '82'O);   //@sic R5-233378 sic@</w:t>
            </w:r>
          </w:p>
          <w:p w14:paraId="15B8741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v_PartialXtdRejectedNSSAI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f_BuildNR5GC_PartialXtdRejectedNSSAIType1({cs_XtdRejectedS_NSSAI('0001'B, '0011'B, '02'O, omit, omit, omit)}, '21'O);   //@sic R5-233378 sic@</w:t>
            </w:r>
          </w:p>
          <w:p w14:paraId="604A7A3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f_BuildNR5GC_ExtdRejectedNSSAI({v_PartialXtdRejectedNSSAI1, v_PartialXtdRejectedNSSAI2});</w:t>
            </w:r>
          </w:p>
          <w:p w14:paraId="24402E82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tsc_NR_RbId_SRB1;</w:t>
            </w:r>
          </w:p>
          <w:p w14:paraId="4D44FB7B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6A7077BF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'01'O, omit));</w:t>
            </w:r>
          </w:p>
          <w:p w14:paraId="77AEC0F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v_NSSAI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'02'O, omit));</w:t>
            </w:r>
          </w:p>
          <w:p w14:paraId="062D90C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));</w:t>
            </w:r>
          </w:p>
          <w:p w14:paraId="1D1731D4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3526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= 720.0;</w:t>
            </w:r>
          </w:p>
          <w:p w14:paraId="1DDF533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87CCC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@</w:t>
            </w:r>
          </w:p>
          <w:p w14:paraId="43C7D4C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SwitchOnAndResetIMS(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643B5C2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44BB11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//@siclog "Step 2 - 11A"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@</w:t>
            </w:r>
          </w:p>
          <w:p w14:paraId="76D5A68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 R5-237372 sic@</w:t>
            </w:r>
          </w:p>
          <w:p w14:paraId="7D628DD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));</w:t>
            </w:r>
          </w:p>
          <w:p w14:paraId="48E75FAB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 {</w:t>
            </w:r>
          </w:p>
          <w:p w14:paraId="6F4E0DB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20721E1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4F86FA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9E1499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f_NR5GC_RRC_Idle_Steps5_13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32D013F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 v_ReceivedMsg,</w:t>
            </w:r>
          </w:p>
          <w:p w14:paraId="739AF83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f_NR_Asn2Nas_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PlmnId(</w:t>
            </w:r>
            <w:proofErr w:type="spellStart"/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)),</w:t>
            </w:r>
          </w:p>
          <w:p w14:paraId="1B306D9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highlight w:val="yellow"/>
                <w:lang w:val="en-US" w:eastAsia="en-GB"/>
              </w:rPr>
              <w:t>Initial_NoSecurity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2BE9AC4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81DE0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if (not match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v_GMM_MobilityInfo.GMMCap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cdr_NG_GMM_Cap_ERNSSAI</w:t>
            </w:r>
            <w:proofErr w:type="spellEnd"/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 xml:space="preserve">))   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{</w:t>
            </w:r>
          </w:p>
          <w:p w14:paraId="172F970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__FILE__, __LINE__, "ERNSSAI not present in GMM capability");</w:t>
            </w:r>
          </w:p>
          <w:p w14:paraId="17C18AE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}else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{</w:t>
            </w:r>
          </w:p>
          <w:p w14:paraId="76FADC4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__FILE__, __LINE__, "Step 7");</w:t>
            </w:r>
          </w:p>
          <w:p w14:paraId="10E2064F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A18CF4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D3C03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3A80C78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//@siclog "Step 12"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@</w:t>
            </w:r>
          </w:p>
          <w:p w14:paraId="79737AE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F464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5E3FE41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541E01E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v_GUTIToSend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1E3CA41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v_TAIList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176FA24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30B25AA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v_AllowedNSSAI_Step12,</w:t>
            </w:r>
          </w:p>
          <w:p w14:paraId="454CD472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v_ConfiguredNSSAI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 -, -,</w:t>
            </w:r>
          </w:p>
          <w:p w14:paraId="2F7EE51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omit, -, -, -,</w:t>
            </w:r>
          </w:p>
          <w:p w14:paraId="32278EBB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329B5A9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0CEE8D8D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36B90D0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6F464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tsc_NR_RbId_SRB1, -,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)));</w:t>
            </w:r>
          </w:p>
          <w:p w14:paraId="74357ED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4350BC6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0B58864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5E23F08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23CEBD90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4D4B0D5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34B75C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 R5-233378 sic@</w:t>
            </w:r>
          </w:p>
          <w:p w14:paraId="10F255D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//delete step 27-29</w:t>
            </w:r>
          </w:p>
          <w:p w14:paraId="3BD31CC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}//End of fl_TC_9_1_12_1_Body</w:t>
            </w:r>
          </w:p>
          <w:p w14:paraId="2D04B13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0ECB5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9CA6D2" w14:textId="77777777" w:rsidR="007C663D" w:rsidRPr="00571BB2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</w:p>
        </w:tc>
      </w:tr>
    </w:tbl>
    <w:p w14:paraId="33D2A470" w14:textId="77777777" w:rsidR="007C663D" w:rsidRDefault="007C663D" w:rsidP="007C663D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1418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8F2A4" w14:textId="77777777" w:rsidR="0011418F" w:rsidRDefault="0011418F">
      <w:r>
        <w:separator/>
      </w:r>
    </w:p>
  </w:endnote>
  <w:endnote w:type="continuationSeparator" w:id="0">
    <w:p w14:paraId="760E6C6B" w14:textId="77777777" w:rsidR="0011418F" w:rsidRDefault="0011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AE4CC" w14:textId="77777777" w:rsidR="0011418F" w:rsidRDefault="0011418F">
      <w:r>
        <w:separator/>
      </w:r>
    </w:p>
  </w:footnote>
  <w:footnote w:type="continuationSeparator" w:id="0">
    <w:p w14:paraId="62FE33A4" w14:textId="77777777" w:rsidR="0011418F" w:rsidRDefault="00114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B2871" w14:textId="77777777" w:rsidR="00114E48" w:rsidRDefault="00114E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446D" w14:textId="77777777" w:rsidR="00114E48" w:rsidRDefault="000000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FA8B" w14:textId="77777777" w:rsidR="00114E48" w:rsidRDefault="00114E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28286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0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18F"/>
    <w:rsid w:val="00114E48"/>
    <w:rsid w:val="00145D43"/>
    <w:rsid w:val="00192C46"/>
    <w:rsid w:val="001A08B3"/>
    <w:rsid w:val="001A2CA0"/>
    <w:rsid w:val="001A7B60"/>
    <w:rsid w:val="001B52F0"/>
    <w:rsid w:val="001B7A65"/>
    <w:rsid w:val="001C776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34D"/>
    <w:rsid w:val="003E1A36"/>
    <w:rsid w:val="00410371"/>
    <w:rsid w:val="004242F1"/>
    <w:rsid w:val="00437590"/>
    <w:rsid w:val="004A1C31"/>
    <w:rsid w:val="004B75B7"/>
    <w:rsid w:val="0051580D"/>
    <w:rsid w:val="00547111"/>
    <w:rsid w:val="005643B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63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54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58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C663D"/>
    <w:rPr>
      <w:rFonts w:ascii="Arial" w:hAnsi="Arial"/>
      <w:lang w:val="en-GB" w:eastAsia="en-US"/>
    </w:rPr>
  </w:style>
  <w:style w:type="character" w:styleId="af1">
    <w:name w:val="Emphasis"/>
    <w:qFormat/>
    <w:rsid w:val="007C663D"/>
    <w:rPr>
      <w:i/>
      <w:iCs/>
    </w:rPr>
  </w:style>
  <w:style w:type="paragraph" w:styleId="af2">
    <w:name w:val="Title"/>
    <w:basedOn w:val="a"/>
    <w:next w:val="a"/>
    <w:link w:val="af3"/>
    <w:qFormat/>
    <w:rsid w:val="007C66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7C663D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7C663D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7C6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6</Pages>
  <Words>1876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11</cp:revision>
  <cp:lastPrinted>1900-01-01T00:00:00Z</cp:lastPrinted>
  <dcterms:created xsi:type="dcterms:W3CDTF">2020-02-03T08:32:00Z</dcterms:created>
  <dcterms:modified xsi:type="dcterms:W3CDTF">2024-01-31T07:51:00Z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R5s240112</vt:lpwstr>
  </property>
  <property fmtid="{D5CDD505-2E9C-101B-9397-08002B2CF9AE}" pid="10" name="Spec#">
    <vt:lpwstr>38.523-3</vt:lpwstr>
  </property>
  <property fmtid="{D5CDD505-2E9C-101B-9397-08002B2CF9AE}" pid="11" name="Cr#">
    <vt:lpwstr>3346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eNS NSAC test case 9.1.12.1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