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3E3" w:rsidRDefault="004333E3" w:rsidP="0043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R5s240104</w:t>
        </w:r>
      </w:fldSimple>
    </w:p>
    <w:p w:rsidR="004333E3" w:rsidRDefault="004333E3" w:rsidP="004333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33E3" w:rsidTr="00595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33E3" w:rsidTr="00595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33E3" w:rsidTr="00595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42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3343</w:t>
              </w:r>
            </w:fldSimple>
          </w:p>
        </w:tc>
        <w:tc>
          <w:tcPr>
            <w:tcW w:w="709" w:type="dxa"/>
          </w:tcPr>
          <w:p w:rsidR="004333E3" w:rsidRDefault="004333E3" w:rsidP="00595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333E3" w:rsidRDefault="004333E3" w:rsidP="00595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</w:rPr>
            </w:pPr>
          </w:p>
        </w:tc>
      </w:tr>
      <w:tr w:rsidR="004333E3" w:rsidTr="00595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</w:rPr>
            </w:pPr>
          </w:p>
        </w:tc>
      </w:tr>
      <w:tr w:rsidR="004333E3" w:rsidTr="00595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333E3" w:rsidRPr="00F25D98" w:rsidRDefault="004333E3" w:rsidP="00595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33E3" w:rsidTr="00595CEA">
        <w:tc>
          <w:tcPr>
            <w:tcW w:w="9641" w:type="dxa"/>
            <w:gridSpan w:val="9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333E3" w:rsidRDefault="004333E3" w:rsidP="004333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33E3" w:rsidTr="00595CEA">
        <w:tc>
          <w:tcPr>
            <w:tcW w:w="2835" w:type="dxa"/>
          </w:tcPr>
          <w:p w:rsidR="004333E3" w:rsidRDefault="004333E3" w:rsidP="00595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333E3" w:rsidRDefault="004333E3" w:rsidP="004333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33E3" w:rsidTr="00595CEA">
        <w:tc>
          <w:tcPr>
            <w:tcW w:w="9640" w:type="dxa"/>
            <w:gridSpan w:val="11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10.1.8.2</w:t>
            </w:r>
            <w:r>
              <w:fldChar w:fldCharType="end"/>
            </w: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eNS_Ph2-UEConTest,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2024-01-11</w:t>
              </w:r>
            </w:fldSimple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333E3" w:rsidRDefault="004333E3" w:rsidP="00595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333E3" w:rsidRPr="007C2097" w:rsidRDefault="004333E3" w:rsidP="00595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3E3" w:rsidTr="00595CEA">
        <w:tc>
          <w:tcPr>
            <w:tcW w:w="1843" w:type="dxa"/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after Step 9 based on </w:t>
            </w:r>
            <w:proofErr w:type="spellStart"/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&gt; 0, the PDU Session establishment steps are executed.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worked well until R5-236305 was agreed.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After this, in order to get an AT command prompt for establishment of a PDU Session for a device that is non-IMS, both PICS </w:t>
            </w:r>
            <w:proofErr w:type="spellStart"/>
            <w:r w:rsidRPr="004C2459">
              <w:rPr>
                <w:rFonts w:cs="Arial"/>
                <w:color w:val="000000"/>
                <w:lang w:eastAsia="zh-CN"/>
              </w:rPr>
              <w:t>pc_noOf_PDUsSameConnection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have to be set as 0.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With this setting, 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testcase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fails at Step 9, because after Registration Complete, the user directly gets a AT command prompt for Step 10, and the UE sends a PDU Session Establishment REQ on SRB2, which is not yet established.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Besides, this also results in Step 9 not being followed fully. 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Pr="005E3DBB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33E3" w:rsidRPr="00E7311E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 xml:space="preserve">Updated the TTCN implementation to keep aligned with settings of PICS </w:t>
            </w:r>
            <w:proofErr w:type="spellStart"/>
            <w:r w:rsidRPr="00E7311E">
              <w:rPr>
                <w:rFonts w:cs="Arial"/>
                <w:color w:val="000000"/>
                <w:lang w:eastAsia="zh-CN"/>
              </w:rPr>
              <w:t>pc_noOf_PDUsSameConnection</w:t>
            </w:r>
            <w:proofErr w:type="spellEnd"/>
            <w:r w:rsidRPr="00E7311E"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 w:rsidRPr="00E7311E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 w:rsidRPr="00E7311E">
              <w:rPr>
                <w:rFonts w:cs="Arial"/>
                <w:color w:val="000000"/>
                <w:lang w:eastAsia="zh-CN"/>
              </w:rPr>
              <w:t xml:space="preserve"> as per R5-236305.</w:t>
            </w:r>
          </w:p>
          <w:p w:rsidR="004333E3" w:rsidRPr="005E3DBB" w:rsidRDefault="004333E3" w:rsidP="004333E3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Pr="00D268E5" w:rsidRDefault="004333E3" w:rsidP="00433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4333E3" w:rsidTr="00595CEA">
        <w:tc>
          <w:tcPr>
            <w:tcW w:w="2694" w:type="dxa"/>
            <w:gridSpan w:val="2"/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10.1.8.2.NR5GC</w:t>
            </w: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33E3" w:rsidRPr="008863B9" w:rsidTr="00595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33E3" w:rsidRPr="008863B9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333E3" w:rsidRPr="008863B9" w:rsidRDefault="004333E3" w:rsidP="004333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E607F" w:rsidRDefault="00DE607F" w:rsidP="00DE607F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55866743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4333E3" w:rsidRDefault="0044648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333E3" w:rsidRPr="002178DC">
        <w:rPr>
          <w:rFonts w:ascii="Arial" w:hAnsi="Arial" w:cs="Arial"/>
          <w:iCs/>
        </w:rPr>
        <w:t>Table of Contents</w:t>
      </w:r>
      <w:r w:rsidR="004333E3">
        <w:tab/>
      </w:r>
      <w:r w:rsidR="004333E3">
        <w:fldChar w:fldCharType="begin"/>
      </w:r>
      <w:r w:rsidR="004333E3">
        <w:instrText xml:space="preserve"> PAGEREF _Toc155866743 \h </w:instrText>
      </w:r>
      <w:r w:rsidR="004333E3">
        <w:fldChar w:fldCharType="separate"/>
      </w:r>
      <w:r w:rsidR="004333E3">
        <w:t>3</w:t>
      </w:r>
      <w:r w:rsidR="004333E3">
        <w:fldChar w:fldCharType="end"/>
      </w:r>
    </w:p>
    <w:p w:rsidR="004333E3" w:rsidRDefault="004333E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2178D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78D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_Toc155866744 \h </w:instrText>
      </w:r>
      <w:r>
        <w:fldChar w:fldCharType="separate"/>
      </w:r>
      <w:r>
        <w:t>4</w:t>
      </w:r>
      <w:r>
        <w:fldChar w:fldCharType="end"/>
      </w:r>
    </w:p>
    <w:p w:rsidR="004333E3" w:rsidRDefault="004333E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2178D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78D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_Toc155866745 \h </w:instrText>
      </w:r>
      <w:r>
        <w:fldChar w:fldCharType="separate"/>
      </w:r>
      <w:r>
        <w:t>5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55866744"/>
      <w:r w:rsidRPr="00D268E5">
        <w:rPr>
          <w:rFonts w:cs="Arial"/>
        </w:rPr>
        <w:lastRenderedPageBreak/>
        <w:t>Overview</w:t>
      </w:r>
      <w:bookmarkEnd w:id="1"/>
      <w:bookmarkEnd w:id="2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B87A3E">
        <w:rPr>
          <w:rFonts w:cs="Arial"/>
          <w:sz w:val="24"/>
          <w:lang w:eastAsia="ja-JP"/>
        </w:rPr>
        <w:t>4</w:t>
      </w:r>
      <w:r w:rsidR="005B6925">
        <w:rPr>
          <w:rFonts w:cs="Arial"/>
          <w:sz w:val="24"/>
          <w:lang w:eastAsia="ja-JP"/>
        </w:rPr>
        <w:t>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proofErr w:type="spellStart"/>
      <w:r w:rsidR="00D06424" w:rsidRPr="00D268E5">
        <w:rPr>
          <w:rFonts w:cs="Arial"/>
          <w:sz w:val="24"/>
          <w:lang w:eastAsia="ja-JP"/>
        </w:rPr>
        <w:t>Parikshit</w:t>
      </w:r>
      <w:proofErr w:type="spellEnd"/>
      <w:r w:rsidR="00D06424" w:rsidRPr="00D268E5">
        <w:rPr>
          <w:rFonts w:cs="Arial"/>
          <w:sz w:val="24"/>
          <w:lang w:eastAsia="ja-JP"/>
        </w:rPr>
        <w:t xml:space="preserve"> </w:t>
      </w:r>
      <w:proofErr w:type="spellStart"/>
      <w:r w:rsidR="00D06424" w:rsidRPr="00D268E5">
        <w:rPr>
          <w:rFonts w:cs="Arial"/>
          <w:sz w:val="24"/>
          <w:lang w:eastAsia="ja-JP"/>
        </w:rPr>
        <w:t>Bhise</w:t>
      </w:r>
      <w:proofErr w:type="spellEnd"/>
    </w:p>
    <w:p w:rsidR="0072258E" w:rsidRPr="0072258E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3" w:history="1">
        <w:r w:rsidR="00D06424" w:rsidRPr="00D268E5">
          <w:rPr>
            <w:rStyle w:val="aa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5" w:name="_Toc155866745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:rsidR="00FE2FC7" w:rsidRDefault="00FE2FC7" w:rsidP="00FE2FC7">
      <w:pPr>
        <w:pStyle w:val="af3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function </w:t>
      </w:r>
      <w:r w:rsidR="00EA5C44" w:rsidRPr="00EA5C44">
        <w:rPr>
          <w:rFonts w:ascii="Arial" w:hAnsi="Arial" w:cs="Arial"/>
          <w:sz w:val="28"/>
          <w:szCs w:val="28"/>
        </w:rPr>
        <w:t>fl_TC_10_1_8_2_Body</w:t>
      </w: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20"/>
      </w:tblGrid>
      <w:tr w:rsidR="00FE2FC7" w:rsidTr="004F22E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EA5C44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A5C44">
              <w:rPr>
                <w:rFonts w:ascii="Arial" w:hAnsi="Arial" w:cs="Arial"/>
                <w:color w:val="000000"/>
                <w:lang w:eastAsia="zh-CN"/>
              </w:rPr>
              <w:t>fl_TC_10_1_8_2_Body</w:t>
            </w:r>
          </w:p>
        </w:tc>
      </w:tr>
      <w:tr w:rsidR="00FE2FC7" w:rsidTr="004F22E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after Step 9 based on </w:t>
            </w:r>
            <w:proofErr w:type="spellStart"/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&gt; 0, the PDU Session establishment steps are executed.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worked well until R5-236305 was agreed.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After this, in order to get an AT command prompt for establishment of a PDU Session for a device that is non-IMS, both PICS </w:t>
            </w:r>
            <w:proofErr w:type="spellStart"/>
            <w:r w:rsidRPr="004C2459">
              <w:rPr>
                <w:rFonts w:cs="Arial"/>
                <w:color w:val="000000"/>
                <w:lang w:eastAsia="zh-CN"/>
              </w:rPr>
              <w:t>pc_noOf_PDUsSameConnection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have to be set as 0.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With this setting, 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testcase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fails at Step 9, because after Registration Complete, the user directly gets a AT command prompt for Step 10, and the UE sends a PDU Session Establishment REQ on SRB2, which is not yet established.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Besides, this also results in Step 9 not being followed fully. 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3A2B46" w:rsidRPr="005E3DBB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44" w:rsidRPr="00E7311E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 xml:space="preserve">Updated the TTCN implementation to keep aligned with settings of PICS </w:t>
            </w:r>
            <w:proofErr w:type="spellStart"/>
            <w:r w:rsidRPr="00E7311E">
              <w:rPr>
                <w:rFonts w:cs="Arial"/>
                <w:color w:val="000000"/>
                <w:lang w:eastAsia="zh-CN"/>
              </w:rPr>
              <w:t>pc_noOf_PDUsSameConnection</w:t>
            </w:r>
            <w:proofErr w:type="spellEnd"/>
            <w:r w:rsidRPr="00E7311E"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 w:rsidRPr="00E7311E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 w:rsidRPr="00E7311E">
              <w:rPr>
                <w:rFonts w:cs="Arial"/>
                <w:color w:val="000000"/>
                <w:lang w:eastAsia="zh-CN"/>
              </w:rPr>
              <w:t xml:space="preserve"> as per R5-236305.</w:t>
            </w:r>
          </w:p>
          <w:p w:rsidR="00FE2FC7" w:rsidRPr="005E3DBB" w:rsidRDefault="00EA5C44" w:rsidP="00EA5C44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EA5C44" w:rsidP="00F33B8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 w:eastAsia="de-DE"/>
              </w:rPr>
              <w:t>GSM_NR5GC.ttcn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3A5BC8" w:rsidP="00F33B86">
            <w:pPr>
              <w:rPr>
                <w:rFonts w:ascii="Arial" w:hAnsi="Arial" w:cs="Arial" w:hint="eastAsia"/>
                <w:highlight w:val="red"/>
                <w:lang w:eastAsia="zh-CN"/>
              </w:rPr>
            </w:pPr>
            <w:r w:rsidRPr="003A5BC8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</w:p>
        </w:tc>
      </w:tr>
    </w:tbl>
    <w:p w:rsidR="00FE2FC7" w:rsidRDefault="00FE2FC7" w:rsidP="00EA5C44">
      <w:pPr>
        <w:spacing w:after="0"/>
        <w:rPr>
          <w:rFonts w:ascii="Arial" w:hAnsi="Arial" w:cs="Arial"/>
          <w:b/>
          <w:lang w:eastAsia="en-GB"/>
        </w:rPr>
      </w:pPr>
      <w:bookmarkStart w:id="6" w:name="_GoBack"/>
      <w:bookmarkEnd w:id="6"/>
    </w:p>
    <w:p w:rsid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A5C44" w:rsidTr="00EA5C44">
        <w:tc>
          <w:tcPr>
            <w:tcW w:w="14278" w:type="dxa"/>
          </w:tcPr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f_NR5GC_Registration(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&gt; 0)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f_NR5GC_RRC_Idle_Steps16_20(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f_NR5GC_TriggerSinglePDUSession(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f_NR5GC_MobileInfo_GetNoOfSessions()+1, -,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tsc_RandomAPN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 cs_S_NSSAI_SST1eMBB);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}else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if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&gt; 0 )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lastRenderedPageBreak/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f_UT_RequestPDUSession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(UT, f_NR5GC_MobileInfo_GetNoOfSessions()+1,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tsc_RandomAPN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-, -,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v_NSSAI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v_ReceivedMsg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tsc_NR_RRC_TI_Def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 ?); // @sic R5s200489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if (not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f_Check_NG_ServiceReqMsg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v_ReceivedMsg.Pdu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cs_NAS_KeySetIdentifier_lv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f_NR_SecurityKSIamf_Get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tsc_NasKsi_NativeSecurityContext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?, '0000'B)) {   // @sic R5s210189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(__FILE__, __LINE__, "Service Request Message Failed");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f_NR_RRC_ActivateSecurity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v_ReceivedMsg.SecurityProtection.NasCount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)); // Use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NasCount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returned from Service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Req</w:t>
            </w:r>
            <w:proofErr w:type="spellEnd"/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cas_NR_SRB_NasPdu_REQ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 tsc_NR_RbId_SRB1, -,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f_NR5GC_PDUSessionEstablishment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tsc_NR_RbId_SRB1, // @sic R5-206291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 // @sic R5s210134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crs_SSC_Mode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(-, '001'B),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cs_Session_AMBR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('06'O, '05'O, '0004'O, '05'O, '0004'O),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cs_S_NSSAI_SST1eMBB_WithIEI,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:rsid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</w:p>
    <w:p w:rsid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A5C44" w:rsidTr="00EA5C44">
        <w:tc>
          <w:tcPr>
            <w:tcW w:w="14278" w:type="dxa"/>
          </w:tcPr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f_NR5GC_Registration(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&gt; 0)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f_NR5GC_RRC_Idle_Steps16_20(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f_NR5GC_TriggerSinglePDUSession(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f_NR5GC_MobileInfo_GetNoOfSessions()+1, -,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tsc_RandomAPN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 cs_S_NSSAI_SST1eMBB);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}else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</w:t>
            </w:r>
            <w:r w:rsidRPr="00EA5C44">
              <w:rPr>
                <w:rFonts w:ascii="Arial" w:hAnsi="Arial" w:cs="Arial"/>
                <w:b/>
                <w:highlight w:val="yellow"/>
                <w:lang w:eastAsia="en-GB"/>
              </w:rPr>
              <w:t>//WA#10_1_8_2 COMMENTED OUT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EA5C44">
              <w:rPr>
                <w:rFonts w:ascii="Arial" w:hAnsi="Arial" w:cs="Arial"/>
                <w:lang w:eastAsia="en-GB"/>
              </w:rPr>
              <w:t xml:space="preserve"> if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&gt; 0 )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highlight w:val="green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</w:t>
            </w:r>
            <w:r w:rsidRPr="00EA5C44">
              <w:rPr>
                <w:rFonts w:ascii="Arial" w:hAnsi="Arial" w:cs="Arial"/>
                <w:highlight w:val="green"/>
                <w:lang w:eastAsia="en-GB"/>
              </w:rPr>
              <w:t>if(</w:t>
            </w:r>
            <w:bookmarkStart w:id="7" w:name="OLE_LINK25"/>
            <w:bookmarkStart w:id="8" w:name="OLE_LINK26"/>
            <w:proofErr w:type="spellStart"/>
            <w:r w:rsidRPr="00EA5C44">
              <w:rPr>
                <w:rFonts w:ascii="Arial" w:hAnsi="Arial" w:cs="Arial"/>
                <w:highlight w:val="green"/>
                <w:lang w:eastAsia="en-GB"/>
              </w:rPr>
              <w:t>pc_noOf_PDUsNewConnection</w:t>
            </w:r>
            <w:proofErr w:type="spellEnd"/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&gt; 0 or </w:t>
            </w:r>
            <w:proofErr w:type="spellStart"/>
            <w:r w:rsidRPr="00EA5C44">
              <w:rPr>
                <w:rFonts w:ascii="Arial" w:hAnsi="Arial" w:cs="Arial"/>
                <w:highlight w:val="green"/>
                <w:lang w:eastAsia="en-GB"/>
              </w:rPr>
              <w:t>pc_noOf_PDUsSameConnection</w:t>
            </w:r>
            <w:proofErr w:type="spellEnd"/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== 0</w:t>
            </w:r>
            <w:bookmarkEnd w:id="7"/>
            <w:bookmarkEnd w:id="8"/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)  { //WA#10_1_8_2                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              </w:t>
            </w:r>
            <w:bookmarkStart w:id="9" w:name="OLE_LINK27"/>
            <w:bookmarkStart w:id="10" w:name="OLE_LINK28"/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if (</w:t>
            </w:r>
            <w:proofErr w:type="spellStart"/>
            <w:r w:rsidRPr="00EA5C44">
              <w:rPr>
                <w:rFonts w:ascii="Arial" w:hAnsi="Arial" w:cs="Arial"/>
                <w:highlight w:val="green"/>
                <w:lang w:eastAsia="en-GB"/>
              </w:rPr>
              <w:t>pc_noOf_PDUsNewConnection</w:t>
            </w:r>
            <w:proofErr w:type="spellEnd"/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==  0 and </w:t>
            </w:r>
            <w:proofErr w:type="spellStart"/>
            <w:r w:rsidRPr="00EA5C44">
              <w:rPr>
                <w:rFonts w:ascii="Arial" w:hAnsi="Arial" w:cs="Arial"/>
                <w:highlight w:val="green"/>
                <w:lang w:eastAsia="en-GB"/>
              </w:rPr>
              <w:t>pc_noOf_PDUsSameConnection</w:t>
            </w:r>
            <w:proofErr w:type="spellEnd"/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== 0) {</w:t>
            </w:r>
            <w:bookmarkEnd w:id="9"/>
            <w:bookmarkEnd w:id="10"/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//WA#10_1_8_2</w:t>
            </w: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f_UT_RequestPDUSession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(UT, f_NR5GC_MobileInfo_GetNoOfSessions()+1,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tsc_RandomAPN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-, -,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v_NSSAI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lastRenderedPageBreak/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v_ReceivedMsg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tsc_NR_RRC_TI_Def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 ?); // @sic R5s200489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if (not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f_Check_NG_ServiceReqMsg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v_ReceivedMsg.Pdu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cs_NAS_KeySetIdentifier_lv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f_NR_SecurityKSIamf_Get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tsc_NasKsi_NativeSecurityContext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?, '0000'B)) {   // @sic R5s210189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(__FILE__, __LINE__, "Service Request Message Failed");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f_NR_RRC_ActivateSecurity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v_ReceivedMsg.SecurityProtection.NasCount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)); // Use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NasCount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returned from Service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Req</w:t>
            </w:r>
            <w:proofErr w:type="spellEnd"/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cas_NR_SRB_NasPdu_REQ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 tsc_NR_RbId_SRB1, -,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f_NR5GC_PDUSessionEstablishment (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</w:t>
            </w:r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1, //WA#110_1_8_2 </w:t>
            </w:r>
            <w:proofErr w:type="spellStart"/>
            <w:r w:rsidRPr="00EA5C44">
              <w:rPr>
                <w:rFonts w:ascii="Arial" w:hAnsi="Arial" w:cs="Arial"/>
                <w:highlight w:val="green"/>
                <w:lang w:eastAsia="en-GB"/>
              </w:rPr>
              <w:t>pc_noOf_PDUsNewConnection</w:t>
            </w:r>
            <w:proofErr w:type="spellEnd"/>
            <w:r w:rsidRPr="00EA5C44">
              <w:rPr>
                <w:rFonts w:ascii="Arial" w:hAnsi="Arial" w:cs="Arial"/>
                <w:highlight w:val="green"/>
                <w:lang w:eastAsia="en-GB"/>
              </w:rPr>
              <w:t>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tsc_NR_RbId_SRB1, // @sic R5-206291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 // @sic R5s210134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crs_SSC_Mode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>(-, '001'B),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</w:t>
            </w:r>
            <w:proofErr w:type="spellStart"/>
            <w:r w:rsidRPr="00EA5C44">
              <w:rPr>
                <w:rFonts w:ascii="Arial" w:hAnsi="Arial" w:cs="Arial"/>
                <w:lang w:eastAsia="en-GB"/>
              </w:rPr>
              <w:t>cs_Session_AMBR</w:t>
            </w:r>
            <w:proofErr w:type="spellEnd"/>
            <w:r w:rsidRPr="00EA5C44">
              <w:rPr>
                <w:rFonts w:ascii="Arial" w:hAnsi="Arial" w:cs="Arial"/>
                <w:lang w:eastAsia="en-GB"/>
              </w:rPr>
              <w:t xml:space="preserve"> ('06'O, '05'O, '0004'O, '05'O, '0004'O),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cs_S_NSSAI_SST1eMBB_WithIEI,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:rsidR="00EA5C44" w:rsidRP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sectPr w:rsidR="00FE2FC7" w:rsidRPr="00757A31" w:rsidSect="00D268E5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DF" w:rsidRDefault="00E813DF">
      <w:r>
        <w:separator/>
      </w:r>
    </w:p>
  </w:endnote>
  <w:endnote w:type="continuationSeparator" w:id="0">
    <w:p w:rsidR="00E813DF" w:rsidRDefault="00E8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3E3" w:rsidRDefault="004333E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3E3" w:rsidRDefault="004333E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3E3" w:rsidRDefault="004333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DF" w:rsidRDefault="00E813DF">
      <w:r>
        <w:separator/>
      </w:r>
    </w:p>
  </w:footnote>
  <w:footnote w:type="continuationSeparator" w:id="0">
    <w:p w:rsidR="00E813DF" w:rsidRDefault="00E81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96D"/>
    <w:rsid w:val="000B0A16"/>
    <w:rsid w:val="000B24C2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C7B"/>
    <w:rsid w:val="00115E3D"/>
    <w:rsid w:val="00116C31"/>
    <w:rsid w:val="00122A23"/>
    <w:rsid w:val="00124321"/>
    <w:rsid w:val="00125C00"/>
    <w:rsid w:val="001264F5"/>
    <w:rsid w:val="001266F9"/>
    <w:rsid w:val="00133146"/>
    <w:rsid w:val="00135459"/>
    <w:rsid w:val="0013583B"/>
    <w:rsid w:val="00141236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43B4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186A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2B2"/>
    <w:rsid w:val="00312434"/>
    <w:rsid w:val="003143DA"/>
    <w:rsid w:val="003220BE"/>
    <w:rsid w:val="00326ACB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38BC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76067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A2B46"/>
    <w:rsid w:val="003A5BC8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33E3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46F"/>
    <w:rsid w:val="00487D3B"/>
    <w:rsid w:val="00492A1B"/>
    <w:rsid w:val="004932AE"/>
    <w:rsid w:val="00493511"/>
    <w:rsid w:val="004936C4"/>
    <w:rsid w:val="004946C4"/>
    <w:rsid w:val="004948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459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22EF"/>
    <w:rsid w:val="004F3E26"/>
    <w:rsid w:val="004F69D3"/>
    <w:rsid w:val="004F69EA"/>
    <w:rsid w:val="004F6FDA"/>
    <w:rsid w:val="004F76A6"/>
    <w:rsid w:val="004F7D61"/>
    <w:rsid w:val="00510B0A"/>
    <w:rsid w:val="00511923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925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D59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048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362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5559"/>
    <w:rsid w:val="0066693E"/>
    <w:rsid w:val="00666EF9"/>
    <w:rsid w:val="0066708F"/>
    <w:rsid w:val="006711B8"/>
    <w:rsid w:val="00671608"/>
    <w:rsid w:val="0067173C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131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025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426F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C15"/>
    <w:rsid w:val="007C2E1F"/>
    <w:rsid w:val="007C3CD9"/>
    <w:rsid w:val="007C4980"/>
    <w:rsid w:val="007C4A1C"/>
    <w:rsid w:val="007C4BB7"/>
    <w:rsid w:val="007C5140"/>
    <w:rsid w:val="007D31D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3AE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6554"/>
    <w:rsid w:val="00837F12"/>
    <w:rsid w:val="00837F47"/>
    <w:rsid w:val="00840522"/>
    <w:rsid w:val="00840DA9"/>
    <w:rsid w:val="008414EA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6F49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6A1A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468"/>
    <w:rsid w:val="009A4783"/>
    <w:rsid w:val="009A5753"/>
    <w:rsid w:val="009A579D"/>
    <w:rsid w:val="009A68D6"/>
    <w:rsid w:val="009A6C3A"/>
    <w:rsid w:val="009A70AB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3A97"/>
    <w:rsid w:val="00A23FE2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57039"/>
    <w:rsid w:val="00A605F8"/>
    <w:rsid w:val="00A62F21"/>
    <w:rsid w:val="00A639EA"/>
    <w:rsid w:val="00A643AE"/>
    <w:rsid w:val="00A66810"/>
    <w:rsid w:val="00A66D35"/>
    <w:rsid w:val="00A67B6B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257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4AF3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D05"/>
    <w:rsid w:val="00B75E77"/>
    <w:rsid w:val="00B75F92"/>
    <w:rsid w:val="00B7729B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2C48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6045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976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7A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970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15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07F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97D"/>
    <w:rsid w:val="00E11B1F"/>
    <w:rsid w:val="00E121A0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5791E"/>
    <w:rsid w:val="00E6031B"/>
    <w:rsid w:val="00E60E93"/>
    <w:rsid w:val="00E643EE"/>
    <w:rsid w:val="00E663B5"/>
    <w:rsid w:val="00E70196"/>
    <w:rsid w:val="00E70995"/>
    <w:rsid w:val="00E7311E"/>
    <w:rsid w:val="00E73AD9"/>
    <w:rsid w:val="00E7517D"/>
    <w:rsid w:val="00E75B90"/>
    <w:rsid w:val="00E76614"/>
    <w:rsid w:val="00E80567"/>
    <w:rsid w:val="00E813DF"/>
    <w:rsid w:val="00E81AF4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333F"/>
    <w:rsid w:val="00EA580A"/>
    <w:rsid w:val="00EA5C44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17FD2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0CAB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table" w:styleId="af6">
    <w:name w:val="Table Grid"/>
    <w:basedOn w:val="a1"/>
    <w:rsid w:val="00EA5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table" w:styleId="af6">
    <w:name w:val="Table Grid"/>
    <w:basedOn w:val="a1"/>
    <w:rsid w:val="00EA5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H4VU7HTV54JD-1231737843-1109</_dlc_DocId>
    <_dlc_DocIdUrl xmlns="05fef6b6-48ff-4793-a586-dff4857ec2fd">
      <Url>https://sharepoint.rsint.net/teams/MRT_Dev/_layouts/15/DocIdRedir.aspx?ID=H4VU7HTV54JD-1231737843-1109</Url>
      <Description>H4VU7HTV54JD-1231737843-1109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963F1-2048-4922-A676-2F50C17593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67CE27-93B2-493C-9283-BFABEE6F6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E85A6-8985-4ECF-8798-3479D2EC10C2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6F37B957-BF3F-4DEF-814E-E01E66545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EB195-9444-4000-A9B7-1221A22D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1520</Words>
  <Characters>8667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2024-01-15T03:56:00Z</dcterms:created>
  <dcterms:modified xsi:type="dcterms:W3CDTF">2024-01-15T03:56:00Z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f459d5eef80c47a5bb4a0e654bcfe0d3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e47d2f29-49cb-429a-bbed-9ea3a198eea4</vt:lpwstr>
  </property>
</Properties>
</file>