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7EBB1" w14:textId="77777777" w:rsidR="00E335DA" w:rsidRPr="00E335DA" w:rsidRDefault="00E335DA" w:rsidP="00E335DA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E335DA">
        <w:rPr>
          <w:rFonts w:ascii="Arial" w:hAnsi="Arial" w:cs="Arial"/>
          <w:b/>
          <w:noProof/>
          <w:sz w:val="24"/>
        </w:rPr>
        <w:t>3GPP TSG-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TSG/WGRef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RAN5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 Meeting #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MtgSeq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2024</w:t>
      </w:r>
      <w:r w:rsidRPr="00E335DA">
        <w:rPr>
          <w:rFonts w:ascii="Arial" w:hAnsi="Arial" w:cs="Arial"/>
        </w:rPr>
        <w:fldChar w:fldCharType="end"/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MtgTitle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-TTCN email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i/>
          <w:noProof/>
          <w:sz w:val="28"/>
        </w:rPr>
        <w:tab/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Tdoc#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i/>
          <w:noProof/>
          <w:sz w:val="28"/>
        </w:rPr>
        <w:t>R5s240063</w:t>
      </w:r>
      <w:r w:rsidRPr="00E335DA">
        <w:rPr>
          <w:rFonts w:ascii="Arial" w:hAnsi="Arial" w:cs="Arial"/>
          <w:b/>
          <w:i/>
          <w:noProof/>
          <w:sz w:val="28"/>
        </w:rPr>
        <w:fldChar w:fldCharType="end"/>
      </w:r>
    </w:p>
    <w:p w14:paraId="1E19ACDC" w14:textId="77777777" w:rsidR="00E335DA" w:rsidRPr="00E335DA" w:rsidRDefault="00E335DA" w:rsidP="00E335DA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Location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Online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,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Country  \* MERGEFORMAT </w:instrText>
      </w:r>
      <w:r w:rsidRPr="00E335DA">
        <w:rPr>
          <w:rFonts w:ascii="Arial" w:hAnsi="Arial" w:cs="Arial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,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StartDate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8th Dec 2023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 -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EndDate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31st Dec 2024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35DA" w:rsidRPr="00E335DA" w14:paraId="2EE846D2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9394E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335DA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E335DA" w:rsidRPr="00E335DA" w14:paraId="1473910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1A5D5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E335DA" w:rsidRPr="00E335DA" w14:paraId="3590CD13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0942A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7ADC70B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0F182620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B536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Spec#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B2542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11071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Cr#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4776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4A5E23" w14:textId="77777777" w:rsidR="00E335DA" w:rsidRPr="00E335DA" w:rsidRDefault="00E335DA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1EC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Revision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5B7938" w14:textId="77777777" w:rsidR="00E335DA" w:rsidRPr="00E335DA" w:rsidRDefault="00E335DA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6350E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Version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18.1.0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6E4084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3251094C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9C896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13B5FBB3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DE642D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335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335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335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335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E335DA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E335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335DA" w:rsidRPr="00E335DA" w14:paraId="71CA0DED" w14:textId="77777777" w:rsidTr="00BD0D20">
        <w:tc>
          <w:tcPr>
            <w:tcW w:w="9641" w:type="dxa"/>
            <w:gridSpan w:val="9"/>
          </w:tcPr>
          <w:p w14:paraId="4785C457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6F853282" w14:textId="77777777" w:rsidR="00E335DA" w:rsidRPr="00E335DA" w:rsidRDefault="00E335DA" w:rsidP="00E335DA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35DA" w:rsidRPr="00E335DA" w14:paraId="1B446236" w14:textId="77777777" w:rsidTr="00BD0D20">
        <w:tc>
          <w:tcPr>
            <w:tcW w:w="2835" w:type="dxa"/>
          </w:tcPr>
          <w:p w14:paraId="63EF9757" w14:textId="77777777" w:rsidR="00E335DA" w:rsidRPr="00E335DA" w:rsidRDefault="00E335DA" w:rsidP="00BD0D20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8DD70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7EC2AB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EEAAC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335DA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D8612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8D6C94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335DA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B5657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7C02B9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1591C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9787FB2" w14:textId="77777777" w:rsidR="00E335DA" w:rsidRPr="00E335DA" w:rsidRDefault="00E335DA" w:rsidP="00E335DA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35DA" w:rsidRPr="00E335DA" w14:paraId="188B7BE8" w14:textId="77777777" w:rsidTr="00BD0D20">
        <w:tc>
          <w:tcPr>
            <w:tcW w:w="9640" w:type="dxa"/>
            <w:gridSpan w:val="11"/>
          </w:tcPr>
          <w:p w14:paraId="0EC78D7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602DF402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1D2D0D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Title:</w:t>
            </w:r>
            <w:r w:rsidRPr="00E335DA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6274A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CrTitle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</w:rPr>
              <w:t>Correction to function f_TC_8_1_3_7_UTRAN</w:t>
            </w:r>
            <w:r w:rsidRPr="00E335DA">
              <w:rPr>
                <w:rFonts w:ascii="Arial" w:hAnsi="Arial" w:cs="Arial"/>
              </w:rPr>
              <w:fldChar w:fldCharType="end"/>
            </w:r>
          </w:p>
        </w:tc>
      </w:tr>
      <w:tr w:rsidR="00E335DA" w:rsidRPr="00E335DA" w14:paraId="6E3942B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DF6DE6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FAC13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09041B5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5C27E2B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EF6F0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SourceIfWg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ROHDE &amp; SCHWARZ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7B5E398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D98F339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7DB1F" w14:textId="3030CA3F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t>R5</w:t>
            </w: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SourceIfTsg  \* MERGEFORMAT </w:instrText>
            </w:r>
            <w:r w:rsidRPr="00E335DA">
              <w:rPr>
                <w:rFonts w:ascii="Arial" w:hAnsi="Arial" w:cs="Arial"/>
              </w:rPr>
              <w:fldChar w:fldCharType="end"/>
            </w:r>
          </w:p>
        </w:tc>
      </w:tr>
      <w:tr w:rsidR="00E335DA" w:rsidRPr="00E335DA" w14:paraId="78A4D178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8D3022E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799D2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052C41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604F409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12EF62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RelatedWis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TEI8_Test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7674F1" w14:textId="77777777" w:rsidR="00E335DA" w:rsidRPr="00E335DA" w:rsidRDefault="00E335DA" w:rsidP="00BD0D20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1226F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2D0D8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ResDate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2023-12-20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5F29BF4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23A579E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3FFC06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451CA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B28388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6CC761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495DEBB9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D2931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42216E" w14:textId="77777777" w:rsidR="00E335DA" w:rsidRPr="00E335DA" w:rsidRDefault="00E335DA" w:rsidP="00BD0D20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Cat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</w:rPr>
              <w:t>F</w:t>
            </w:r>
            <w:r w:rsidRPr="00E335DA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0950A1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6F7E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EA01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Release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Rel-18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2E83C737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8FD5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8C9481" w14:textId="77777777" w:rsidR="00E335DA" w:rsidRPr="00E335DA" w:rsidRDefault="00E335DA" w:rsidP="00BD0D20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335DA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1A29E9CA" w14:textId="77777777" w:rsidR="00E335DA" w:rsidRPr="00E335DA" w:rsidRDefault="00E335DA" w:rsidP="00BD0D20">
            <w:pPr>
              <w:pStyle w:val="CRCoverPage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335DA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335DA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E335DA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FAA474" w14:textId="77777777" w:rsidR="00E335DA" w:rsidRPr="00E335DA" w:rsidRDefault="00E335DA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335DA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E335DA" w:rsidRPr="00E335DA" w14:paraId="673CBBC7" w14:textId="77777777" w:rsidTr="00BD0D20">
        <w:tc>
          <w:tcPr>
            <w:tcW w:w="1843" w:type="dxa"/>
          </w:tcPr>
          <w:p w14:paraId="107E50F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F5C2B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209975B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CA972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1D0C7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E335DA">
              <w:rPr>
                <w:rFonts w:ascii="Arial" w:hAnsi="Arial" w:cs="Arial"/>
                <w:lang w:val="en-SG" w:eastAsia="ja-JP"/>
              </w:rPr>
              <w:t xml:space="preserve">In the current TTCN implementation, parameter </w:t>
            </w:r>
            <w:proofErr w:type="spellStart"/>
            <w:r w:rsidRPr="00E335DA">
              <w:rPr>
                <w:rFonts w:ascii="Arial" w:hAnsi="Arial" w:cs="Arial"/>
                <w:lang w:val="en-SG" w:eastAsia="ja-JP"/>
              </w:rPr>
              <w:t>v_SecurityInfo.dl_IntegrityCheckInfo</w:t>
            </w:r>
            <w:proofErr w:type="spellEnd"/>
            <w:r w:rsidRPr="00E335DA">
              <w:rPr>
                <w:rFonts w:ascii="Arial" w:hAnsi="Arial" w:cs="Arial"/>
                <w:lang w:val="en-SG" w:eastAsia="ja-JP"/>
              </w:rPr>
              <w:t xml:space="preserve"> is passed to templates cs_MeasurementControl_InterRATMeasurement_InterRATEventList_</w:t>
            </w:r>
            <w:proofErr w:type="gramStart"/>
            <w:r w:rsidRPr="00E335DA">
              <w:rPr>
                <w:rFonts w:ascii="Arial" w:hAnsi="Arial" w:cs="Arial"/>
                <w:lang w:val="en-SG" w:eastAsia="ja-JP"/>
              </w:rPr>
              <w:t>NoCompMode,  cs</w:t>
            </w:r>
            <w:proofErr w:type="gramEnd"/>
            <w:r w:rsidRPr="00E335DA">
              <w:rPr>
                <w:rFonts w:ascii="Arial" w:hAnsi="Arial" w:cs="Arial"/>
                <w:lang w:val="en-SG" w:eastAsia="ja-JP"/>
              </w:rPr>
              <w:t>_MeasurementControl_InterRATMeasurement_TDD_r9, cs_MeasurementControl_InterRATMeasurement_InterRATEventList_NoCompMode_BandExt and cs_MeasurementControl_InterRATMeasurement_TDD_r9_BandExt.</w:t>
            </w:r>
          </w:p>
          <w:p w14:paraId="37F3262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proofErr w:type="gramStart"/>
            <w:r w:rsidRPr="00E335DA">
              <w:rPr>
                <w:rFonts w:ascii="Arial" w:hAnsi="Arial" w:cs="Arial"/>
                <w:lang w:val="en-US" w:eastAsia="ja-JP"/>
              </w:rPr>
              <w:t>However</w:t>
            </w:r>
            <w:proofErr w:type="gramEnd"/>
            <w:r w:rsidRPr="00E335DA">
              <w:rPr>
                <w:rFonts w:ascii="Arial" w:hAnsi="Arial" w:cs="Arial"/>
                <w:lang w:val="en-US" w:eastAsia="ja-JP"/>
              </w:rPr>
              <w:t xml:space="preserve"> this is not yet initialized. Thus, this causes runtime errors later when the variables to which these templates are assigned are used.</w:t>
            </w:r>
          </w:p>
          <w:p w14:paraId="060C7BE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>This needs to be corrected.</w:t>
            </w:r>
          </w:p>
          <w:p w14:paraId="27FAAB9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 xml:space="preserve">During preamble, the following sequence </w:t>
            </w:r>
            <w:proofErr w:type="gramStart"/>
            <w:r w:rsidRPr="00E335DA">
              <w:rPr>
                <w:rFonts w:ascii="Arial" w:hAnsi="Arial" w:cs="Arial"/>
                <w:lang w:val="en-US" w:eastAsia="ja-JP"/>
              </w:rPr>
              <w:t>happens :</w:t>
            </w:r>
            <w:proofErr w:type="gramEnd"/>
          </w:p>
          <w:p w14:paraId="56962CDA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E335DA">
              <w:rPr>
                <w:rFonts w:ascii="Arial" w:hAnsi="Arial" w:cs="Arial"/>
              </w:rPr>
              <w:t>f_UTRAN_Preamble</w:t>
            </w:r>
            <w:proofErr w:type="spellEnd"/>
            <w:r w:rsidRPr="00E335DA">
              <w:rPr>
                <w:rFonts w:ascii="Arial" w:hAnsi="Arial" w:cs="Arial"/>
              </w:rPr>
              <w:t xml:space="preserve"> -&gt; </w:t>
            </w:r>
            <w:proofErr w:type="spellStart"/>
            <w:r w:rsidRPr="00E335DA">
              <w:rPr>
                <w:rFonts w:ascii="Arial" w:hAnsi="Arial" w:cs="Arial"/>
              </w:rPr>
              <w:t>f_UTRAN_IdleUpdated</w:t>
            </w:r>
            <w:proofErr w:type="spellEnd"/>
            <w:r w:rsidRPr="00E335DA">
              <w:rPr>
                <w:rFonts w:ascii="Arial" w:hAnsi="Arial" w:cs="Arial"/>
              </w:rPr>
              <w:t xml:space="preserve"> -&gt; </w:t>
            </w:r>
            <w:proofErr w:type="spellStart"/>
            <w:r w:rsidRPr="00E335DA">
              <w:rPr>
                <w:rFonts w:ascii="Arial" w:hAnsi="Arial" w:cs="Arial"/>
              </w:rPr>
              <w:t>f_UTRAN_GMMOnly_Attach</w:t>
            </w:r>
            <w:proofErr w:type="spellEnd"/>
            <w:r w:rsidRPr="00E335DA">
              <w:rPr>
                <w:rFonts w:ascii="Arial" w:hAnsi="Arial" w:cs="Arial"/>
              </w:rPr>
              <w:t xml:space="preserve"> -&gt; </w:t>
            </w:r>
            <w:proofErr w:type="spellStart"/>
            <w:r w:rsidRPr="00E335DA">
              <w:rPr>
                <w:rFonts w:ascii="Arial" w:hAnsi="Arial" w:cs="Arial"/>
              </w:rPr>
              <w:t>f_UTRAN_RRC_ConnRel</w:t>
            </w:r>
            <w:proofErr w:type="spellEnd"/>
            <w:r w:rsidRPr="00E335DA">
              <w:rPr>
                <w:rFonts w:ascii="Arial" w:hAnsi="Arial" w:cs="Arial"/>
              </w:rPr>
              <w:t xml:space="preserve"> -&gt; </w:t>
            </w:r>
            <w:proofErr w:type="spellStart"/>
            <w:r w:rsidRPr="00E335DA">
              <w:rPr>
                <w:rFonts w:ascii="Arial" w:hAnsi="Arial" w:cs="Arial"/>
              </w:rPr>
              <w:t>f_UTRAN_SS_ResetSecurityKey</w:t>
            </w:r>
            <w:proofErr w:type="spellEnd"/>
            <w:r w:rsidRPr="00E335DA">
              <w:rPr>
                <w:rFonts w:ascii="Arial" w:hAnsi="Arial" w:cs="Arial"/>
              </w:rPr>
              <w:t xml:space="preserve"> -&gt; </w:t>
            </w:r>
            <w:proofErr w:type="spellStart"/>
            <w:r w:rsidRPr="00E335DA">
              <w:rPr>
                <w:rFonts w:ascii="Arial" w:hAnsi="Arial" w:cs="Arial"/>
              </w:rPr>
              <w:t>f_UTRAN_SecurityInfo_</w:t>
            </w:r>
            <w:proofErr w:type="gramStart"/>
            <w:r w:rsidRPr="00E335DA">
              <w:rPr>
                <w:rFonts w:ascii="Arial" w:hAnsi="Arial" w:cs="Arial"/>
              </w:rPr>
              <w:t>Init</w:t>
            </w:r>
            <w:proofErr w:type="spellEnd"/>
            <w:r w:rsidRPr="00E335DA">
              <w:rPr>
                <w:rFonts w:ascii="Arial" w:hAnsi="Arial" w:cs="Arial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</w:rPr>
              <w:t>v_SecurityInfo.dl_IntegrityCheckInfo</w:t>
            </w:r>
            <w:proofErr w:type="spellEnd"/>
            <w:r w:rsidRPr="00E335DA">
              <w:rPr>
                <w:rFonts w:ascii="Arial" w:hAnsi="Arial" w:cs="Arial"/>
              </w:rPr>
              <w:t xml:space="preserve"> := omit.</w:t>
            </w:r>
          </w:p>
          <w:p w14:paraId="5A439557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</w:p>
          <w:p w14:paraId="3AFD4053" w14:textId="6DC504E4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 xml:space="preserve">As a result, when the function </w:t>
            </w:r>
            <w:proofErr w:type="spellStart"/>
            <w:r w:rsidRPr="00E335DA">
              <w:rPr>
                <w:rFonts w:ascii="Arial" w:hAnsi="Arial" w:cs="Arial"/>
                <w:lang w:val="en-US" w:eastAsia="ja-JP"/>
              </w:rPr>
              <w:t>f_UTRAN_PhyChReconf_InterRatCompresseModeDeactivate</w:t>
            </w:r>
            <w:proofErr w:type="spellEnd"/>
            <w:r w:rsidRPr="00E335DA">
              <w:rPr>
                <w:rFonts w:ascii="Arial" w:hAnsi="Arial" w:cs="Arial"/>
                <w:lang w:val="en-US" w:eastAsia="ja-JP"/>
              </w:rPr>
              <w:t xml:space="preserve"> is called later, it again results in run time error because the </w:t>
            </w:r>
            <w:proofErr w:type="spellStart"/>
            <w:r w:rsidRPr="00E335DA">
              <w:rPr>
                <w:rFonts w:ascii="Arial" w:hAnsi="Arial" w:cs="Arial"/>
              </w:rPr>
              <w:t>v_SecurityInfo.dl_IntegrityCheckInfo</w:t>
            </w:r>
            <w:proofErr w:type="spellEnd"/>
            <w:r w:rsidRPr="00E335DA">
              <w:rPr>
                <w:rFonts w:ascii="Arial" w:hAnsi="Arial" w:cs="Arial"/>
              </w:rPr>
              <w:t xml:space="preserve"> is not initialized. This needs to be corrected.</w:t>
            </w:r>
          </w:p>
        </w:tc>
      </w:tr>
      <w:tr w:rsidR="00E335DA" w:rsidRPr="00E335DA" w14:paraId="138C769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4A9F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A52E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734E21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2C25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99A50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E335DA">
              <w:rPr>
                <w:rFonts w:ascii="Arial" w:hAnsi="Arial" w:cs="Arial"/>
                <w:lang w:val="en-SG" w:eastAsia="ja-JP"/>
              </w:rPr>
              <w:t xml:space="preserve">Called following in the main test </w:t>
            </w:r>
            <w:proofErr w:type="gramStart"/>
            <w:r w:rsidRPr="00E335DA">
              <w:rPr>
                <w:rFonts w:ascii="Arial" w:hAnsi="Arial" w:cs="Arial"/>
                <w:lang w:val="en-SG" w:eastAsia="ja-JP"/>
              </w:rPr>
              <w:t>body :</w:t>
            </w:r>
            <w:proofErr w:type="gramEnd"/>
          </w:p>
          <w:p w14:paraId="1A81AFBA" w14:textId="77777777" w:rsidR="00E335DA" w:rsidRPr="00E335DA" w:rsidRDefault="00E335DA" w:rsidP="00E335D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v_SecurityInfo.dl_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IntegrityCheckInfo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(cs_IntegrityCheckInfo0);</w:t>
            </w:r>
          </w:p>
          <w:p w14:paraId="7C3F430A" w14:textId="77777777" w:rsidR="00E335DA" w:rsidRPr="00E335DA" w:rsidRDefault="00E335DA" w:rsidP="00E335D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f_UTRAN_Security_Set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713D4960" w14:textId="21FBD9FC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lang w:val="en-US"/>
              </w:rPr>
              <w:t>Please see below.</w:t>
            </w:r>
          </w:p>
        </w:tc>
      </w:tr>
      <w:tr w:rsidR="00E335DA" w:rsidRPr="00E335DA" w14:paraId="7E6EBDA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2235C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35131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6F257295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ED5C8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C4E52" w14:textId="55E65C0E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E335DA" w:rsidRPr="00E335DA" w14:paraId="5E9BF0AF" w14:textId="77777777" w:rsidTr="00BD0D20">
        <w:tc>
          <w:tcPr>
            <w:tcW w:w="2694" w:type="dxa"/>
            <w:gridSpan w:val="2"/>
          </w:tcPr>
          <w:p w14:paraId="0AA9B352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10790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44552A7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D4D75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139DA" w14:textId="0166782E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color w:val="000000"/>
              </w:rPr>
              <w:t>8.1.3.7</w:t>
            </w:r>
          </w:p>
        </w:tc>
      </w:tr>
      <w:tr w:rsidR="00E335DA" w:rsidRPr="00E335DA" w14:paraId="54983B9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A57D8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18B9AF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1056809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3524B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8EECD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335DA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DE325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335DA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9FF6E1" w14:textId="77777777" w:rsidR="00E335DA" w:rsidRPr="00E335DA" w:rsidRDefault="00E335DA" w:rsidP="00E335DA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CEF9EB" w14:textId="77777777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329501B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000FD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2C578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E8B72" w14:textId="3CAC78C0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98822F" w14:textId="77777777" w:rsidR="00E335DA" w:rsidRPr="00E335DA" w:rsidRDefault="00E335DA" w:rsidP="00E335DA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Other core specifications</w:t>
            </w:r>
            <w:r w:rsidRPr="00E335DA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722F6" w14:textId="531D3030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611E667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EEAB3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E911F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21FAA" w14:textId="3FA13F28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58896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5B570" w14:textId="21CE731D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61F4B67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1EA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E7E9B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BDD25" w14:textId="2800C078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FB04F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B6E57" w14:textId="0822DE07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473D576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86F7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962BA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7DE17F65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E0DF7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A7B86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716E45AF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13CFA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D2341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25D9C0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38F2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964D2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 w:rsidSect="002F6E57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95967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C72B08A" w14:textId="7A7879BB" w:rsidR="00E335DA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335DA" w:rsidRPr="00245A69">
        <w:rPr>
          <w:rFonts w:ascii="Arial" w:hAnsi="Arial" w:cs="Arial"/>
          <w:iCs/>
        </w:rPr>
        <w:t>Table of Contents</w:t>
      </w:r>
      <w:r w:rsidR="00E335DA">
        <w:tab/>
      </w:r>
      <w:r w:rsidR="00E335DA">
        <w:fldChar w:fldCharType="begin"/>
      </w:r>
      <w:r w:rsidR="00E335DA">
        <w:instrText xml:space="preserve"> PAGEREF _Toc153959675 \h </w:instrText>
      </w:r>
      <w:r w:rsidR="00E335DA">
        <w:fldChar w:fldCharType="separate"/>
      </w:r>
      <w:r w:rsidR="00E335DA">
        <w:t>3</w:t>
      </w:r>
      <w:r w:rsidR="00E335DA">
        <w:fldChar w:fldCharType="end"/>
      </w:r>
    </w:p>
    <w:p w14:paraId="16EB7BDF" w14:textId="581D0D87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_Toc153959676 \h </w:instrText>
      </w:r>
      <w:r>
        <w:fldChar w:fldCharType="separate"/>
      </w:r>
      <w:r>
        <w:t>3</w:t>
      </w:r>
      <w:r>
        <w:fldChar w:fldCharType="end"/>
      </w:r>
    </w:p>
    <w:p w14:paraId="62FBD667" w14:textId="09F7C2FA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_Toc153959677 \h </w:instrText>
      </w:r>
      <w:r>
        <w:fldChar w:fldCharType="separate"/>
      </w:r>
      <w:r>
        <w:t>3</w:t>
      </w:r>
      <w:r>
        <w:fldChar w:fldCharType="end"/>
      </w:r>
    </w:p>
    <w:p w14:paraId="725D16B1" w14:textId="7D463EA7" w:rsidR="00E335DA" w:rsidRDefault="00E335D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45A69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_Toc153959678 \h </w:instrText>
      </w:r>
      <w:r>
        <w:fldChar w:fldCharType="separate"/>
      </w:r>
      <w:r>
        <w:t>3</w:t>
      </w:r>
      <w:r>
        <w:fldChar w:fldCharType="end"/>
      </w:r>
    </w:p>
    <w:p w14:paraId="25F511A4" w14:textId="742EA4B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53959676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48FAC78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iwd-TTCN3-B2022-09_D23wk</w:t>
      </w:r>
      <w:r w:rsidR="00D13472">
        <w:rPr>
          <w:rFonts w:ascii="Arial" w:hAnsi="Arial" w:cs="Arial"/>
          <w:lang w:eastAsia="ja-JP"/>
        </w:rPr>
        <w:t>49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53959677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3" w:name="_Toc153959678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1D9B6649" w:rsidR="0000252C" w:rsidRPr="00803B22" w:rsidRDefault="004C11F0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4C11F0">
              <w:rPr>
                <w:rFonts w:ascii="Arial" w:hAnsi="Arial" w:cs="Arial"/>
                <w:lang w:val="en-SG" w:eastAsia="ja-JP"/>
              </w:rPr>
              <w:t>f_TC_8_1_3_7_UTRAN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45FD" w14:textId="77777777" w:rsidR="0000252C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D13472">
              <w:rPr>
                <w:rFonts w:ascii="Arial" w:hAnsi="Arial" w:cs="Arial"/>
                <w:lang w:val="en-SG" w:eastAsia="ja-JP"/>
              </w:rPr>
              <w:t xml:space="preserve">In the current TTCN implementation, parameter </w:t>
            </w:r>
            <w:proofErr w:type="spellStart"/>
            <w:r w:rsidRPr="00D13472">
              <w:rPr>
                <w:rFonts w:ascii="Arial" w:hAnsi="Arial" w:cs="Arial"/>
                <w:lang w:val="en-SG" w:eastAsia="ja-JP"/>
              </w:rPr>
              <w:t>v_SecurityInfo.dl_IntegrityCheckInfo</w:t>
            </w:r>
            <w:proofErr w:type="spellEnd"/>
            <w:r w:rsidRPr="00D13472">
              <w:rPr>
                <w:rFonts w:ascii="Arial" w:hAnsi="Arial" w:cs="Arial"/>
                <w:lang w:val="en-SG" w:eastAsia="ja-JP"/>
              </w:rPr>
              <w:t xml:space="preserve"> is passed to templates cs_MeasurementControl_InterRATMeasurement_InterRATEventList_</w:t>
            </w:r>
            <w:proofErr w:type="gramStart"/>
            <w:r w:rsidRPr="00D13472">
              <w:rPr>
                <w:rFonts w:ascii="Arial" w:hAnsi="Arial" w:cs="Arial"/>
                <w:lang w:val="en-SG" w:eastAsia="ja-JP"/>
              </w:rPr>
              <w:t>NoCompMode,  cs</w:t>
            </w:r>
            <w:proofErr w:type="gramEnd"/>
            <w:r w:rsidRPr="00D13472">
              <w:rPr>
                <w:rFonts w:ascii="Arial" w:hAnsi="Arial" w:cs="Arial"/>
                <w:lang w:val="en-SG" w:eastAsia="ja-JP"/>
              </w:rPr>
              <w:t>_MeasurementControl_InterRATMeasurement_TDD_r9, cs_MeasurementControl_InterRATMeasurement_InterRATEventList_NoCompMode_BandExt and cs_MeasurementControl_InterRATMeasurement_TDD_r9_BandExt.</w:t>
            </w:r>
          </w:p>
          <w:p w14:paraId="4F980357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proofErr w:type="gramStart"/>
            <w:r w:rsidRPr="00D13472">
              <w:rPr>
                <w:rFonts w:ascii="Arial" w:hAnsi="Arial" w:cs="Arial"/>
                <w:lang w:val="en-US" w:eastAsia="ja-JP"/>
              </w:rPr>
              <w:t>However</w:t>
            </w:r>
            <w:proofErr w:type="gramEnd"/>
            <w:r w:rsidRPr="00D13472">
              <w:rPr>
                <w:rFonts w:ascii="Arial" w:hAnsi="Arial" w:cs="Arial"/>
                <w:lang w:val="en-US" w:eastAsia="ja-JP"/>
              </w:rPr>
              <w:t xml:space="preserve"> this is not yet initialized. Thus, this causes runtime errors later when the variables to which these templates are assigned are used.</w:t>
            </w:r>
          </w:p>
          <w:p w14:paraId="4E55CCC6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>This needs to be corrected.</w:t>
            </w:r>
          </w:p>
          <w:p w14:paraId="5F5D68FD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 xml:space="preserve">During preamble, the following sequence </w:t>
            </w:r>
            <w:proofErr w:type="gramStart"/>
            <w:r w:rsidRPr="00D13472">
              <w:rPr>
                <w:rFonts w:ascii="Arial" w:hAnsi="Arial" w:cs="Arial"/>
                <w:lang w:val="en-US" w:eastAsia="ja-JP"/>
              </w:rPr>
              <w:t>happens :</w:t>
            </w:r>
            <w:proofErr w:type="gramEnd"/>
          </w:p>
          <w:p w14:paraId="321DDB67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D13472">
              <w:rPr>
                <w:rFonts w:ascii="Arial" w:hAnsi="Arial" w:cs="Arial"/>
              </w:rPr>
              <w:t>f_UTRAN_Preamble</w:t>
            </w:r>
            <w:proofErr w:type="spellEnd"/>
            <w:r w:rsidRPr="00D13472">
              <w:rPr>
                <w:rFonts w:ascii="Arial" w:hAnsi="Arial" w:cs="Arial"/>
              </w:rPr>
              <w:t xml:space="preserve"> -&gt; </w:t>
            </w:r>
            <w:proofErr w:type="spellStart"/>
            <w:r w:rsidRPr="00D13472">
              <w:rPr>
                <w:rFonts w:ascii="Arial" w:hAnsi="Arial" w:cs="Arial"/>
              </w:rPr>
              <w:t>f_UTRAN_IdleUpdated</w:t>
            </w:r>
            <w:proofErr w:type="spellEnd"/>
            <w:r w:rsidRPr="00D13472">
              <w:rPr>
                <w:rFonts w:ascii="Arial" w:hAnsi="Arial" w:cs="Arial"/>
              </w:rPr>
              <w:t xml:space="preserve"> -&gt; </w:t>
            </w:r>
            <w:proofErr w:type="spellStart"/>
            <w:r w:rsidRPr="00D13472">
              <w:rPr>
                <w:rFonts w:ascii="Arial" w:hAnsi="Arial" w:cs="Arial"/>
              </w:rPr>
              <w:t>f_UTRAN_GMMOnly_Attach</w:t>
            </w:r>
            <w:proofErr w:type="spellEnd"/>
            <w:r w:rsidRPr="00D13472">
              <w:rPr>
                <w:rFonts w:ascii="Arial" w:hAnsi="Arial" w:cs="Arial"/>
              </w:rPr>
              <w:t xml:space="preserve"> -&gt; </w:t>
            </w:r>
            <w:proofErr w:type="spellStart"/>
            <w:r w:rsidRPr="00D13472">
              <w:rPr>
                <w:rFonts w:ascii="Arial" w:hAnsi="Arial" w:cs="Arial"/>
              </w:rPr>
              <w:t>f_UTRAN_RRC_ConnRel</w:t>
            </w:r>
            <w:proofErr w:type="spellEnd"/>
            <w:r w:rsidRPr="00D13472">
              <w:rPr>
                <w:rFonts w:ascii="Arial" w:hAnsi="Arial" w:cs="Arial"/>
              </w:rPr>
              <w:t xml:space="preserve"> -&gt; </w:t>
            </w:r>
            <w:proofErr w:type="spellStart"/>
            <w:r w:rsidRPr="00D13472">
              <w:rPr>
                <w:rFonts w:ascii="Arial" w:hAnsi="Arial" w:cs="Arial"/>
              </w:rPr>
              <w:t>f_UTRAN_SS_ResetSecurityKey</w:t>
            </w:r>
            <w:proofErr w:type="spellEnd"/>
            <w:r w:rsidRPr="00D13472">
              <w:rPr>
                <w:rFonts w:ascii="Arial" w:hAnsi="Arial" w:cs="Arial"/>
              </w:rPr>
              <w:t xml:space="preserve"> -&gt; </w:t>
            </w:r>
            <w:proofErr w:type="spellStart"/>
            <w:r w:rsidRPr="00D13472">
              <w:rPr>
                <w:rFonts w:ascii="Arial" w:hAnsi="Arial" w:cs="Arial"/>
              </w:rPr>
              <w:t>f_UTRAN_SecurityInfo_</w:t>
            </w:r>
            <w:proofErr w:type="gramStart"/>
            <w:r w:rsidRPr="00D13472">
              <w:rPr>
                <w:rFonts w:ascii="Arial" w:hAnsi="Arial" w:cs="Arial"/>
              </w:rPr>
              <w:t>Init</w:t>
            </w:r>
            <w:proofErr w:type="spellEnd"/>
            <w:r w:rsidRPr="00D13472">
              <w:rPr>
                <w:rFonts w:ascii="Arial" w:hAnsi="Arial" w:cs="Arial"/>
              </w:rPr>
              <w:t xml:space="preserve"> :</w:t>
            </w:r>
            <w:proofErr w:type="gramEnd"/>
            <w:r w:rsidRPr="00D13472">
              <w:rPr>
                <w:rFonts w:ascii="Arial" w:hAnsi="Arial" w:cs="Arial"/>
              </w:rPr>
              <w:t xml:space="preserve"> </w:t>
            </w:r>
            <w:proofErr w:type="spellStart"/>
            <w:r w:rsidRPr="00D13472">
              <w:rPr>
                <w:rFonts w:ascii="Arial" w:hAnsi="Arial" w:cs="Arial"/>
              </w:rPr>
              <w:t>v_SecurityInfo.dl_IntegrityCheckInfo</w:t>
            </w:r>
            <w:proofErr w:type="spellEnd"/>
            <w:r w:rsidRPr="00D13472">
              <w:rPr>
                <w:rFonts w:ascii="Arial" w:hAnsi="Arial" w:cs="Arial"/>
              </w:rPr>
              <w:t xml:space="preserve"> := omit.</w:t>
            </w:r>
          </w:p>
          <w:p w14:paraId="6F8FB671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</w:p>
          <w:p w14:paraId="6BB078D3" w14:textId="6C97C2D6" w:rsidR="00D13472" w:rsidRPr="00803B2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 xml:space="preserve">As a result, when the function </w:t>
            </w:r>
            <w:proofErr w:type="spellStart"/>
            <w:r w:rsidRPr="00D13472">
              <w:rPr>
                <w:rFonts w:ascii="Arial" w:hAnsi="Arial" w:cs="Arial"/>
                <w:lang w:val="en-US" w:eastAsia="ja-JP"/>
              </w:rPr>
              <w:t>f_UTRAN_PhyChReconf_InterRatCompresseModeDeactivate</w:t>
            </w:r>
            <w:proofErr w:type="spellEnd"/>
            <w:r w:rsidRPr="00D13472">
              <w:rPr>
                <w:rFonts w:ascii="Arial" w:hAnsi="Arial" w:cs="Arial"/>
                <w:lang w:val="en-US" w:eastAsia="ja-JP"/>
              </w:rPr>
              <w:t xml:space="preserve"> is called later, it again results in run time error because the </w:t>
            </w:r>
            <w:proofErr w:type="spellStart"/>
            <w:r w:rsidRPr="00D13472">
              <w:rPr>
                <w:rFonts w:ascii="Arial" w:hAnsi="Arial" w:cs="Arial"/>
              </w:rPr>
              <w:t>v_SecurityInfo.dl_IntegrityCheckInfo</w:t>
            </w:r>
            <w:proofErr w:type="spellEnd"/>
            <w:r w:rsidRPr="00D13472">
              <w:rPr>
                <w:rFonts w:ascii="Arial" w:hAnsi="Arial" w:cs="Arial"/>
              </w:rPr>
              <w:t xml:space="preserve"> is not initialized. This needs to be corrected.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4B8A" w14:textId="77777777" w:rsidR="0000252C" w:rsidRPr="00D13472" w:rsidRDefault="00D13472" w:rsidP="00CF28C6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D13472">
              <w:rPr>
                <w:rFonts w:ascii="Arial" w:hAnsi="Arial" w:cs="Arial"/>
                <w:lang w:val="en-SG" w:eastAsia="ja-JP"/>
              </w:rPr>
              <w:t xml:space="preserve">Called following in the main test </w:t>
            </w:r>
            <w:proofErr w:type="gramStart"/>
            <w:r w:rsidRPr="00D13472">
              <w:rPr>
                <w:rFonts w:ascii="Arial" w:hAnsi="Arial" w:cs="Arial"/>
                <w:lang w:val="en-SG" w:eastAsia="ja-JP"/>
              </w:rPr>
              <w:t>body :</w:t>
            </w:r>
            <w:proofErr w:type="gramEnd"/>
          </w:p>
          <w:p w14:paraId="2BADD1EA" w14:textId="77777777" w:rsidR="00D13472" w:rsidRPr="00D13472" w:rsidRDefault="00D13472" w:rsidP="00D134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D13472">
              <w:rPr>
                <w:rFonts w:ascii="Arial" w:hAnsi="Arial" w:cs="Arial"/>
                <w:lang w:val="en-US" w:eastAsia="zh-CN"/>
              </w:rPr>
              <w:t>v_SecurityInfo.dl_</w:t>
            </w:r>
            <w:proofErr w:type="gramStart"/>
            <w:r w:rsidRPr="00D13472">
              <w:rPr>
                <w:rFonts w:ascii="Arial" w:hAnsi="Arial" w:cs="Arial"/>
                <w:lang w:val="en-US" w:eastAsia="zh-CN"/>
              </w:rPr>
              <w:t>IntegrityCheckInfo</w:t>
            </w:r>
            <w:proofErr w:type="spellEnd"/>
            <w:r w:rsidRPr="00D134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47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3472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D13472">
              <w:rPr>
                <w:rFonts w:ascii="Arial" w:hAnsi="Arial" w:cs="Arial"/>
                <w:lang w:val="en-US" w:eastAsia="zh-CN"/>
              </w:rPr>
              <w:t>(cs_IntegrityCheckInfo0);</w:t>
            </w:r>
          </w:p>
          <w:p w14:paraId="465ABD3F" w14:textId="12EF2D0E" w:rsidR="00D13472" w:rsidRPr="00D13472" w:rsidRDefault="00D13472" w:rsidP="00D134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D13472">
              <w:rPr>
                <w:rFonts w:ascii="Arial" w:hAnsi="Arial" w:cs="Arial"/>
                <w:lang w:val="en-US" w:eastAsia="zh-CN"/>
              </w:rPr>
              <w:t>f_UTRAN_Security_Set</w:t>
            </w:r>
            <w:proofErr w:type="spellEnd"/>
            <w:r w:rsidRPr="00D134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472">
              <w:rPr>
                <w:rFonts w:ascii="Arial" w:hAnsi="Arial" w:cs="Arial"/>
                <w:lang w:val="en-US" w:eastAsia="zh-CN"/>
              </w:rPr>
              <w:t>v_SecurityInfo</w:t>
            </w:r>
            <w:proofErr w:type="spellEnd"/>
            <w:r w:rsidRPr="00D13472">
              <w:rPr>
                <w:rFonts w:ascii="Arial" w:hAnsi="Arial" w:cs="Arial"/>
                <w:lang w:val="en-US" w:eastAsia="zh-CN"/>
              </w:rPr>
              <w:t>);</w:t>
            </w:r>
          </w:p>
          <w:p w14:paraId="66133E28" w14:textId="35A948F8" w:rsidR="00D13472" w:rsidRPr="00803B22" w:rsidRDefault="00D13472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D13472">
              <w:rPr>
                <w:rFonts w:ascii="Arial" w:hAnsi="Arial" w:cs="Arial"/>
                <w:lang w:val="en-US"/>
              </w:rPr>
              <w:t>Please see below.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49CC3B65" w:rsidR="0000252C" w:rsidRPr="00803B22" w:rsidRDefault="0093769D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93769D">
              <w:rPr>
                <w:rFonts w:ascii="Arial" w:hAnsi="Arial" w:cs="Arial"/>
                <w:color w:val="000000"/>
              </w:rPr>
              <w:t>\LTE_IRAT\8_1\</w:t>
            </w:r>
            <w:proofErr w:type="spellStart"/>
            <w:r w:rsidRPr="0093769D">
              <w:rPr>
                <w:rFonts w:ascii="Arial" w:hAnsi="Arial" w:cs="Arial"/>
                <w:color w:val="000000"/>
              </w:rPr>
              <w:t>RRC_ConnRelUG_UTRAN.ttcn</w:t>
            </w:r>
            <w:proofErr w:type="spellEnd"/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lastRenderedPageBreak/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8A36" w14:textId="77777777" w:rsidR="006C4E11" w:rsidRPr="00064011" w:rsidRDefault="00064011" w:rsidP="00CF28C6">
            <w:pPr>
              <w:spacing w:after="0"/>
              <w:rPr>
                <w:rFonts w:ascii="Arial" w:hAnsi="Arial"/>
                <w:highlight w:val="magenta"/>
              </w:rPr>
            </w:pPr>
            <w:r w:rsidRPr="00064011">
              <w:rPr>
                <w:rFonts w:ascii="Arial" w:hAnsi="Arial"/>
                <w:highlight w:val="magenta"/>
              </w:rPr>
              <w:t xml:space="preserve">According to 33.102 cl.6.4.5, integrity shall be started before a UE Physical Channel Reconfiguration message is sent.  </w:t>
            </w:r>
          </w:p>
          <w:p w14:paraId="341DA9C7" w14:textId="6C88E586" w:rsidR="00064011" w:rsidRPr="00803B22" w:rsidRDefault="00064011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064011">
              <w:rPr>
                <w:rFonts w:ascii="Arial" w:hAnsi="Arial"/>
                <w:highlight w:val="magenta"/>
              </w:rPr>
              <w:t>Decision postponed until outcome of prose CR to add security before sending Physical Reconfiguration message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855"/>
        <w:gridCol w:w="222"/>
      </w:tblGrid>
      <w:tr w:rsidR="00FE1F75" w:rsidRPr="0036513C" w14:paraId="27564BC4" w14:textId="77777777" w:rsidTr="00803B22">
        <w:tc>
          <w:tcPr>
            <w:tcW w:w="9629" w:type="dxa"/>
          </w:tcPr>
          <w:p w14:paraId="476EF9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function f_TC_8_1_3_7_UTRAN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runs on UTRAN_IRAT_PTC</w:t>
            </w:r>
          </w:p>
          <w:p w14:paraId="0755545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6F9282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UTRAN_FDD_TDD_Type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v_FDD_TDD_Mode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62A6297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UTRAN_CFN_Info_Type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v_CfnInfo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B92A64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TGCFN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v_TGCFN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6402EE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U_RLC_TM_IND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 @sic R5-150124 sic@</w:t>
            </w:r>
          </w:p>
          <w:p w14:paraId="5F9300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2593D6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InitialUE_Identity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338889E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IRAT_CoOrd_SysInfo_Type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81FCF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UTRAN_SecurityInfo_Type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75E535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KeySeq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8AF237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RRC_DATA_IND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1EF77C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v_DefaultRef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2AD3AD7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TGPS_Reconfiguration_CFN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v_Tgps_Reconfiguration_CFN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5B29EB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007F052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1;</w:t>
            </w:r>
          </w:p>
          <w:p w14:paraId="23F597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f_UTRAN_ConvertIntegerToEUTRA_MeasurementBandwidth(f_ConvertDL_BandwidthPIXITToInteger());</w:t>
            </w:r>
          </w:p>
          <w:p w14:paraId="1FD4913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EUTRA_TargetFreqInfoList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38D2C05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(omit) EUTRA_TargetFreqInfoList_vb50ext v_EUTRA_TargetFreqInfoList_vb50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omit;</w:t>
            </w:r>
          </w:p>
          <w:p w14:paraId="08294F9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EUTRA_FrequencyInfoList_r11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33DE1ED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6B518A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32488CE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v_MeasurementControl_InterRATMeasurement_TDD_r9; //@sic R5s180225 sic@</w:t>
            </w:r>
          </w:p>
          <w:p w14:paraId="2451A3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EFBBD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Initialise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all cells</w:t>
            </w:r>
          </w:p>
          <w:p w14:paraId="0A0603C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f_UTRAN_Init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(EUTRA_UTRAN);</w:t>
            </w:r>
          </w:p>
          <w:p w14:paraId="23CC5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0428C9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v_FDD_TDD_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f_UTRAN_CellInfo_GetFDD_TDD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(utran_Cell5);</w:t>
            </w:r>
          </w:p>
          <w:p w14:paraId="4418A1E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08BA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//Get Cell Parameters for EUTRA cell from EUTRA PTC</w:t>
            </w:r>
          </w:p>
          <w:p w14:paraId="69EA32B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EUTRASysInfo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f_IRAT_WaitForCoOrd_SysInfo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(EUTRA);</w:t>
            </w:r>
          </w:p>
          <w:p w14:paraId="58A8F28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6DB85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the Frequency Info accounting for eventual band extension</w:t>
            </w:r>
          </w:p>
          <w:p w14:paraId="604555B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&gt;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 {  // @sic R5-181145 sic@</w:t>
            </w:r>
          </w:p>
          <w:p w14:paraId="5EF545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cs_EUTRA_TargetFreqInfo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)};</w:t>
            </w:r>
          </w:p>
          <w:p w14:paraId="02802BD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v_EUTRA_TargetFreqInfoList_vb50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{cs_EUTRA_TargetFreqInfo_vb50ext(v_EUTRASysInfo.Eutra[0].Arfcn)};</w:t>
            </w:r>
          </w:p>
          <w:p w14:paraId="0A1F81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/Band &lt; 64</w:t>
            </w:r>
          </w:p>
          <w:p w14:paraId="75B6BDA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cs_EUTRA_TargetFreqInfo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)};</w:t>
            </w:r>
          </w:p>
          <w:p w14:paraId="7E97619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087C0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30369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//Derive Quality of service for AT command</w:t>
            </w:r>
          </w:p>
          <w:p w14:paraId="74EE5BF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f_UTRAN_InitialiseQoS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(utran_Cell5);</w:t>
            </w:r>
          </w:p>
          <w:p w14:paraId="774A251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f_UTRAN_Security_Get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();</w:t>
            </w:r>
          </w:p>
          <w:p w14:paraId="2A8B388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//Update SIB19 of cell 5 according to Table 8.1.3.7.3.3-1</w:t>
            </w:r>
          </w:p>
          <w:p w14:paraId="3A0449A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) {  // EUTRA Band &lt; 64  @sic R5-173009 sic@</w:t>
            </w:r>
          </w:p>
          <w:p w14:paraId="518AE88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59087B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357EAC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UtraAndOneEutraEntry(</w:t>
            </w:r>
            <w:proofErr w:type="spellStart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cs_Utra_PriorityInfoList_Def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(4, 0, 0),</w:t>
            </w:r>
          </w:p>
          <w:p w14:paraId="57B4B9C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cs_Eutra_FreqAndPriList_OneEntry_Def(v_EUTRASysInfo.Eutra[0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].Arfcn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4B47E4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00A81B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3)));</w:t>
            </w:r>
          </w:p>
          <w:p w14:paraId="4E1F601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cs_MeasurementControl_InterRATMeasurement_InterRATEventList_NoCompMode(v_SecurityInfo.dl_IntegrityCheckInfo,</w:t>
            </w:r>
          </w:p>
          <w:p w14:paraId="24B6099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769A47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7B910A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{cs_InterRATEvent3c}); //@sic R5s180225 sic@</w:t>
            </w:r>
          </w:p>
          <w:p w14:paraId="31C06AF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9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cs_MeasurementControl_InterRATMeasurement_TDD_r9(v_SecurityInfo.dl_IntegrityCheckInfo,</w:t>
            </w:r>
          </w:p>
          <w:p w14:paraId="3DD4B4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tsc_RRC_TI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42D426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775981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3FDC00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cs_CellDCHMeasOccasionInfo_TDD128_r9,</w:t>
            </w:r>
          </w:p>
          <w:p w14:paraId="76084C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{cs_InterRATEvent3c}); //@sic R5s180225, R5s140120 sic@</w:t>
            </w:r>
          </w:p>
          <w:p w14:paraId="3762357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 EUTRA Band &gt; 64   @sic R5-173009 sic@</w:t>
            </w:r>
          </w:p>
          <w:p w14:paraId="4DAA577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1AEA81B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UtraAndOneEutraEntryExtension(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cs_Utra_PriorityInfoList_Def(4, 0, 0),</w:t>
            </w:r>
          </w:p>
          <w:p w14:paraId="318026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omit, // @sic R5-174505 sic@</w:t>
            </w:r>
          </w:p>
          <w:p w14:paraId="1C4353C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cs_EUTRA_FrequencyAndPriorityInfoExtension_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Common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</w:p>
          <w:p w14:paraId="5DF1849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579188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61AFEF2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3,</w:t>
            </w:r>
          </w:p>
          <w:p w14:paraId="357696C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-53,</w:t>
            </w:r>
          </w:p>
          <w:p w14:paraId="2182B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2,</w:t>
            </w:r>
          </w:p>
          <w:p w14:paraId="2DC37D8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1,</w:t>
            </w:r>
          </w:p>
          <w:p w14:paraId="3FB3A4B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omit,</w:t>
            </w:r>
          </w:p>
          <w:p w14:paraId="69C215C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true)}));</w:t>
            </w:r>
          </w:p>
          <w:p w14:paraId="55CA80A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cs_EUTRA_FrequencyInfoList_r11_1Entry(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 //@sic R5s180225 R5s221182 sic@</w:t>
            </w:r>
          </w:p>
          <w:p w14:paraId="54B78A0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cs_MeasurementControl_InterRATMeasurement_InterRATEventList_NoCompMode_BandExt(v_SecurityInfo.dl_IntegrityCheckInfo,</w:t>
            </w:r>
          </w:p>
          <w:p w14:paraId="2037CB5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780D8C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4508C35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{cs_InterRATEvent3c}); //@sic R5s180225 sic@</w:t>
            </w:r>
          </w:p>
          <w:p w14:paraId="7C3A251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9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cs_MeasurementControl_InterRATMeasurement_TDD_r9_BandExt(v_SecurityInfo.dl_IntegrityCheckInfo,</w:t>
            </w:r>
          </w:p>
          <w:p w14:paraId="5DAE9A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tsc_RRC_TI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E76BA5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7BD86B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38A41F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B4FB84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cs_CellDCHMeasOccasionInfo_TDD128_r9,</w:t>
            </w:r>
          </w:p>
          <w:p w14:paraId="0C5DA0C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{cs_InterRATEvent3c}); //@sic R5s180225, R5s140120 sic@</w:t>
            </w:r>
          </w:p>
          <w:p w14:paraId="7EEE17C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F14436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6AB3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//Create and configure Cell 5.</w:t>
            </w:r>
          </w:p>
          <w:p w14:paraId="7367350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//Cell started switched on with default cell power level and max attenuation</w:t>
            </w:r>
          </w:p>
          <w:p w14:paraId="596B57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f_UTRAN_SS_CreateCellDCH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(utran_Cell5);</w:t>
            </w:r>
          </w:p>
          <w:p w14:paraId="05FAE01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72937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//Start sending System Information</w:t>
            </w:r>
          </w:p>
          <w:p w14:paraId="3A8F10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f_UTRAN_SendDefSysInfo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(utran_Cell5);</w:t>
            </w:r>
          </w:p>
          <w:p w14:paraId="1D75C5D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A32C0D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181BB5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utran_Cell5, true); // @sic R5s160537 sic@</w:t>
            </w:r>
          </w:p>
          <w:p w14:paraId="7A1DCCD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SendCoOrd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EUTRA, cms_IRAT_OctetData(valueof(f_UTRAN_MobileInfo_EUTRACapability_Get()))); // @sic R5-123734 sic@</w:t>
            </w:r>
          </w:p>
          <w:p w14:paraId="6448F6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E20B4C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cell power level according to T0</w:t>
            </w:r>
          </w:p>
          <w:p w14:paraId="27C4832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SendCoOrd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EUTRA,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cms_IRAT_Trigger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38E8138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SetCellPower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utran_Cell5,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tsc_AttenuationServingCell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3A413FB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37038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f_UTRAN_TestBody_Set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(true);</w:t>
            </w:r>
          </w:p>
          <w:p w14:paraId="7D8E87D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FFF0A0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563028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//Originate PS Call</w:t>
            </w:r>
          </w:p>
          <w:p w14:paraId="108D8ED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f_UTRAN_Global_IP_NoOfPDPContexts_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) == 0) { // @sic R5s160680 sic@</w:t>
            </w:r>
          </w:p>
          <w:p w14:paraId="21AC87C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6;</w:t>
            </w:r>
          </w:p>
          <w:p w14:paraId="72E171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DDE3C6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f_UT_ActivatePDPContextUG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(UT,</w:t>
            </w:r>
          </w:p>
          <w:p w14:paraId="61BFA78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08C13F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f_ConvertQoS_ForATCommand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), // @sic R5-192186 sic@</w:t>
            </w:r>
          </w:p>
          <w:p w14:paraId="68E767C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tsc_RandomAPN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 // @sic R5s160680 sic@</w:t>
            </w:r>
          </w:p>
          <w:p w14:paraId="10848D0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823935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17D97C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//Check: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Ddoes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the UE include the IE Pre-redirection info with Support of E-UTRA set to TRUE?</w:t>
            </w:r>
          </w:p>
          <w:p w14:paraId="0D79D9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f_EUTRA_ConvertEutraFDDTDD_FromPIXIT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() == FDD)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 @sic R5s141277, @sic R5s141365 sic@</w:t>
            </w:r>
          </w:p>
          <w:p w14:paraId="169C626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TM.receive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car_RRC_ConnReq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(utran_Cell5,</w:t>
            </w:r>
          </w:p>
          <w:p w14:paraId="0877AA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tsc_RB0,</w:t>
            </w:r>
          </w:p>
          <w:p w14:paraId="71E48DE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cdr_RRC_ConnReqWith_v860ext (-, cr_RRCConnReq_v860ext (true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)) 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6824A7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14AA37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076E9F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TM.receive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car_RRC_ConnReq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(utran_Cell5,</w:t>
            </w:r>
          </w:p>
          <w:p w14:paraId="39FBB15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tsc_RB0,</w:t>
            </w:r>
          </w:p>
          <w:p w14:paraId="07CFB5B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cdr_RRC_ConnReqWith_v860ext (-, cr_RRCConnReq_v860ext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(?,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true)) 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467C110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0A59B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v_RLC_TR_DATA_IND.data.tM_message.uL_CCCH_Message.message_.rrcConnectionRequest.initialUE_Identity; // @sic R5-150124 sic@</w:t>
            </w:r>
          </w:p>
          <w:p w14:paraId="0C59968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@verdict pass UE sends the RRC CONNECTION REQUEST including the IE</w:t>
            </w:r>
          </w:p>
          <w:p w14:paraId="63F15F3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Pre-redirection info with Support of E-UTRA set to TRUE?</w:t>
            </w:r>
          </w:p>
          <w:p w14:paraId="3DDE791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f_UTRAN_PreliminaryPass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(__FILE__, __LINE__, "Test Case 8.1.3.7 Step 2");</w:t>
            </w:r>
          </w:p>
          <w:p w14:paraId="1AD8B62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6D102F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3-4"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1B6B56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SS transmits a RRC CONNECTION SETUP on SRB1 on Cell 5. The UE transmits an RRC CONNECTION SETUP COMPLETE message.</w:t>
            </w:r>
          </w:p>
          <w:p w14:paraId="7FE09E1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f_UTRAN_RRC_ConnEst_WithoutRRCConnectionReq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671DE5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FB01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f_UTRAN_Security_Get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();</w:t>
            </w:r>
          </w:p>
          <w:p w14:paraId="386BB73D" w14:textId="102FEE23" w:rsidR="00CE3DF8" w:rsidRPr="00E335DA" w:rsidRDefault="00CE3DF8" w:rsidP="0068251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180"/>
              <w:rPr>
                <w:rFonts w:ascii="Arial" w:hAnsi="Arial" w:cs="Arial"/>
                <w:lang w:val="en-US" w:eastAsia="zh-CN"/>
              </w:rPr>
            </w:pP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v_SecurityInfo.authKeys.AuthPS.KeySeq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01540AD3" w14:textId="77777777" w:rsidR="0068251B" w:rsidRPr="00E335DA" w:rsidRDefault="0068251B" w:rsidP="0068251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180"/>
              <w:rPr>
                <w:rFonts w:ascii="Arial" w:hAnsi="Arial" w:cs="Arial"/>
                <w:lang w:val="en-US" w:eastAsia="zh-CN"/>
              </w:rPr>
            </w:pPr>
          </w:p>
          <w:p w14:paraId="2E0B78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0917823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UE transmits the SERVICE REQUEST message for PS data call.</w:t>
            </w:r>
          </w:p>
          <w:p w14:paraId="65EADCD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Dc.receive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(car_PS_InitDirectTransfer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utran_CellDedicated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7E27A0D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tsc_RB3,</w:t>
            </w:r>
          </w:p>
          <w:p w14:paraId="515225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cr_U_ServiceRequest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(cr_ServiceType (?),</w:t>
            </w:r>
          </w:p>
          <w:p w14:paraId="5772D82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cs_MobileIdTMSIorPTMSI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(omit, px_PTMSI_Def),</w:t>
            </w:r>
          </w:p>
          <w:p w14:paraId="6BDC5A2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)))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7F7AF3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DAF4B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v_RRC_DataInd.ttcn_start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3EB09D97" w14:textId="2CEB249D" w:rsidR="00A1742D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f_UTRAN_SS_SecurityDownloadStart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6FAF794F" w14:textId="189A80B3" w:rsidR="00FE1F75" w:rsidRPr="00E335DA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47B157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function f_TC_8_1_3_7_UTRAN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runs on UTRAN_IRAT_PTC</w:t>
            </w:r>
          </w:p>
          <w:p w14:paraId="798352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DFE44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UTRAN_FDD_TDD_Type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v_FDD_TDD_Mode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5EA2CD5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UTRAN_CFN_Info_Type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v_CfnInfo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26AC13B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TGCFN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v_TGCFN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327C30A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U_RLC_TM_IND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 @sic R5-150124 sic@</w:t>
            </w:r>
          </w:p>
          <w:p w14:paraId="6163A88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4745E4F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InitialUE_Identity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5F6CC2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IRAT_CoOrd_SysInfo_Type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6A6D7C6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UTRAN_SecurityInfo_Type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0549D96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KeySeq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7D260C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RRC_DATA_IND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37B77A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var default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v_DefaultRef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4E096B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TGPS_Reconfiguration_CFN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v_Tgps_Reconfiguration_CFN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0702D2A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125756C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1;</w:t>
            </w:r>
          </w:p>
          <w:p w14:paraId="3BA83C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f_UTRAN_ConvertIntegerToEUTRA_MeasurementBandwidth(f_ConvertDL_BandwidthPIXITToInteger());</w:t>
            </w:r>
          </w:p>
          <w:p w14:paraId="4020F7E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EUTRA_TargetFreqInfoList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4BD443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(omit) EUTRA_TargetFreqInfoList_vb50ext v_EUTRA_TargetFreqInfoList_vb50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omit;</w:t>
            </w:r>
          </w:p>
          <w:p w14:paraId="291FD8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EUTRA_FrequencyInfoList_r11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45B031C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13719A7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083EDF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v_MeasurementControl_InterRATMeasurement_TDD_r9; //@sic R5s180225 sic@</w:t>
            </w:r>
          </w:p>
          <w:p w14:paraId="6F0C6F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1F0EA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Initialise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all cells</w:t>
            </w:r>
          </w:p>
          <w:p w14:paraId="018194C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f_UTRAN_Init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(EUTRA_UTRAN);</w:t>
            </w:r>
          </w:p>
          <w:p w14:paraId="6336538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2FB18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v_FDD_TDD_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f_UTRAN_CellInfo_GetFDD_TDD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(utran_Cell5);</w:t>
            </w:r>
          </w:p>
          <w:p w14:paraId="5EBA1F3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4B9F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//Get Cell Parameters for EUTRA cell from EUTRA PTC</w:t>
            </w:r>
          </w:p>
          <w:p w14:paraId="61411EA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EUTRASysInfo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f_IRAT_WaitForCoOrd_SysInfo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(EUTRA);</w:t>
            </w:r>
          </w:p>
          <w:p w14:paraId="1A40E08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5F367C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the Frequency Info accounting for eventual band extension</w:t>
            </w:r>
          </w:p>
          <w:p w14:paraId="25E1F08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&gt;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 {  // @sic R5-181145 sic@</w:t>
            </w:r>
          </w:p>
          <w:p w14:paraId="67D42D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cs_EUTRA_TargetFreqInfo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)};</w:t>
            </w:r>
          </w:p>
          <w:p w14:paraId="51EFC5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v_EUTRA_TargetFreqInfoList_vb50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{cs_EUTRA_TargetFreqInfo_vb50ext(v_EUTRASysInfo.Eutra[0].Arfcn)};</w:t>
            </w:r>
          </w:p>
          <w:p w14:paraId="76741B7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/Band &lt; 64</w:t>
            </w:r>
          </w:p>
          <w:p w14:paraId="5F4F70E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cs_EUTRA_TargetFreqInfo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)};</w:t>
            </w:r>
          </w:p>
          <w:p w14:paraId="05AB871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0696AA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72D23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//Derive Quality of service for AT command</w:t>
            </w:r>
          </w:p>
          <w:p w14:paraId="69A9144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f_UTRAN_InitialiseQoS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(utran_Cell5);</w:t>
            </w:r>
          </w:p>
          <w:p w14:paraId="167CEF7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f_UTRAN_Security_Get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();</w:t>
            </w:r>
          </w:p>
          <w:p w14:paraId="51FAAC99" w14:textId="0610BDAE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v_SecurityInfo.dl_</w:t>
            </w:r>
            <w:proofErr w:type="gram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IntegrityCheckInfo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valueof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(cs_IntegrityCheckInfo0);</w:t>
            </w:r>
          </w:p>
          <w:p w14:paraId="18BC4EAA" w14:textId="18EAC9E6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f_UTRAN_Security_Set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0B2284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//Update SIB19 of cell 5 according to Table 8.1.3.7.3.3-1</w:t>
            </w:r>
          </w:p>
          <w:p w14:paraId="4642444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) {  // EUTRA Band &lt; 64  @sic R5-173009 sic@</w:t>
            </w:r>
          </w:p>
          <w:p w14:paraId="7741EB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36E5FF3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307CE40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UtraAndOneEutraEntry(</w:t>
            </w:r>
            <w:proofErr w:type="spellStart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cs_Utra_PriorityInfoList_Def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(4, 0, 0),</w:t>
            </w:r>
          </w:p>
          <w:p w14:paraId="4244D4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cs_Eutra_FreqAndPriList_OneEntry_Def(v_EUTRASysInfo.Eutra[0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].Arfcn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65A5C59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39B41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3)));</w:t>
            </w:r>
          </w:p>
          <w:p w14:paraId="1622071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cs_MeasurementControl_InterRATMeasurement_InterRATEventList_NoCompMode(v_SecurityInfo.dl_IntegrityCheckInfo,</w:t>
            </w:r>
          </w:p>
          <w:p w14:paraId="3276DFF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57ABB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07FD2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{cs_InterRATEvent3c}); //@sic R5s180225 sic@</w:t>
            </w:r>
          </w:p>
          <w:p w14:paraId="62B5274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9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cs_MeasurementControl_InterRATMeasurement_TDD_r9(v_SecurityInfo.dl_IntegrityCheckInfo,</w:t>
            </w:r>
          </w:p>
          <w:p w14:paraId="5AB18AB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tsc_RRC_TI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68227A5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DBC7E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3424A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cs_CellDCHMeasOccasionInfo_TDD128_r9,</w:t>
            </w:r>
          </w:p>
          <w:p w14:paraId="7131513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               {cs_InterRATEvent3c}); //@sic R5s180225, R5s140120 sic@</w:t>
            </w:r>
          </w:p>
          <w:p w14:paraId="0C058B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 EUTRA Band &gt; 64   @sic R5-173009 sic@</w:t>
            </w:r>
          </w:p>
          <w:p w14:paraId="4BCDB22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2D37CD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UtraAndOneEutraEntryExtension(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cs_Utra_PriorityInfoList_Def(4, 0, 0),</w:t>
            </w:r>
          </w:p>
          <w:p w14:paraId="50D620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omit, // @sic R5-174505 sic@</w:t>
            </w:r>
          </w:p>
          <w:p w14:paraId="419FF24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cs_EUTRA_FrequencyAndPriorityInfoExtension_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Common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</w:p>
          <w:p w14:paraId="301F062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313CF1D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A17C5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3,</w:t>
            </w:r>
          </w:p>
          <w:p w14:paraId="4D08BE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-53,</w:t>
            </w:r>
          </w:p>
          <w:p w14:paraId="638D4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2,</w:t>
            </w:r>
          </w:p>
          <w:p w14:paraId="3CF9E40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1,</w:t>
            </w:r>
          </w:p>
          <w:p w14:paraId="59AD0D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omit,</w:t>
            </w:r>
          </w:p>
          <w:p w14:paraId="5EFAFCF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true)}));</w:t>
            </w:r>
          </w:p>
          <w:p w14:paraId="5DC80D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cs_EUTRA_FrequencyInfoList_r11_1Entry(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 //@sic R5s180225 R5s221182 sic@</w:t>
            </w:r>
          </w:p>
          <w:p w14:paraId="5EBB3CB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cs_MeasurementControl_InterRATMeasurement_InterRATEventList_NoCompMode_BandExt(v_SecurityInfo.dl_IntegrityCheckInfo,</w:t>
            </w:r>
          </w:p>
          <w:p w14:paraId="5016434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11FD71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3D8BF84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{cs_InterRATEvent3c}); //@sic R5s180225 sic@</w:t>
            </w:r>
          </w:p>
          <w:p w14:paraId="3DBFC0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9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cs_MeasurementControl_InterRATMeasurement_TDD_r9_BandExt(v_SecurityInfo.dl_IntegrityCheckInfo,</w:t>
            </w:r>
          </w:p>
          <w:p w14:paraId="004754E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tsc_RRC_TI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4B91A45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D5AB02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B252E9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C7885C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cs_CellDCHMeasOccasionInfo_TDD128_r9,</w:t>
            </w:r>
          </w:p>
          <w:p w14:paraId="26B1355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{cs_InterRATEvent3c}); //@sic R5s180225, R5s140120 sic@</w:t>
            </w:r>
          </w:p>
          <w:p w14:paraId="7757B20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A55A09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1FDB56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//Create and configure Cell 5.</w:t>
            </w:r>
          </w:p>
          <w:p w14:paraId="3D257C2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//Cell started switched on with default cell power level and max attenuation</w:t>
            </w:r>
          </w:p>
          <w:p w14:paraId="6218931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f_UTRAN_SS_CreateCellDCH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(utran_Cell5);</w:t>
            </w:r>
          </w:p>
          <w:p w14:paraId="63CF0E8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96C331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//Start sending System Information</w:t>
            </w:r>
          </w:p>
          <w:p w14:paraId="66F0FD7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f_UTRAN_SendDefSysInfo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(utran_Cell5);</w:t>
            </w:r>
          </w:p>
          <w:p w14:paraId="46382D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4593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2C371DF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utran_Cell5, true); // @sic R5s160537 sic@</w:t>
            </w:r>
          </w:p>
          <w:p w14:paraId="598454A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SendCoOrd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EUTRA, cms_IRAT_OctetData(valueof(f_UTRAN_MobileInfo_EUTRACapability_Get()))); // @sic R5-123734 sic@</w:t>
            </w:r>
          </w:p>
          <w:p w14:paraId="44AF998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A19F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cell power level according to T0</w:t>
            </w:r>
          </w:p>
          <w:p w14:paraId="1666E7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SendCoOrd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EUTRA,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cms_IRAT_Trigger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04BE0C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SetCellPower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utran_Cell5,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tsc_AttenuationServingCell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09FFA0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EB277C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f_UTRAN_TestBody_Set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(true);</w:t>
            </w:r>
          </w:p>
          <w:p w14:paraId="0FAB16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8BA9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55EDEFD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//Originate PS Call</w:t>
            </w:r>
          </w:p>
          <w:p w14:paraId="2417D44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f_UTRAN_Global_IP_NoOfPDPContexts_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) == 0) { // @sic R5s160680 sic@</w:t>
            </w:r>
          </w:p>
          <w:p w14:paraId="41370C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6;</w:t>
            </w:r>
          </w:p>
          <w:p w14:paraId="77E81FA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F136BF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f_UT_ActivatePDPContextUG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(UT,</w:t>
            </w:r>
          </w:p>
          <w:p w14:paraId="4721A6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711023F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f_ConvertQoS_ForATCommand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), // @sic R5-192186 sic@</w:t>
            </w:r>
          </w:p>
          <w:p w14:paraId="1340450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tsc_RandomAPN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 // @sic R5s160680 sic@</w:t>
            </w:r>
          </w:p>
          <w:p w14:paraId="23A3C02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0E957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3689E50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//Check: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Ddoes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the UE include the IE Pre-redirection info with Support of E-UTRA set to TRUE?</w:t>
            </w:r>
          </w:p>
          <w:p w14:paraId="6323363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f_EUTRA_ConvertEutraFDDTDD_FromPIXIT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() == FDD)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 @sic R5s141277, @sic R5s141365 sic@</w:t>
            </w:r>
          </w:p>
          <w:p w14:paraId="58E400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TM.receive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car_RRC_ConnReq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(utran_Cell5,</w:t>
            </w:r>
          </w:p>
          <w:p w14:paraId="3E0349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tsc_RB0,</w:t>
            </w:r>
          </w:p>
          <w:p w14:paraId="1F22CF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cdr_RRC_ConnReqWith_v860ext (-, cr_RRCConnReq_v860ext (true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)) 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573C3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52E34E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28AF60A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TM.receive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car_RRC_ConnReq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(utran_Cell5,</w:t>
            </w:r>
          </w:p>
          <w:p w14:paraId="6B1C84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tsc_RB0,</w:t>
            </w:r>
          </w:p>
          <w:p w14:paraId="4014BA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cdr_RRC_ConnReqWith_v860ext (-, cr_RRCConnReq_v860ext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(?,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true)) 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7646BF1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31CE05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v_RLC_TR_DATA_IND.data.tM_message.uL_CCCH_Message.message_.rrcConnectionRequest.initialUE_Identity; // @sic R5-150124 sic@</w:t>
            </w:r>
          </w:p>
          <w:p w14:paraId="55D6680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@verdict pass UE sends the RRC CONNECTION REQUEST including the IE</w:t>
            </w:r>
          </w:p>
          <w:p w14:paraId="1D62B8C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Pre-redirection info with Support of E-UTRA set to TRUE?</w:t>
            </w:r>
          </w:p>
          <w:p w14:paraId="6F568B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f_UTRAN_PreliminaryPass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(__FILE__, __LINE__, "Test Case 8.1.3.7 Step 2");</w:t>
            </w:r>
          </w:p>
          <w:p w14:paraId="66334B2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D5F45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3-4"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230BDF7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SS transmits a RRC CONNECTION SETUP on SRB1 on Cell 5. The UE transmits an RRC CONNECTION SETUP COMPLETE message.</w:t>
            </w:r>
          </w:p>
          <w:p w14:paraId="19897A2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f_UTRAN_RRC_ConnEst_WithoutRRCConnectionReq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4A1F14E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720F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f_UTRAN_Security_Get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();</w:t>
            </w:r>
          </w:p>
          <w:p w14:paraId="23B943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v_SecurityInfo.authKeys.AuthPS.KeySeq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559289D" w14:textId="57DDCA9D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v_SecurityInfo.dl_</w:t>
            </w:r>
            <w:proofErr w:type="gram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IntegrityCheckInfo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valueof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(cs_IntegrityCheckInfo0);</w:t>
            </w:r>
          </w:p>
          <w:p w14:paraId="1877D7DE" w14:textId="5E15ECC0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f_UTRAN_Security_Set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48A128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6997DF9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UE transmits the SERVICE REQUEST message for PS data call.</w:t>
            </w:r>
          </w:p>
          <w:p w14:paraId="0268A9F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Dc.receive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(car_PS_InitDirectTransfer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utran_CellDedicated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44C94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tsc_RB3,</w:t>
            </w:r>
          </w:p>
          <w:p w14:paraId="08F5B8A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cr_U_ServiceRequest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(cr_ServiceType (?),</w:t>
            </w:r>
          </w:p>
          <w:p w14:paraId="55B87A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cs_MobileIdTMSIorPTMSI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(omit, px_PTMSI_Def),</w:t>
            </w:r>
          </w:p>
          <w:p w14:paraId="212F2E8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)))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2A19A4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C4BA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v_RRC_DataInd.ttcn_start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554E66B7" w14:textId="7A2D7AE9" w:rsidR="007867BA" w:rsidRPr="00E335DA" w:rsidRDefault="00CE3DF8" w:rsidP="00CE3DF8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f_UTRAN_SS_SecurityDownloadStart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</w:tc>
      </w:tr>
    </w:tbl>
    <w:p w14:paraId="263E3850" w14:textId="77777777" w:rsidR="003A71A2" w:rsidRDefault="003A71A2" w:rsidP="00064011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2361D" w14:textId="77777777" w:rsidR="002F6E57" w:rsidRDefault="002F6E57">
      <w:r>
        <w:separator/>
      </w:r>
    </w:p>
  </w:endnote>
  <w:endnote w:type="continuationSeparator" w:id="0">
    <w:p w14:paraId="3F16A565" w14:textId="77777777" w:rsidR="002F6E57" w:rsidRDefault="002F6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CE2D8" w14:textId="77777777" w:rsidR="002F6E57" w:rsidRDefault="002F6E57">
      <w:r>
        <w:separator/>
      </w:r>
    </w:p>
  </w:footnote>
  <w:footnote w:type="continuationSeparator" w:id="0">
    <w:p w14:paraId="55DB851B" w14:textId="77777777" w:rsidR="002F6E57" w:rsidRDefault="002F6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6073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55111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260297">
    <w:abstractNumId w:val="8"/>
  </w:num>
  <w:num w:numId="4" w16cid:durableId="960578545">
    <w:abstractNumId w:val="21"/>
  </w:num>
  <w:num w:numId="5" w16cid:durableId="1408113117">
    <w:abstractNumId w:val="4"/>
  </w:num>
  <w:num w:numId="6" w16cid:durableId="1377122220">
    <w:abstractNumId w:val="18"/>
  </w:num>
  <w:num w:numId="7" w16cid:durableId="1224877901">
    <w:abstractNumId w:val="7"/>
  </w:num>
  <w:num w:numId="8" w16cid:durableId="268853434">
    <w:abstractNumId w:val="26"/>
  </w:num>
  <w:num w:numId="9" w16cid:durableId="1601373601">
    <w:abstractNumId w:val="2"/>
  </w:num>
  <w:num w:numId="10" w16cid:durableId="987981804">
    <w:abstractNumId w:val="28"/>
  </w:num>
  <w:num w:numId="11" w16cid:durableId="1555042272">
    <w:abstractNumId w:val="11"/>
  </w:num>
  <w:num w:numId="12" w16cid:durableId="882059683">
    <w:abstractNumId w:val="5"/>
  </w:num>
  <w:num w:numId="13" w16cid:durableId="1749494102">
    <w:abstractNumId w:val="19"/>
  </w:num>
  <w:num w:numId="14" w16cid:durableId="958485909">
    <w:abstractNumId w:val="17"/>
  </w:num>
  <w:num w:numId="15" w16cid:durableId="245381945">
    <w:abstractNumId w:val="3"/>
  </w:num>
  <w:num w:numId="16" w16cid:durableId="2138447443">
    <w:abstractNumId w:val="22"/>
  </w:num>
  <w:num w:numId="17" w16cid:durableId="1148740814">
    <w:abstractNumId w:val="10"/>
  </w:num>
  <w:num w:numId="18" w16cid:durableId="484512569">
    <w:abstractNumId w:val="1"/>
  </w:num>
  <w:num w:numId="19" w16cid:durableId="1294170123">
    <w:abstractNumId w:val="14"/>
  </w:num>
  <w:num w:numId="20" w16cid:durableId="1558932015">
    <w:abstractNumId w:val="13"/>
  </w:num>
  <w:num w:numId="21" w16cid:durableId="1871067797">
    <w:abstractNumId w:val="24"/>
  </w:num>
  <w:num w:numId="22" w16cid:durableId="1601720029">
    <w:abstractNumId w:val="27"/>
  </w:num>
  <w:num w:numId="23" w16cid:durableId="217207229">
    <w:abstractNumId w:val="16"/>
  </w:num>
  <w:num w:numId="24" w16cid:durableId="1485854283">
    <w:abstractNumId w:val="20"/>
  </w:num>
  <w:num w:numId="25" w16cid:durableId="1170943709">
    <w:abstractNumId w:val="23"/>
  </w:num>
  <w:num w:numId="26" w16cid:durableId="770778523">
    <w:abstractNumId w:val="31"/>
  </w:num>
  <w:num w:numId="27" w16cid:durableId="338852091">
    <w:abstractNumId w:val="0"/>
  </w:num>
  <w:num w:numId="28" w16cid:durableId="436289949">
    <w:abstractNumId w:val="6"/>
  </w:num>
  <w:num w:numId="29" w16cid:durableId="7103381">
    <w:abstractNumId w:val="29"/>
  </w:num>
  <w:num w:numId="30" w16cid:durableId="1205942577">
    <w:abstractNumId w:val="9"/>
  </w:num>
  <w:num w:numId="31" w16cid:durableId="1591964021">
    <w:abstractNumId w:val="25"/>
  </w:num>
  <w:num w:numId="32" w16cid:durableId="180247517">
    <w:abstractNumId w:val="12"/>
  </w:num>
  <w:num w:numId="33" w16cid:durableId="123774055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4011"/>
    <w:rsid w:val="000664D0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0B9F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1F709D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E57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6B3F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5ACB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47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40DC0-0ABB-4340-9D42-32C09507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4137</Words>
  <Characters>23586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27668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2024-01-18T15:17:00Z</dcterms:created>
  <dcterms:modified xsi:type="dcterms:W3CDTF">2024-01-18T15:17:00Z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