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6A1F1" w14:textId="579D4BC7" w:rsidR="00322C83" w:rsidRDefault="00322C83" w:rsidP="009D7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23CEB" w:rsidRPr="00423CEB">
        <w:rPr>
          <w:b/>
          <w:i/>
          <w:noProof/>
          <w:sz w:val="28"/>
        </w:rPr>
        <w:t>R5s240061</w:t>
      </w:r>
    </w:p>
    <w:p w14:paraId="4F5F9B0D" w14:textId="77777777" w:rsidR="00322C83" w:rsidRDefault="00000000" w:rsidP="00322C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22C83" w:rsidRPr="00BA51D9">
          <w:rPr>
            <w:b/>
            <w:noProof/>
            <w:sz w:val="24"/>
          </w:rPr>
          <w:t>Online</w:t>
        </w:r>
      </w:fldSimple>
      <w:r w:rsidR="00322C83">
        <w:rPr>
          <w:b/>
          <w:noProof/>
          <w:sz w:val="24"/>
        </w:rPr>
        <w:t xml:space="preserve">, </w:t>
      </w:r>
      <w:r w:rsidR="00322C83">
        <w:fldChar w:fldCharType="begin"/>
      </w:r>
      <w:r w:rsidR="00322C83">
        <w:instrText xml:space="preserve"> DOCPROPERTY  Country  \* MERGEFORMAT </w:instrText>
      </w:r>
      <w:r w:rsidR="00322C83">
        <w:fldChar w:fldCharType="end"/>
      </w:r>
      <w:r w:rsidR="00322C83">
        <w:rPr>
          <w:b/>
          <w:noProof/>
          <w:sz w:val="24"/>
        </w:rPr>
        <w:t xml:space="preserve">, </w:t>
      </w:r>
      <w:fldSimple w:instr=" DOCPROPERTY  StartDate  \* MERGEFORMAT ">
        <w:r w:rsidR="00322C83">
          <w:rPr>
            <w:b/>
            <w:noProof/>
            <w:sz w:val="24"/>
          </w:rPr>
          <w:t>8</w:t>
        </w:r>
        <w:r w:rsidR="00322C83" w:rsidRPr="00BA51D9">
          <w:rPr>
            <w:b/>
            <w:noProof/>
            <w:sz w:val="24"/>
          </w:rPr>
          <w:t>th Dec 20</w:t>
        </w:r>
        <w:r w:rsidR="00322C83">
          <w:rPr>
            <w:b/>
            <w:noProof/>
            <w:sz w:val="24"/>
          </w:rPr>
          <w:t>23</w:t>
        </w:r>
      </w:fldSimple>
      <w:r w:rsidR="00322C83">
        <w:rPr>
          <w:b/>
          <w:noProof/>
          <w:sz w:val="24"/>
        </w:rPr>
        <w:t xml:space="preserve"> - </w:t>
      </w:r>
      <w:fldSimple w:instr=" DOCPROPERTY  EndDate  \* MERGEFORMAT ">
        <w:r w:rsidR="00322C83" w:rsidRPr="00BA51D9">
          <w:rPr>
            <w:b/>
            <w:noProof/>
            <w:sz w:val="24"/>
          </w:rPr>
          <w:t>31st Dec 202</w:t>
        </w:r>
        <w:r w:rsidR="00322C83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</w:t>
              </w:r>
              <w:r w:rsidR="00D115C6">
                <w:rPr>
                  <w:b/>
                  <w:noProof/>
                  <w:sz w:val="28"/>
                </w:rPr>
                <w:t>8.523</w:t>
              </w:r>
              <w:r w:rsidR="000460FA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4F3D4CB2" w:rsidR="000460FA" w:rsidRPr="00BE1577" w:rsidRDefault="00172D3D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3330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1E7399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B6495B">
                <w:rPr>
                  <w:b/>
                  <w:noProof/>
                  <w:sz w:val="28"/>
                </w:rPr>
                <w:t>8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C593642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>
              <w:rPr>
                <w:rFonts w:cs="Arial"/>
              </w:rPr>
              <w:t xml:space="preserve">NR5GC R17 </w:t>
            </w:r>
            <w:proofErr w:type="spellStart"/>
            <w:r>
              <w:rPr>
                <w:rFonts w:cs="Arial"/>
              </w:rPr>
              <w:t>eDRX</w:t>
            </w:r>
            <w:proofErr w:type="spellEnd"/>
            <w:r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 xml:space="preserve">testcase </w:t>
            </w:r>
            <w:bookmarkEnd w:id="0"/>
            <w:r>
              <w:rPr>
                <w:rFonts w:cs="Arial"/>
              </w:rPr>
              <w:t>11.7.1 in FR1</w:t>
            </w:r>
          </w:p>
        </w:tc>
      </w:tr>
      <w:tr w:rsidR="00063162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2176CA4C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  <w:r w:rsidR="00347A8F">
              <w:t xml:space="preserve">, </w:t>
            </w:r>
            <w:r w:rsidR="00347A8F">
              <w:rPr>
                <w:rFonts w:cs="Arial"/>
              </w:rPr>
              <w:t>Keysight</w:t>
            </w:r>
          </w:p>
        </w:tc>
      </w:tr>
      <w:tr w:rsidR="00063162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3162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4164136A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 w:rsidRPr="00063162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63162" w:rsidRDefault="00063162" w:rsidP="0006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63162" w:rsidRDefault="00063162" w:rsidP="0006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D7CF15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322C83">
              <w:t>2-</w:t>
            </w:r>
            <w:r w:rsidR="006A0EF4">
              <w:t>20</w:t>
            </w:r>
          </w:p>
        </w:tc>
      </w:tr>
      <w:tr w:rsidR="00063162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63162" w:rsidRDefault="00063162" w:rsidP="0006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5BAF0CCA" w:rsidR="00063162" w:rsidRPr="00EE664E" w:rsidRDefault="00063162" w:rsidP="0006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63162" w:rsidRDefault="00063162" w:rsidP="0006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63162" w:rsidRDefault="00000000" w:rsidP="000631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3162">
                <w:rPr>
                  <w:noProof/>
                </w:rPr>
                <w:t>Rel-17</w:t>
              </w:r>
            </w:fldSimple>
          </w:p>
        </w:tc>
      </w:tr>
      <w:tr w:rsidR="00063162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63162" w:rsidRDefault="00063162" w:rsidP="0006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63162" w:rsidRDefault="00063162" w:rsidP="0006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63162" w:rsidRPr="007C2097" w:rsidRDefault="00063162" w:rsidP="0006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3162" w14:paraId="4F28E2EC" w14:textId="77777777" w:rsidTr="00E121FF">
        <w:tc>
          <w:tcPr>
            <w:tcW w:w="1843" w:type="dxa"/>
          </w:tcPr>
          <w:p w14:paraId="2A91F691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9C41D19" w:rsidR="00063162" w:rsidRPr="00D268E5" w:rsidRDefault="00063162" w:rsidP="00063162">
            <w:pPr>
              <w:pStyle w:val="CRCoverPage"/>
              <w:spacing w:after="0"/>
            </w:pPr>
            <w:r w:rsidRPr="00063162">
              <w:t xml:space="preserve">To add test case </w:t>
            </w:r>
            <w:r>
              <w:t>11.7.1</w:t>
            </w:r>
            <w:r w:rsidRPr="00063162">
              <w:t xml:space="preserve"> to the 5G/NR5GC ATS for FR</w:t>
            </w:r>
            <w:r>
              <w:t>1</w:t>
            </w:r>
            <w:r w:rsidRPr="00063162">
              <w:t xml:space="preserve"> path.</w:t>
            </w:r>
          </w:p>
        </w:tc>
      </w:tr>
      <w:tr w:rsidR="00063162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63162" w:rsidRPr="00D268E5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D97749F" w:rsidR="00063162" w:rsidRPr="00D268E5" w:rsidRDefault="00063162" w:rsidP="00063162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>
              <w:rPr>
                <w:rFonts w:cs="Arial"/>
                <w:noProof/>
                <w:lang w:val="en-SG"/>
              </w:rPr>
              <w:t xml:space="preserve">11.7.1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063162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63162" w:rsidRPr="00D268E5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5DF843A2" w:rsidR="00063162" w:rsidRPr="00D268E5" w:rsidRDefault="00063162" w:rsidP="00063162">
            <w:pPr>
              <w:pStyle w:val="CRCoverPage"/>
              <w:spacing w:after="0"/>
              <w:rPr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063162" w14:paraId="4A9FEABC" w14:textId="77777777" w:rsidTr="00E121FF">
        <w:tc>
          <w:tcPr>
            <w:tcW w:w="2694" w:type="dxa"/>
            <w:gridSpan w:val="2"/>
          </w:tcPr>
          <w:p w14:paraId="660C409D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646192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11.7.1.NR5GC</w:t>
            </w:r>
          </w:p>
        </w:tc>
      </w:tr>
      <w:tr w:rsidR="00063162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63162" w:rsidRDefault="00063162" w:rsidP="0006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162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162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63162" w:rsidRDefault="00063162" w:rsidP="0006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18516ECD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071477E8" w:rsidR="00063162" w:rsidRDefault="00F01A0C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0585487A" w:rsidR="00063162" w:rsidRDefault="00F01A0C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63162" w:rsidRDefault="00063162" w:rsidP="0006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63162" w:rsidRDefault="00063162" w:rsidP="00063162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63162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63162" w:rsidRDefault="00063162" w:rsidP="0006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63162" w:rsidRDefault="00063162" w:rsidP="00063162">
            <w:pPr>
              <w:pStyle w:val="CRCoverPage"/>
              <w:spacing w:after="0"/>
              <w:rPr>
                <w:noProof/>
              </w:rPr>
            </w:pPr>
          </w:p>
        </w:tc>
      </w:tr>
      <w:tr w:rsidR="00063162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0886A5B3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162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63162" w:rsidRPr="008863B9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63162" w:rsidRPr="008863B9" w:rsidRDefault="00063162" w:rsidP="0006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162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63162" w:rsidRDefault="00063162" w:rsidP="0006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63162" w:rsidRDefault="00063162" w:rsidP="0006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C00838" w14:textId="77777777" w:rsidR="00063162" w:rsidRPr="003C4E4F" w:rsidRDefault="00063162" w:rsidP="00063162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960357"/>
      <w:bookmarkStart w:id="2" w:name="_Toc106975634"/>
      <w:bookmarkStart w:id="3" w:name="_Toc109680267"/>
      <w:bookmarkStart w:id="4" w:name="_Toc122623878"/>
      <w:bookmarkStart w:id="5" w:name="_Toc138838543"/>
      <w:bookmarkStart w:id="6" w:name="_Toc122434493"/>
      <w:bookmarkStart w:id="7" w:name="_Toc295288970"/>
      <w:bookmarkStart w:id="8" w:name="_Toc325725665"/>
      <w:r w:rsidRPr="003C4E4F"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094E5B69" w14:textId="3BF8E287" w:rsidR="00BE690A" w:rsidRDefault="00063162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E690A" w:rsidRPr="009C11B5">
        <w:rPr>
          <w:rFonts w:ascii="Arial" w:hAnsi="Arial" w:cs="Arial"/>
          <w:i/>
          <w:iCs/>
        </w:rPr>
        <w:t>Table of Contents</w:t>
      </w:r>
      <w:r w:rsidR="00BE690A">
        <w:tab/>
      </w:r>
      <w:r w:rsidR="00BE690A">
        <w:fldChar w:fldCharType="begin"/>
      </w:r>
      <w:r w:rsidR="00BE690A">
        <w:instrText xml:space="preserve"> PAGEREF _Toc153960357 \h </w:instrText>
      </w:r>
      <w:r w:rsidR="00BE690A">
        <w:fldChar w:fldCharType="separate"/>
      </w:r>
      <w:r w:rsidR="00BE690A">
        <w:t>2</w:t>
      </w:r>
      <w:r w:rsidR="00BE690A">
        <w:fldChar w:fldCharType="end"/>
      </w:r>
    </w:p>
    <w:p w14:paraId="1E158FB5" w14:textId="5A9CBAF9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_Toc153960358 \h </w:instrText>
      </w:r>
      <w:r>
        <w:fldChar w:fldCharType="separate"/>
      </w:r>
      <w:r>
        <w:t>3</w:t>
      </w:r>
      <w:r>
        <w:fldChar w:fldCharType="end"/>
      </w:r>
    </w:p>
    <w:p w14:paraId="3C36CDF3" w14:textId="2476C2CB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_Toc153960359 \h </w:instrText>
      </w:r>
      <w:r>
        <w:fldChar w:fldCharType="separate"/>
      </w:r>
      <w:r>
        <w:t>3</w:t>
      </w:r>
      <w:r>
        <w:fldChar w:fldCharType="end"/>
      </w:r>
    </w:p>
    <w:p w14:paraId="1D87A9CA" w14:textId="3A928DEC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_Toc153960360 \h </w:instrText>
      </w:r>
      <w:r>
        <w:fldChar w:fldCharType="separate"/>
      </w:r>
      <w:r>
        <w:t>3</w:t>
      </w:r>
      <w:r>
        <w:fldChar w:fldCharType="end"/>
      </w:r>
    </w:p>
    <w:p w14:paraId="78895AEF" w14:textId="2332E269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_Toc153960361 \h </w:instrText>
      </w:r>
      <w:r>
        <w:fldChar w:fldCharType="separate"/>
      </w:r>
      <w:r>
        <w:t>3</w:t>
      </w:r>
      <w:r>
        <w:fldChar w:fldCharType="end"/>
      </w:r>
    </w:p>
    <w:p w14:paraId="487277A3" w14:textId="76FAC8BE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_Toc153960362 \h </w:instrText>
      </w:r>
      <w:r>
        <w:fldChar w:fldCharType="separate"/>
      </w:r>
      <w:r>
        <w:t>4</w:t>
      </w:r>
      <w:r>
        <w:fldChar w:fldCharType="end"/>
      </w:r>
    </w:p>
    <w:p w14:paraId="6A6488F2" w14:textId="2347C8DF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_Toc153960363 \h </w:instrText>
      </w:r>
      <w:r>
        <w:fldChar w:fldCharType="separate"/>
      </w:r>
      <w:r>
        <w:t>9</w:t>
      </w:r>
      <w:r>
        <w:fldChar w:fldCharType="end"/>
      </w:r>
    </w:p>
    <w:p w14:paraId="2DE698DC" w14:textId="022C7178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_Toc153960364 \h </w:instrText>
      </w:r>
      <w:r>
        <w:fldChar w:fldCharType="separate"/>
      </w:r>
      <w:r>
        <w:t>12</w:t>
      </w:r>
      <w:r>
        <w:fldChar w:fldCharType="end"/>
      </w:r>
    </w:p>
    <w:p w14:paraId="02830DD0" w14:textId="3303BC24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_Toc153960365 \h </w:instrText>
      </w:r>
      <w:r>
        <w:fldChar w:fldCharType="separate"/>
      </w:r>
      <w:r>
        <w:t>14</w:t>
      </w:r>
      <w:r>
        <w:fldChar w:fldCharType="end"/>
      </w:r>
    </w:p>
    <w:p w14:paraId="78B58886" w14:textId="75C40147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_Toc153960366 \h </w:instrText>
      </w:r>
      <w:r>
        <w:fldChar w:fldCharType="separate"/>
      </w:r>
      <w:r>
        <w:t>16</w:t>
      </w:r>
      <w:r>
        <w:fldChar w:fldCharType="end"/>
      </w:r>
    </w:p>
    <w:p w14:paraId="67438413" w14:textId="5446016D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_Toc153960367 \h </w:instrText>
      </w:r>
      <w:r>
        <w:fldChar w:fldCharType="separate"/>
      </w:r>
      <w:r>
        <w:t>16</w:t>
      </w:r>
      <w:r>
        <w:fldChar w:fldCharType="end"/>
      </w:r>
    </w:p>
    <w:p w14:paraId="242EC65D" w14:textId="1C43EAA6" w:rsidR="00BE690A" w:rsidRDefault="00BE690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 xml:space="preserve">Qualcomm Snapdragon x35 5G </w:t>
      </w:r>
      <w:r w:rsidRPr="009C11B5">
        <w:rPr>
          <w:rFonts w:cs="Arial"/>
          <w:b/>
          <w:lang w:eastAsia="ja-JP"/>
        </w:rPr>
        <w:t xml:space="preserve">Modem-RF </w:t>
      </w:r>
      <w:r w:rsidRPr="009C11B5">
        <w:rPr>
          <w:rFonts w:cs="Arial"/>
          <w:b/>
        </w:rPr>
        <w:t>System UE</w:t>
      </w:r>
      <w:r>
        <w:tab/>
      </w:r>
      <w:r>
        <w:fldChar w:fldCharType="begin"/>
      </w:r>
      <w:r>
        <w:instrText xml:space="preserve"> PAGEREF _Toc153960368 \h </w:instrText>
      </w:r>
      <w:r>
        <w:fldChar w:fldCharType="separate"/>
      </w:r>
      <w:r>
        <w:t>16</w:t>
      </w:r>
      <w:r>
        <w:fldChar w:fldCharType="end"/>
      </w:r>
    </w:p>
    <w:p w14:paraId="317CA21F" w14:textId="3544FB04" w:rsidR="00BE690A" w:rsidRDefault="00BE690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9C11B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9C11B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_Toc153960369 \h </w:instrText>
      </w:r>
      <w:r>
        <w:fldChar w:fldCharType="separate"/>
      </w:r>
      <w:r>
        <w:t>17</w:t>
      </w:r>
      <w:r>
        <w:fldChar w:fldCharType="end"/>
      </w:r>
    </w:p>
    <w:p w14:paraId="2B96C89B" w14:textId="15644BEB" w:rsidR="00063162" w:rsidRPr="003C4E4F" w:rsidRDefault="00063162" w:rsidP="00063162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529A99FB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9" w:name="_Toc122434485"/>
      <w:bookmarkStart w:id="10" w:name="_Toc153960358"/>
      <w:r w:rsidRPr="003C4E4F">
        <w:rPr>
          <w:rFonts w:cs="Arial"/>
          <w:b/>
          <w:lang w:eastAsia="ja-JP"/>
        </w:rPr>
        <w:lastRenderedPageBreak/>
        <w:t>Overview</w:t>
      </w:r>
      <w:bookmarkEnd w:id="9"/>
      <w:bookmarkEnd w:id="10"/>
    </w:p>
    <w:p w14:paraId="10120A74" w14:textId="3E9BB75F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C37236">
        <w:rPr>
          <w:rFonts w:ascii="Arial" w:hAnsi="Arial" w:cs="Arial"/>
        </w:rPr>
        <w:t>11.7.1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5G </w:t>
      </w:r>
      <w:r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1F27B692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5193BBE1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2B9B9376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A74DEDA" w14:textId="77777777" w:rsidR="00063162" w:rsidRPr="003C4E4F" w:rsidRDefault="00063162" w:rsidP="00063162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11" w:name="_Toc153960359"/>
      <w:r w:rsidRPr="003C4E4F">
        <w:rPr>
          <w:rFonts w:cs="Arial"/>
          <w:b/>
        </w:rPr>
        <w:t>Verification Test Summary</w:t>
      </w:r>
      <w:bookmarkEnd w:id="11"/>
      <w:r w:rsidRPr="003C4E4F">
        <w:rPr>
          <w:rFonts w:cs="Arial"/>
          <w:b/>
        </w:rPr>
        <w:t xml:space="preserve"> </w:t>
      </w:r>
    </w:p>
    <w:p w14:paraId="40960186" w14:textId="1EA1B1BE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C37236">
        <w:rPr>
          <w:rFonts w:ascii="Arial" w:hAnsi="Arial" w:cs="Arial"/>
        </w:rPr>
        <w:t>11.7.1</w:t>
      </w:r>
    </w:p>
    <w:p w14:paraId="55C55196" w14:textId="0F6B9C5E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322C83" w:rsidRPr="00CD5FA7">
        <w:rPr>
          <w:rFonts w:ascii="Arial" w:hAnsi="Arial" w:cs="Arial"/>
          <w:lang w:eastAsia="ja-JP"/>
        </w:rPr>
        <w:t>iwd-TTCN3-B2022-09_D23wk49</w:t>
      </w:r>
    </w:p>
    <w:p w14:paraId="0DD7D484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</w:p>
    <w:p w14:paraId="2C008A72" w14:textId="03DC36A1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322C83" w:rsidRPr="0073341E">
        <w:rPr>
          <w:rFonts w:ascii="Arial" w:hAnsi="Arial" w:cs="Arial"/>
          <w:b/>
          <w:lang w:eastAsia="ja-JP"/>
        </w:rPr>
        <w:t xml:space="preserve">Qualcomm </w:t>
      </w:r>
      <w:r w:rsidR="00322C83" w:rsidRPr="00322C83">
        <w:rPr>
          <w:rFonts w:ascii="Arial" w:hAnsi="Arial" w:cs="Arial"/>
          <w:b/>
          <w:lang w:eastAsia="ja-JP"/>
        </w:rPr>
        <w:t xml:space="preserve">Snapdragon X35 5G Modem-RF System </w:t>
      </w:r>
      <w:r w:rsidR="00322C83">
        <w:rPr>
          <w:rFonts w:ascii="Arial" w:hAnsi="Arial" w:cs="Arial"/>
          <w:b/>
          <w:lang w:eastAsia="ja-JP"/>
        </w:rPr>
        <w:t>UE</w:t>
      </w:r>
    </w:p>
    <w:p w14:paraId="2BCBFDA0" w14:textId="77777777" w:rsidR="00063162" w:rsidRPr="003C4E4F" w:rsidRDefault="00063162" w:rsidP="0006316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4BCD9E2B" w14:textId="77777777" w:rsidR="00063162" w:rsidRPr="003C4E4F" w:rsidRDefault="00063162" w:rsidP="00063162">
      <w:pPr>
        <w:rPr>
          <w:rFonts w:ascii="Arial" w:hAnsi="Arial" w:cs="Arial"/>
        </w:rPr>
      </w:pPr>
    </w:p>
    <w:p w14:paraId="2A39B68F" w14:textId="77777777" w:rsidR="00063162" w:rsidRDefault="00063162" w:rsidP="0006316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12" w:name="_Toc122434488"/>
      <w:bookmarkStart w:id="13" w:name="_Toc295288959"/>
      <w:bookmarkStart w:id="14" w:name="_Toc153960360"/>
      <w:r w:rsidRPr="003C4E4F">
        <w:rPr>
          <w:rFonts w:cs="Arial"/>
          <w:b/>
        </w:rPr>
        <w:t>Corrections require</w:t>
      </w:r>
      <w:bookmarkEnd w:id="12"/>
      <w:bookmarkEnd w:id="13"/>
      <w:r w:rsidRPr="003C4E4F">
        <w:rPr>
          <w:rFonts w:cs="Arial"/>
          <w:b/>
        </w:rPr>
        <w:t>d</w:t>
      </w:r>
      <w:bookmarkEnd w:id="14"/>
    </w:p>
    <w:p w14:paraId="7437ADAD" w14:textId="160A79BE" w:rsidR="00CF12A1" w:rsidRPr="00CF12A1" w:rsidRDefault="00CF12A1" w:rsidP="00CF12A1">
      <w:pPr>
        <w:rPr>
          <w:rFonts w:ascii="Arial" w:hAnsi="Arial" w:cs="Arial"/>
        </w:rPr>
      </w:pPr>
      <w:r w:rsidRPr="00CF12A1">
        <w:rPr>
          <w:rFonts w:ascii="Arial" w:hAnsi="Arial" w:cs="Arial"/>
        </w:rPr>
        <w:t>Change 2.3</w:t>
      </w:r>
      <w:r>
        <w:rPr>
          <w:rFonts w:ascii="Arial" w:hAnsi="Arial" w:cs="Arial"/>
        </w:rPr>
        <w:t xml:space="preserve"> and Change 2.5 of </w:t>
      </w:r>
      <w:r w:rsidRPr="00CF12A1">
        <w:rPr>
          <w:rFonts w:ascii="Arial" w:hAnsi="Arial" w:cs="Arial"/>
        </w:rPr>
        <w:t>R5s230896</w:t>
      </w:r>
      <w:r>
        <w:rPr>
          <w:rFonts w:ascii="Arial" w:hAnsi="Arial" w:cs="Arial"/>
        </w:rPr>
        <w:t xml:space="preserve"> [2] are also required to pass the test case.</w:t>
      </w:r>
    </w:p>
    <w:p w14:paraId="0B3AFADD" w14:textId="74D3524B" w:rsidR="006557A5" w:rsidRDefault="006557A5" w:rsidP="006557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53960361"/>
      <w:r>
        <w:rPr>
          <w:b/>
          <w:lang w:val="pt-BR"/>
        </w:rPr>
        <w:t>Change 1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557A5" w14:paraId="68CAC321" w14:textId="77777777" w:rsidTr="00D23ED3">
        <w:trPr>
          <w:trHeight w:val="447"/>
        </w:trPr>
        <w:tc>
          <w:tcPr>
            <w:tcW w:w="1985" w:type="dxa"/>
          </w:tcPr>
          <w:p w14:paraId="70B69D8A" w14:textId="77777777" w:rsidR="006557A5" w:rsidRDefault="006557A5" w:rsidP="00D23ED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C6AC3F" w14:textId="76714B88" w:rsidR="006557A5" w:rsidRDefault="006557A5" w:rsidP="00D23ED3">
            <w:pPr>
              <w:spacing w:after="0"/>
            </w:pPr>
            <w:r w:rsidRPr="006557A5">
              <w:rPr>
                <w:rFonts w:ascii="Arial" w:hAnsi="Arial"/>
              </w:rPr>
              <w:t>function f_TC_11_7_1_NR5GC</w:t>
            </w:r>
          </w:p>
        </w:tc>
      </w:tr>
      <w:tr w:rsidR="006557A5" w14:paraId="32636380" w14:textId="77777777" w:rsidTr="00D23ED3">
        <w:trPr>
          <w:trHeight w:val="452"/>
        </w:trPr>
        <w:tc>
          <w:tcPr>
            <w:tcW w:w="1985" w:type="dxa"/>
          </w:tcPr>
          <w:p w14:paraId="45ACA573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540C2A" w14:textId="508311D5" w:rsidR="006557A5" w:rsidRPr="006557A5" w:rsidRDefault="006557A5" w:rsidP="00D23ED3">
            <w:pPr>
              <w:pStyle w:val="CRCoverPage"/>
              <w:spacing w:after="0"/>
              <w:rPr>
                <w:rFonts w:eastAsia="SimSun" w:cs="Arial"/>
                <w:iCs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Current TTCN implementation is not aligned with prose on </w:t>
            </w:r>
            <w:r w:rsidRPr="00067C60">
              <w:t xml:space="preserve">Table 11.7.1.3.3-1: </w:t>
            </w:r>
            <w:r w:rsidRPr="00067C60">
              <w:rPr>
                <w:i/>
              </w:rPr>
              <w:t>SIB1</w:t>
            </w:r>
            <w:r>
              <w:rPr>
                <w:i/>
              </w:rPr>
              <w:t xml:space="preserve"> </w:t>
            </w:r>
            <w:r>
              <w:rPr>
                <w:iCs/>
              </w:rPr>
              <w:t xml:space="preserve">as </w:t>
            </w:r>
            <w:r w:rsidRPr="006557A5">
              <w:rPr>
                <w:i/>
              </w:rPr>
              <w:t>eDRX-AllowedInactive-r17</w:t>
            </w:r>
            <w:r>
              <w:rPr>
                <w:iCs/>
              </w:rPr>
              <w:t xml:space="preserve"> is missing</w:t>
            </w:r>
          </w:p>
        </w:tc>
      </w:tr>
      <w:tr w:rsidR="006557A5" w14:paraId="0BD58900" w14:textId="77777777" w:rsidTr="00D23ED3">
        <w:tc>
          <w:tcPr>
            <w:tcW w:w="1985" w:type="dxa"/>
          </w:tcPr>
          <w:p w14:paraId="29ED00D7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445FBB2" w14:textId="641ABE30" w:rsidR="006557A5" w:rsidRPr="006557A5" w:rsidRDefault="006557A5" w:rsidP="00D23ED3">
            <w:pPr>
              <w:pStyle w:val="CRCoverPage"/>
              <w:spacing w:after="0"/>
              <w:rPr>
                <w:iCs/>
                <w:lang w:val="en-SG"/>
              </w:rPr>
            </w:pPr>
            <w:r>
              <w:rPr>
                <w:lang w:val="en-SG"/>
              </w:rPr>
              <w:t xml:space="preserve">Set </w:t>
            </w:r>
            <w:r w:rsidRPr="006557A5">
              <w:rPr>
                <w:i/>
              </w:rPr>
              <w:t>eDRX-AllowedInactive-r17</w:t>
            </w:r>
            <w:r>
              <w:rPr>
                <w:iCs/>
              </w:rPr>
              <w:t xml:space="preserve"> to True</w:t>
            </w:r>
          </w:p>
        </w:tc>
      </w:tr>
      <w:tr w:rsidR="006557A5" w14:paraId="056776AE" w14:textId="77777777" w:rsidTr="00D23ED3">
        <w:tc>
          <w:tcPr>
            <w:tcW w:w="1985" w:type="dxa"/>
          </w:tcPr>
          <w:p w14:paraId="19F5745B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7D991A" w14:textId="3312D977" w:rsidR="006557A5" w:rsidRPr="00880368" w:rsidRDefault="006557A5" w:rsidP="00D23ED3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EDRX</w:t>
            </w:r>
            <w:r w:rsidRPr="005202EE">
              <w:rPr>
                <w:rFonts w:ascii="Arial" w:hAnsi="Arial" w:cs="Arial"/>
                <w:lang w:val="en-IN" w:eastAsia="en-GB"/>
              </w:rPr>
              <w:t>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6557A5" w14:paraId="55968A07" w14:textId="77777777" w:rsidTr="00D23ED3">
        <w:tc>
          <w:tcPr>
            <w:tcW w:w="1985" w:type="dxa"/>
          </w:tcPr>
          <w:p w14:paraId="6D40AAFA" w14:textId="77777777" w:rsidR="006557A5" w:rsidRDefault="006557A5" w:rsidP="00D23ED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4EC3ABE" w14:textId="3C5137DA" w:rsidR="006557A5" w:rsidRDefault="00E91979" w:rsidP="00D23ED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B3A03D1" w14:textId="77777777" w:rsidR="006557A5" w:rsidRDefault="006557A5" w:rsidP="006557A5"/>
    <w:p w14:paraId="4BB11129" w14:textId="77777777" w:rsidR="006557A5" w:rsidRPr="00FE12B4" w:rsidRDefault="006557A5" w:rsidP="006557A5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557A5" w:rsidRPr="00B479BD" w14:paraId="16D74ABC" w14:textId="77777777" w:rsidTr="00D23ED3">
        <w:tc>
          <w:tcPr>
            <w:tcW w:w="9855" w:type="dxa"/>
          </w:tcPr>
          <w:p w14:paraId="174F58C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5202EE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f_TC_11_7_1_NR5GC() runs on NR5GC_PTC</w:t>
            </w:r>
          </w:p>
          <w:p w14:paraId="5A0CA0E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IDLE</w:t>
            </w:r>
          </w:p>
          <w:p w14:paraId="3184BD7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C6657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0D4602B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</w:p>
          <w:p w14:paraId="51E223B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//Table 11.7.1.3.3-1: SIB1</w:t>
            </w:r>
          </w:p>
          <w:p w14:paraId="6B8198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f_NR_CellInfo_Set_SIB1_eDRX_AllowedIdle(nr_Cell1, true_);</w:t>
            </w:r>
          </w:p>
          <w:p w14:paraId="65B8992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'0000000000'B);</w:t>
            </w:r>
          </w:p>
          <w:p w14:paraId="75D7F85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95EB1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Create and configure cell</w:t>
            </w:r>
          </w:p>
          <w:p w14:paraId="40C076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328539C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C079BC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supporting extended DRX.</w:t>
            </w:r>
          </w:p>
          <w:p w14:paraId="0AEF27F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f_UT_SwitchOnUE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13DDC57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f_UT_ConfigureEDRX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true, -, CNF_REQUIRED);</w:t>
            </w:r>
          </w:p>
          <w:p w14:paraId="3DED34A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f_UT_SwitchOffUE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500AD7D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0845A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is in state 0N-B according to TS 38.508-1 Table 4.4A.2-2</w:t>
            </w:r>
          </w:p>
          <w:p w14:paraId="1763ED2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STATE_OFF_0B);</w:t>
            </w:r>
          </w:p>
          <w:p w14:paraId="6F8CFB4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</w:t>
            </w:r>
          </w:p>
          <w:p w14:paraId="0E91C3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(true);</w:t>
            </w:r>
          </w:p>
          <w:p w14:paraId="0914D2A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f_TC_11_7_1_NR5GC_TestBody();</w:t>
            </w:r>
          </w:p>
          <w:p w14:paraId="7EE3104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(false);</w:t>
            </w:r>
          </w:p>
          <w:p w14:paraId="67F5A24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55E85A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Switch/Power off UE</w:t>
            </w:r>
          </w:p>
          <w:p w14:paraId="263B5D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f_NR_Postamble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STATE_CONNECTED_3A);</w:t>
            </w:r>
          </w:p>
          <w:p w14:paraId="365FDE13" w14:textId="4E8DF36E" w:rsidR="006557A5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//end of f_TC_11_7_1_NR5GC</w:t>
            </w:r>
          </w:p>
        </w:tc>
      </w:tr>
    </w:tbl>
    <w:p w14:paraId="5C5ABAE1" w14:textId="77777777" w:rsidR="006557A5" w:rsidRDefault="006557A5" w:rsidP="006557A5"/>
    <w:p w14:paraId="1FC02680" w14:textId="77777777" w:rsidR="006557A5" w:rsidRPr="00FE12B4" w:rsidRDefault="006557A5" w:rsidP="006557A5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557A5" w:rsidRPr="00B479BD" w14:paraId="58D636EE" w14:textId="77777777" w:rsidTr="00D23ED3">
        <w:tc>
          <w:tcPr>
            <w:tcW w:w="9855" w:type="dxa"/>
          </w:tcPr>
          <w:p w14:paraId="3724DC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f_TC_11_7_1_NR5GC() runs on NR5GC_PTC</w:t>
            </w:r>
          </w:p>
          <w:p w14:paraId="1C38ED8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{//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IDLE</w:t>
            </w:r>
          </w:p>
          <w:p w14:paraId="4EFD7AE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D6103D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3DDCA4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</w:p>
          <w:p w14:paraId="54AFC18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//Table 11.7.1.3.3-1: SIB1</w:t>
            </w:r>
          </w:p>
          <w:p w14:paraId="75A069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f_NR_CellInfo_Set_SIB1_eDRX_AllowedIdle(nr_Cell1, true_);</w:t>
            </w:r>
          </w:p>
          <w:p w14:paraId="25F87CF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'0000000000'B);</w:t>
            </w:r>
          </w:p>
          <w:p w14:paraId="48DE126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f_NR_CellInfo_Set_SIB1_eDRX_AllowedInactive(nr_Cell1, true_);</w:t>
            </w:r>
          </w:p>
          <w:p w14:paraId="0A73CB2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744C48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Create and configure cell</w:t>
            </w:r>
          </w:p>
          <w:p w14:paraId="4434151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D1A912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F3ECD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supporting extended DRX.</w:t>
            </w:r>
          </w:p>
          <w:p w14:paraId="476CBBE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f_UT_SwitchOnUE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3171693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f_UT_ConfigureEDRX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true, -, CNF_REQUIRED);</w:t>
            </w:r>
          </w:p>
          <w:p w14:paraId="66DECDE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f_UT_SwitchOffUE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(UT, false, CNF_REQUIRED);</w:t>
            </w:r>
          </w:p>
          <w:p w14:paraId="0C8D1B9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C68241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UE is in state 0N-B according to TS 38.508-1 Table 4.4A.2-2</w:t>
            </w:r>
          </w:p>
          <w:p w14:paraId="623D044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 (nr_Cell1, STATE_OFF_0B);</w:t>
            </w:r>
          </w:p>
          <w:p w14:paraId="59D92E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BDA764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(true);</w:t>
            </w:r>
          </w:p>
          <w:p w14:paraId="06F8C3C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f_TC_11_7_1_NR5GC_TestBody();</w:t>
            </w:r>
          </w:p>
          <w:p w14:paraId="107BB3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(false);</w:t>
            </w:r>
          </w:p>
          <w:p w14:paraId="74AEECF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C5797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Switch/Power off UE</w:t>
            </w:r>
          </w:p>
          <w:p w14:paraId="33D2FF2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f_NR_Postamble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STATE_CONNECTED_3A);</w:t>
            </w:r>
          </w:p>
          <w:p w14:paraId="363CE2D1" w14:textId="4092C140" w:rsidR="006557A5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//end of f_TC_11_7_1_NR5GC</w:t>
            </w:r>
          </w:p>
        </w:tc>
      </w:tr>
    </w:tbl>
    <w:p w14:paraId="5AF450A9" w14:textId="40C7040F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53960362"/>
      <w:r>
        <w:rPr>
          <w:b/>
          <w:lang w:val="pt-BR"/>
        </w:rPr>
        <w:t xml:space="preserve">Change </w:t>
      </w:r>
      <w:bookmarkEnd w:id="2"/>
      <w:bookmarkEnd w:id="3"/>
      <w:bookmarkEnd w:id="4"/>
      <w:bookmarkEnd w:id="5"/>
      <w:r w:rsidR="006557A5">
        <w:rPr>
          <w:b/>
          <w:lang w:val="pt-BR"/>
        </w:rPr>
        <w:t>2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6E55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BF6E55" w:rsidRDefault="00BF6E55" w:rsidP="00BF6E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5EB61910" w:rsidR="00BF6E55" w:rsidRDefault="00BF6E55" w:rsidP="00BF6E55">
            <w:pPr>
              <w:spacing w:after="0"/>
            </w:pPr>
            <w:r w:rsidRPr="006557A5">
              <w:rPr>
                <w:rFonts w:ascii="Arial" w:hAnsi="Arial"/>
              </w:rPr>
              <w:t xml:space="preserve">function </w:t>
            </w:r>
            <w:r w:rsidRPr="00BF6E55">
              <w:rPr>
                <w:rFonts w:ascii="Arial" w:hAnsi="Arial"/>
              </w:rPr>
              <w:t>f_TC_11_7_1_NR5GC_TestBody</w:t>
            </w:r>
          </w:p>
        </w:tc>
      </w:tr>
      <w:tr w:rsidR="00BF6E55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C890C3" w14:textId="7152CC5B" w:rsidR="00BF6E55" w:rsidRPr="004F5B70" w:rsidRDefault="000875C7" w:rsidP="004F5B70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highlight w:val="yellow"/>
                <w:lang w:eastAsia="zh-CN"/>
              </w:rPr>
              <w:t>In Step 16-17</w:t>
            </w:r>
            <w:r w:rsidRPr="000875C7">
              <w:rPr>
                <w:rFonts w:eastAsia="SimSun" w:cs="Arial"/>
                <w:color w:val="000000"/>
                <w:highlight w:val="yellow"/>
                <w:lang w:eastAsia="zh-CN"/>
              </w:rPr>
              <w:t>, current TTCN is not aligned with prose “Steps 19a1-20a1 of Table 4.5.2.2-2 of the generic procedure in TS 38.508-1 [4] are performed.”</w:t>
            </w:r>
            <w:r w:rsidR="004F5B70" w:rsidRPr="000875C7">
              <w:rPr>
                <w:rFonts w:eastAsia="SimSun" w:cs="Arial"/>
                <w:color w:val="000000"/>
                <w:highlight w:val="yellow"/>
                <w:lang w:eastAsia="zh-CN"/>
              </w:rPr>
              <w:br/>
              <w:t>Also, Step 20a1 RRC Release is missing in current TTCN.</w:t>
            </w:r>
          </w:p>
          <w:p w14:paraId="117DC8C7" w14:textId="01A82BD3" w:rsidR="004F5B70" w:rsidRPr="005D25EF" w:rsidRDefault="00C37236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green"/>
                <w:lang w:eastAsia="zh-CN"/>
              </w:rPr>
            </w:pPr>
            <w:r w:rsidRPr="00C37236">
              <w:rPr>
                <w:highlight w:val="green"/>
                <w:lang w:eastAsia="ko-KR"/>
              </w:rPr>
              <w:t>In Step 14</w:t>
            </w:r>
            <w:r w:rsidR="0002488B">
              <w:rPr>
                <w:highlight w:val="green"/>
                <w:lang w:eastAsia="ko-KR"/>
              </w:rPr>
              <w:t xml:space="preserve"> and 41</w:t>
            </w:r>
            <w:r w:rsidRPr="00C37236">
              <w:rPr>
                <w:highlight w:val="green"/>
                <w:lang w:eastAsia="ko-KR"/>
              </w:rPr>
              <w:t>, t</w:t>
            </w:r>
            <w:r w:rsidRPr="00C37236">
              <w:rPr>
                <w:rFonts w:eastAsia="SimSun" w:cs="Arial"/>
                <w:color w:val="000000"/>
                <w:highlight w:val="green"/>
                <w:lang w:eastAsia="zh-CN"/>
              </w:rPr>
              <w:t xml:space="preserve">he </w:t>
            </w:r>
            <w:r w:rsidRPr="00C37236">
              <w:rPr>
                <w:highlight w:val="green"/>
                <w:lang w:eastAsia="ko-KR"/>
              </w:rPr>
              <w:t>Extended Paging Time Window has a value of 1 signalled to UE via Registration Accept. It is proposed to use the same parameters for the Paging in Step 18</w:t>
            </w:r>
            <w:r w:rsidR="0002488B">
              <w:rPr>
                <w:highlight w:val="green"/>
                <w:lang w:eastAsia="ko-KR"/>
              </w:rPr>
              <w:t xml:space="preserve"> and Step 47</w:t>
            </w:r>
            <w:r w:rsidRPr="00C37236">
              <w:rPr>
                <w:highlight w:val="green"/>
                <w:lang w:eastAsia="ko-KR"/>
              </w:rPr>
              <w:t>.</w:t>
            </w:r>
          </w:p>
          <w:p w14:paraId="2D93BCF3" w14:textId="5C1FC7F3" w:rsidR="000875C7" w:rsidRPr="000875C7" w:rsidRDefault="005D25EF" w:rsidP="000875C7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0875C7">
              <w:rPr>
                <w:highlight w:val="cyan"/>
                <w:lang w:eastAsia="ko-KR"/>
              </w:rPr>
              <w:t xml:space="preserve">In Step 26, </w:t>
            </w:r>
            <w:r w:rsidR="000875C7">
              <w:rPr>
                <w:highlight w:val="cyan"/>
                <w:lang w:eastAsia="ko-KR"/>
              </w:rPr>
              <w:t>SRB2 and DRBs are established so signalling shall occur on SRB2.</w:t>
            </w:r>
          </w:p>
          <w:p w14:paraId="63C5F76B" w14:textId="71FE6ADF" w:rsidR="00322C83" w:rsidRPr="0002488B" w:rsidRDefault="00322C83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yellow"/>
                <w:lang w:eastAsia="zh-CN"/>
              </w:rPr>
            </w:pPr>
            <w:r w:rsidRPr="0002488B">
              <w:rPr>
                <w:highlight w:val="yellow"/>
                <w:lang w:eastAsia="ko-KR"/>
              </w:rPr>
              <w:t xml:space="preserve">In Step </w:t>
            </w:r>
            <w:r w:rsidR="0002488B" w:rsidRPr="0002488B">
              <w:rPr>
                <w:highlight w:val="yellow"/>
                <w:lang w:eastAsia="ko-KR"/>
              </w:rPr>
              <w:t>46</w:t>
            </w:r>
            <w:r w:rsidRPr="0002488B">
              <w:rPr>
                <w:highlight w:val="yellow"/>
                <w:lang w:eastAsia="ko-KR"/>
              </w:rPr>
              <w:t xml:space="preserve">, RRC Release is </w:t>
            </w:r>
            <w:r w:rsidR="0002488B" w:rsidRPr="0002488B">
              <w:rPr>
                <w:highlight w:val="yellow"/>
                <w:lang w:eastAsia="ko-KR"/>
              </w:rPr>
              <w:t>needed prior to Paging in Step 47</w:t>
            </w:r>
          </w:p>
          <w:p w14:paraId="530EF11A" w14:textId="16C7BBB6" w:rsidR="004F5B70" w:rsidRPr="00C37236" w:rsidRDefault="004F5B70" w:rsidP="00BF6E55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cyan"/>
                <w:lang w:eastAsia="zh-CN"/>
              </w:rPr>
            </w:pPr>
            <w:r w:rsidRPr="00C37236">
              <w:rPr>
                <w:rFonts w:eastAsia="SimSun" w:cs="Arial"/>
                <w:color w:val="000000"/>
                <w:highlight w:val="cyan"/>
                <w:lang w:eastAsia="zh-CN"/>
              </w:rPr>
              <w:t>The test case involves only NR Cell 1. There is a typo in Step 59 that needs to be corrected.</w:t>
            </w:r>
          </w:p>
          <w:p w14:paraId="7D1FCF5B" w14:textId="3592409B" w:rsidR="004F5B70" w:rsidRPr="00C37236" w:rsidRDefault="00C37236" w:rsidP="004F5B70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eastAsia="SimSun" w:cs="Arial"/>
                <w:color w:val="000000"/>
                <w:highlight w:val="magenta"/>
                <w:lang w:eastAsia="zh-CN"/>
              </w:rPr>
            </w:pPr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 xml:space="preserve">In Step 61, UE is being paged so the </w:t>
            </w:r>
            <w:proofErr w:type="spellStart"/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>serviceType</w:t>
            </w:r>
            <w:proofErr w:type="spellEnd"/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 xml:space="preserve"> in Service Request should be for mobile terminated services.</w:t>
            </w:r>
          </w:p>
          <w:p w14:paraId="6C7D0B60" w14:textId="1B308026" w:rsidR="004F5B70" w:rsidRPr="00FA46AD" w:rsidRDefault="004F5B70" w:rsidP="004F5B7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BF6E55" w14:paraId="4403EECE" w14:textId="77777777" w:rsidTr="0053135D">
        <w:tc>
          <w:tcPr>
            <w:tcW w:w="1985" w:type="dxa"/>
          </w:tcPr>
          <w:p w14:paraId="37831C4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5EEFBD" w14:textId="629C2556" w:rsidR="00BF6E55" w:rsidRPr="00C37236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yellow"/>
                <w:lang w:val="en-SG"/>
              </w:rPr>
            </w:pPr>
            <w:r w:rsidRPr="00C37236">
              <w:rPr>
                <w:highlight w:val="yellow"/>
                <w:lang w:val="en-SG"/>
              </w:rPr>
              <w:t>Step 16-17</w:t>
            </w:r>
            <w:r w:rsidRPr="0002488B">
              <w:rPr>
                <w:highlight w:val="yellow"/>
                <w:lang w:val="en-SG"/>
              </w:rPr>
              <w:t xml:space="preserve"> </w:t>
            </w:r>
            <w:r w:rsidR="0002488B" w:rsidRPr="0002488B">
              <w:rPr>
                <w:highlight w:val="yellow"/>
                <w:lang w:val="en-SG"/>
              </w:rPr>
              <w:t xml:space="preserve">called f_NR5GC_RRC_Idle_Steps16_20 with condition </w:t>
            </w:r>
            <w:proofErr w:type="spellStart"/>
            <w:r w:rsidR="0002488B" w:rsidRPr="0002488B">
              <w:rPr>
                <w:highlight w:val="yellow"/>
                <w:lang w:val="en-SG"/>
              </w:rPr>
              <w:t>rrcConnectionRelease</w:t>
            </w:r>
            <w:proofErr w:type="spellEnd"/>
          </w:p>
          <w:p w14:paraId="0EA35AB6" w14:textId="22534E66" w:rsidR="004F5B70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green"/>
                <w:lang w:val="en-SG"/>
              </w:rPr>
            </w:pPr>
            <w:r w:rsidRPr="0002488B">
              <w:rPr>
                <w:highlight w:val="green"/>
                <w:lang w:val="en-SG"/>
              </w:rPr>
              <w:t xml:space="preserve">Change </w:t>
            </w:r>
            <w:r w:rsidR="0002488B" w:rsidRPr="0002488B">
              <w:rPr>
                <w:highlight w:val="green"/>
                <w:lang w:val="en-SG"/>
              </w:rPr>
              <w:t xml:space="preserve">the </w:t>
            </w:r>
            <w:proofErr w:type="spellStart"/>
            <w:r w:rsidR="0002488B" w:rsidRPr="0002488B">
              <w:rPr>
                <w:highlight w:val="green"/>
                <w:lang w:val="en-SG"/>
              </w:rPr>
              <w:t>p_PTWLength_Index</w:t>
            </w:r>
            <w:proofErr w:type="spellEnd"/>
            <w:r w:rsidR="0002488B" w:rsidRPr="0002488B">
              <w:rPr>
                <w:highlight w:val="green"/>
                <w:lang w:val="en-SG"/>
              </w:rPr>
              <w:t xml:space="preserve"> </w:t>
            </w:r>
            <w:r w:rsidRPr="0002488B">
              <w:rPr>
                <w:highlight w:val="green"/>
                <w:lang w:val="en-SG"/>
              </w:rPr>
              <w:t xml:space="preserve">in Step </w:t>
            </w:r>
            <w:r w:rsidRPr="00C37236">
              <w:rPr>
                <w:highlight w:val="green"/>
                <w:lang w:val="en-SG"/>
              </w:rPr>
              <w:t>18</w:t>
            </w:r>
            <w:r w:rsidR="0002488B">
              <w:rPr>
                <w:highlight w:val="green"/>
                <w:lang w:val="en-SG"/>
              </w:rPr>
              <w:t xml:space="preserve"> and Step 47 from ‘3’ to ‘1’.</w:t>
            </w:r>
          </w:p>
          <w:p w14:paraId="139EF906" w14:textId="7FAD708C" w:rsidR="000875C7" w:rsidRPr="000875C7" w:rsidRDefault="000875C7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cyan"/>
                <w:lang w:val="en-SG"/>
              </w:rPr>
            </w:pPr>
            <w:r>
              <w:rPr>
                <w:highlight w:val="cyan"/>
                <w:lang w:val="en-SG"/>
              </w:rPr>
              <w:t xml:space="preserve">Step 26 remove input </w:t>
            </w:r>
            <w:proofErr w:type="spellStart"/>
            <w:r>
              <w:rPr>
                <w:highlight w:val="cyan"/>
                <w:lang w:val="en-SG"/>
              </w:rPr>
              <w:t>v_SRB</w:t>
            </w:r>
            <w:proofErr w:type="spellEnd"/>
            <w:r>
              <w:rPr>
                <w:highlight w:val="cyan"/>
                <w:lang w:val="en-SG"/>
              </w:rPr>
              <w:t xml:space="preserve"> to allow Deregistration to happen via SRB2.</w:t>
            </w:r>
          </w:p>
          <w:p w14:paraId="48DA341C" w14:textId="6275325A" w:rsidR="0002488B" w:rsidRPr="0002488B" w:rsidRDefault="0002488B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yellow"/>
                <w:lang w:val="en-SG"/>
              </w:rPr>
            </w:pPr>
            <w:r w:rsidRPr="0002488B">
              <w:rPr>
                <w:highlight w:val="yellow"/>
                <w:lang w:val="en-SG"/>
              </w:rPr>
              <w:lastRenderedPageBreak/>
              <w:t xml:space="preserve">Step 28-46 add condition </w:t>
            </w:r>
            <w:proofErr w:type="spellStart"/>
            <w:r w:rsidRPr="0002488B">
              <w:rPr>
                <w:highlight w:val="yellow"/>
                <w:lang w:val="en-SG"/>
              </w:rPr>
              <w:t>rrcConnectionRelease</w:t>
            </w:r>
            <w:proofErr w:type="spellEnd"/>
            <w:r w:rsidRPr="0002488B">
              <w:rPr>
                <w:highlight w:val="yellow"/>
                <w:lang w:val="en-SG"/>
              </w:rPr>
              <w:t xml:space="preserve"> to f_NR5GC_RRC_Idle_Steps16_20</w:t>
            </w:r>
          </w:p>
          <w:p w14:paraId="380CF6EF" w14:textId="77777777" w:rsidR="004F5B70" w:rsidRPr="00C37236" w:rsidRDefault="004F5B70" w:rsidP="004F5B70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cyan"/>
                <w:lang w:val="en-SG"/>
              </w:rPr>
            </w:pPr>
            <w:r w:rsidRPr="00C37236">
              <w:rPr>
                <w:highlight w:val="cyan"/>
                <w:lang w:val="en-SG"/>
              </w:rPr>
              <w:t>Step 59 – fix typo, changing nr_Cell11 to nr_Cell1</w:t>
            </w:r>
          </w:p>
          <w:p w14:paraId="05C80436" w14:textId="3855A0A9" w:rsidR="00F01A0C" w:rsidRPr="00F01A0C" w:rsidRDefault="00C37236" w:rsidP="00F01A0C">
            <w:pPr>
              <w:pStyle w:val="CRCoverPage"/>
              <w:numPr>
                <w:ilvl w:val="0"/>
                <w:numId w:val="48"/>
              </w:numPr>
              <w:spacing w:after="0"/>
              <w:rPr>
                <w:highlight w:val="magenta"/>
                <w:lang w:val="en-SG"/>
              </w:rPr>
            </w:pPr>
            <w:r w:rsidRPr="00C37236">
              <w:rPr>
                <w:highlight w:val="magenta"/>
                <w:lang w:val="en-SG"/>
              </w:rPr>
              <w:t xml:space="preserve">Step 60-65 – change expected </w:t>
            </w:r>
            <w:proofErr w:type="spellStart"/>
            <w:r w:rsidRPr="00C37236">
              <w:rPr>
                <w:highlight w:val="magenta"/>
                <w:lang w:val="en-SG"/>
              </w:rPr>
              <w:t>ServiceType</w:t>
            </w:r>
            <w:proofErr w:type="spellEnd"/>
            <w:r w:rsidRPr="00C37236">
              <w:rPr>
                <w:highlight w:val="magenta"/>
                <w:lang w:val="en-SG"/>
              </w:rPr>
              <w:t xml:space="preserve"> to </w:t>
            </w:r>
            <w:r w:rsidR="00BE1559">
              <w:rPr>
                <w:highlight w:val="magenta"/>
                <w:lang w:val="en-SG"/>
              </w:rPr>
              <w:t xml:space="preserve">use default value of </w:t>
            </w:r>
            <w:r w:rsidRPr="00C37236">
              <w:rPr>
                <w:rFonts w:eastAsia="SimSun" w:cs="Arial"/>
                <w:color w:val="000000"/>
                <w:highlight w:val="magenta"/>
                <w:lang w:eastAsia="zh-CN"/>
              </w:rPr>
              <w:t>‘0010’B.</w:t>
            </w:r>
          </w:p>
          <w:p w14:paraId="3BE10EDC" w14:textId="13A6C860" w:rsidR="00F01A0C" w:rsidRPr="00F01A0C" w:rsidRDefault="00F01A0C" w:rsidP="00F01A0C">
            <w:pPr>
              <w:pStyle w:val="CRCoverPage"/>
              <w:spacing w:after="0"/>
              <w:rPr>
                <w:b/>
                <w:bCs/>
                <w:lang w:val="en-SG"/>
              </w:rPr>
            </w:pPr>
            <w:r w:rsidRPr="00F01A0C">
              <w:rPr>
                <w:b/>
                <w:bCs/>
                <w:lang w:val="en-SG"/>
              </w:rPr>
              <w:t xml:space="preserve"> </w:t>
            </w:r>
          </w:p>
        </w:tc>
      </w:tr>
      <w:tr w:rsidR="00BF6E55" w14:paraId="170F8D79" w14:textId="77777777" w:rsidTr="0053135D">
        <w:tc>
          <w:tcPr>
            <w:tcW w:w="1985" w:type="dxa"/>
          </w:tcPr>
          <w:p w14:paraId="65ED295A" w14:textId="77777777" w:rsidR="00BF6E55" w:rsidRDefault="00BF6E55" w:rsidP="00BF6E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6585DB3" w14:textId="11F233C8" w:rsidR="00BF6E55" w:rsidRPr="00880368" w:rsidRDefault="00BF6E55" w:rsidP="00BF6E55">
            <w:pPr>
              <w:spacing w:after="0"/>
              <w:rPr>
                <w:rFonts w:ascii="Arial" w:hAnsi="Arial" w:cs="Arial"/>
                <w:lang w:val="en-IN" w:eastAsia="en-GB"/>
              </w:rPr>
            </w:pPr>
            <w:r>
              <w:rPr>
                <w:rFonts w:ascii="Arial" w:hAnsi="Arial" w:cs="Arial"/>
                <w:lang w:val="en-IN" w:eastAsia="en-GB"/>
              </w:rPr>
              <w:t>EDRX</w:t>
            </w:r>
            <w:r w:rsidRPr="005202EE">
              <w:rPr>
                <w:rFonts w:ascii="Arial" w:hAnsi="Arial" w:cs="Arial"/>
                <w:lang w:val="en-IN" w:eastAsia="en-GB"/>
              </w:rPr>
              <w:t>_NR5GC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79109A" w14:paraId="7A70A8CE" w14:textId="77777777" w:rsidTr="0053135D">
        <w:tc>
          <w:tcPr>
            <w:tcW w:w="1985" w:type="dxa"/>
          </w:tcPr>
          <w:p w14:paraId="4AB30E95" w14:textId="77777777" w:rsidR="0079109A" w:rsidRDefault="0079109A" w:rsidP="007910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08858A05" w:rsidR="0079109A" w:rsidRDefault="00AF22C8" w:rsidP="0079109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Changes </w:t>
            </w:r>
            <w:r w:rsidR="00795E95">
              <w:rPr>
                <w:rFonts w:ascii="Arial" w:hAnsi="Arial"/>
                <w:highlight w:val="cyan"/>
              </w:rPr>
              <w:t>1</w:t>
            </w:r>
            <w:r>
              <w:rPr>
                <w:rFonts w:ascii="Arial" w:hAnsi="Arial"/>
                <w:highlight w:val="cyan"/>
              </w:rPr>
              <w:t xml:space="preserve"> to </w:t>
            </w:r>
            <w:r w:rsidR="00795E95">
              <w:rPr>
                <w:rFonts w:ascii="Arial" w:hAnsi="Arial"/>
                <w:highlight w:val="cyan"/>
              </w:rPr>
              <w:t>6</w:t>
            </w:r>
            <w:r w:rsidR="00390A30">
              <w:rPr>
                <w:rFonts w:ascii="Arial" w:hAnsi="Arial"/>
                <w:highlight w:val="cyan"/>
              </w:rPr>
              <w:t>.</w:t>
            </w:r>
            <w:r w:rsidR="00795E95">
              <w:rPr>
                <w:rFonts w:ascii="Arial" w:hAnsi="Arial"/>
                <w:highlight w:val="cyan"/>
              </w:rPr>
              <w:t xml:space="preserve"> Accepted</w:t>
            </w:r>
          </w:p>
        </w:tc>
      </w:tr>
    </w:tbl>
    <w:p w14:paraId="4F08DC2C" w14:textId="77777777" w:rsidR="00213FE3" w:rsidRDefault="00213FE3" w:rsidP="00213FE3"/>
    <w:p w14:paraId="21F36F35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6557A5" w14:paraId="5FA10901" w14:textId="77777777" w:rsidTr="0053135D">
        <w:tc>
          <w:tcPr>
            <w:tcW w:w="9855" w:type="dxa"/>
          </w:tcPr>
          <w:p w14:paraId="1C625FFB" w14:textId="77777777" w:rsidR="006557A5" w:rsidRPr="006557A5" w:rsidRDefault="00B479BD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557A5"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f_TC_11_7_1_NR5GC_TestBody() runs on NR5GC_PTC</w:t>
            </w:r>
          </w:p>
          <w:p w14:paraId="0508D6F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{ // @sic R5-233411 R5-235344 sic@</w:t>
            </w:r>
          </w:p>
          <w:p w14:paraId="3F2B466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NR_RadioBearerId_Type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v_SRB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tsc_NR_RbId_SRB1;</w:t>
            </w:r>
          </w:p>
          <w:p w14:paraId="7A37B4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'0101'B,'00000001'B); // Step 14 - Table 11.7.1.3.3-3: REGISTRATION ACCEPT</w:t>
            </w:r>
          </w:p>
          <w:p w14:paraId="461E2ED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EF71EE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3969845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NG_5G_S_TMSI v_NG_5G_S_TMSI := f_NR_Get5G_S_TMSI_FromGuti(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0070A8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92C69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7E6F8D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02E42B1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0656D26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D35FB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2-15"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70CB2B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2-3 of the generic procedure for NR RRC_IDLE as specified in TS 38.508-1 Table 4.5.2.2-2 are performed.</w:t>
            </w:r>
          </w:p>
          <w:p w14:paraId="0D30D19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 REGISTRATION REQUEST message including the Requested extended DRX parameters IE</w:t>
            </w:r>
          </w:p>
          <w:p w14:paraId="24E5C07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5-13 of Table 4.5.2.2-2 of the generic procedure in TS 38.508-1 are performed.</w:t>
            </w:r>
          </w:p>
          <w:p w14:paraId="1D16301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REGISTRATION ACCEPT message including the Negotiated extended DRX parameters IE.</w:t>
            </w:r>
          </w:p>
          <w:p w14:paraId="773F8A1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REGISTRATION COMPLETE message?</w:t>
            </w:r>
          </w:p>
          <w:p w14:paraId="5BA092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A1B81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C3E40C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"Steps 16-17"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B48A98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19a1-20a1 of Table 4.5.2.2-2 of the generic procedure in TS 38.508-1 are performed.</w:t>
            </w:r>
          </w:p>
          <w:p w14:paraId="7D9D5F1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f_NR5GC_PDUSessionEstablishment (nr_Cell1, -, </w:t>
            </w:r>
            <w:proofErr w:type="spellStart"/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v_SRB</w:t>
            </w:r>
            <w:proofErr w:type="spellEnd"/>
            <w:r w:rsidRPr="005D25EF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1955B9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AD68F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F9F692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within a valid paging occasion within the PTW of the next upcoming UE's PH as per Idle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2191A5D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6B948E4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3D245F0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4F5B70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3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5);</w:t>
            </w:r>
          </w:p>
          <w:p w14:paraId="375EE3A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E50D33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DC3B26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279F25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F6BBFE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19");</w:t>
            </w:r>
          </w:p>
          <w:p w14:paraId="03AE040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5DDEEE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E2272F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3AA0B11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41B7817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7EED3E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4504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52BE7E2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70FA7A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5436B24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1617D1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408E9D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22-25"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500D5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0C1B844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6AE142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F46C6E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94A278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off UE in RRC CONNECTED as described in TS 38.508-1 subclause 4.9.6.3</w:t>
            </w:r>
          </w:p>
          <w:p w14:paraId="3CDB06B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f_NR_UE_DeRegisterOnSwitchOff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(nr_Cell1, STATE_CONNECTED_3A, </w:t>
            </w:r>
            <w:proofErr w:type="spellStart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v_SRB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);</w:t>
            </w:r>
          </w:p>
          <w:p w14:paraId="399D557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3E3F4B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B31004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61E57DA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3C12A79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2B52F7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28-46"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EAC49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generic test procedure in TS 38.508-1 Table 4.5.2.2-2 indicate that the UE performs registration on NR Cell 1.</w:t>
            </w:r>
          </w:p>
          <w:p w14:paraId="2885B9D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'0001'B, '00000001'B); // Step 31 - Table 11.7.1.3.3-4: REGISTRATION ACCEPT</w:t>
            </w:r>
          </w:p>
          <w:p w14:paraId="2D3647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659BCD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f_NR5GC_RRC_Idle_Steps16_20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(nr_Cell1);</w:t>
            </w:r>
          </w:p>
          <w:p w14:paraId="0BAE97F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407BA7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78A21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in a valid PO.</w:t>
            </w:r>
          </w:p>
          <w:p w14:paraId="092A9E4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4306870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6C76AF5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3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1);</w:t>
            </w:r>
          </w:p>
          <w:p w14:paraId="2032A0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139033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33D5F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348F0B8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EB974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48");</w:t>
            </w:r>
          </w:p>
          <w:p w14:paraId="5BB1CA1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EA3622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CFA0F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5025C9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54B039B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7A247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7A6207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3B37EE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6BBF3E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22C0EB2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E0A615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44C0C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51-54"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BA3CC3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75DEFA0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629DAE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EBF57A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D91D6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RRC connection and move the UE to RRC_IDLE.</w:t>
            </w:r>
          </w:p>
          <w:p w14:paraId="3EEDB8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0B9BE2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0C0E7A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84242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SIB1 is updated according to Table 11.7.1.3.3-1 and transmits a Short message on PDCCH using P-RNTI indicating a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systemInfoModification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2F6B92E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omit); // return value by default</w:t>
            </w:r>
          </w:p>
          <w:p w14:paraId="4CEFA4A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f_NR_CellInfo_Set_SIB1_eDRX_AllowedIdle(nr_Cell1);</w:t>
            </w:r>
          </w:p>
          <w:p w14:paraId="208D44E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f_NR_ModifySysinfo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true); //Modify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SS</w:t>
            </w:r>
          </w:p>
          <w:p w14:paraId="6698693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0A52E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71A560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for 2.1* modification period to allow the new system information to take effect.</w:t>
            </w:r>
          </w:p>
          <w:p w14:paraId="3863580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f_NR_WaitModificationPeriods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563429C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A349EF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FC2A55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Paging message to the UE in a valid PO which is derived by normal DRX and not belonging to extended DRX.</w:t>
            </w:r>
          </w:p>
          <w:p w14:paraId="294D1AD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0E0BCB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587F13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B3D6B9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send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E54C0D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476DB3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59");</w:t>
            </w:r>
          </w:p>
          <w:p w14:paraId="2EC572A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7CB38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60-65"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A37A8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3-8 of Generic procedure specified in TS 38.508-1 Table 4.5.4.2-3 are performed.</w:t>
            </w:r>
          </w:p>
          <w:p w14:paraId="4442B53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4E2F49D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72F7EF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442596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?,- , *),</w:t>
            </w:r>
          </w:p>
          <w:p w14:paraId="7119F97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C8478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</w:t>
            </w:r>
          </w:p>
          <w:p w14:paraId="5113066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(),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f_NG_S_TMSI2MobileIdentity(omit, f_NR5GC_CellInfo_GetGutiParameters (nr_Cell1)),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magenta"/>
                <w:lang w:val="en-IN" w:eastAsia="de-DE"/>
              </w:rPr>
              <w:t>'0000'B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 {</w:t>
            </w:r>
          </w:p>
          <w:p w14:paraId="61E99D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5A4DCE9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5FA47D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DA237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3381F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B1242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107124E4" w14:textId="168146A9" w:rsidR="00213FE3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}//end of f_TC_11_7_1_NR5GC_TestBody</w:t>
            </w:r>
            <w:r w:rsidR="005A60C2" w:rsidRPr="006557A5"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  <w:t xml:space="preserve"> 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FE12B4" w:rsidRDefault="00213FE3" w:rsidP="00213FE3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:rsidRPr="00B479BD" w14:paraId="7A953469" w14:textId="77777777" w:rsidTr="000540A4">
        <w:tc>
          <w:tcPr>
            <w:tcW w:w="9629" w:type="dxa"/>
          </w:tcPr>
          <w:p w14:paraId="71004F24" w14:textId="77777777" w:rsidR="006557A5" w:rsidRPr="006557A5" w:rsidRDefault="00B479BD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6557A5"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f_TC_11_7_1_NR5GC_TestBody() runs on NR5GC_PTC</w:t>
            </w:r>
          </w:p>
          <w:p w14:paraId="33E90D1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{ // @sic R5-233411 R5-235344 sic@</w:t>
            </w:r>
          </w:p>
          <w:p w14:paraId="0EA9074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NR_RadioBearerId_Type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v_SRB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tsc_NR_RbId_SRB1;</w:t>
            </w:r>
          </w:p>
          <w:p w14:paraId="0587E37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template (value)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'0101'B,'00000001'B); // Step 14 - Table 11.7.1.3.3-3: REGISTRATION ACCEPT</w:t>
            </w:r>
          </w:p>
          <w:p w14:paraId="492D1A9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2615FE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f_NR5GC_CellInfo_GetGutiParameters(nr_Cell1);</w:t>
            </w:r>
          </w:p>
          <w:p w14:paraId="4CA90D5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var NG_5G_S_TMSI v_NG_5G_S_TMSI := f_NR_Get5G_S_TMSI_FromGuti(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v_GutiParameters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C71961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C973E1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13563A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083DB8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42DF63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F54B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2-15"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5E223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2-3 of the generic procedure for NR RRC_IDLE as specified in TS 38.508-1 Table 4.5.2.2-2 are performed.</w:t>
            </w:r>
          </w:p>
          <w:p w14:paraId="7D54C6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 REGISTRATION REQUEST message including the Requested extended DRX parameters IE</w:t>
            </w:r>
          </w:p>
          <w:p w14:paraId="38480B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5-13 of Table 4.5.2.2-2 of the generic procedure in TS 38.508-1 are performed.</w:t>
            </w:r>
          </w:p>
          <w:p w14:paraId="3EE963E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 REGISTRATION ACCEPT message including the Negotiated extended DRX parameters IE.</w:t>
            </w:r>
          </w:p>
          <w:p w14:paraId="1AA967D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transmit a REGISTRATION COMPLETE message?</w:t>
            </w:r>
          </w:p>
          <w:p w14:paraId="70013FF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AFF4AD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55B5D5" w14:textId="77777777" w:rsidR="000875C7" w:rsidRPr="000875C7" w:rsidRDefault="006557A5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//@siclog "Steps 16-17" </w:t>
            </w:r>
            <w:proofErr w:type="spellStart"/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="000875C7"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2D5D61" w14:textId="77777777" w:rsidR="000875C7" w:rsidRPr="000875C7" w:rsidRDefault="000875C7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19a1-20a1 of Table 4.5.2.2-2 of the generic procedure in TS 38.508-1 are performed.</w:t>
            </w:r>
          </w:p>
          <w:p w14:paraId="2D1E9C03" w14:textId="2E644A80" w:rsidR="006557A5" w:rsidRPr="006557A5" w:rsidRDefault="000875C7" w:rsidP="000875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f_NR5GC_RRC_Idle_Steps16_20(nr_Cell1, -, -, </w:t>
            </w:r>
            <w:proofErr w:type="spellStart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rrcConnectionRelease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0A53EA0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0458DD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76065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 The SS transmits a Paging message within a valid paging occasion within the PTW of the next upcoming UE's PH as per Idle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eDRX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6822AF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15C2E09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702E2EF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4F5B70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5);</w:t>
            </w:r>
          </w:p>
          <w:p w14:paraId="36CC58C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8759F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19"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370401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457120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B5CBEA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19");</w:t>
            </w:r>
          </w:p>
          <w:p w14:paraId="400A505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6B95E1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05A960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5E3B75C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A22DD5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69312D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21"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346F56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74418A2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115E89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72C7698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7275B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BF6845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22-25"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B412B3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3E24D7B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675755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323FC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688557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off UE in RRC CONNECTED as described in TS 38.508-1 subclause 4.9.6.3</w:t>
            </w:r>
          </w:p>
          <w:p w14:paraId="07435D3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f_NR_UE_DeRegisterOnSwitchOff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(nr_Cell1, STATE_CONNECTED_3A);</w:t>
            </w:r>
          </w:p>
          <w:p w14:paraId="3E5B230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95B91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8EB5EB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Switch on UE.</w:t>
            </w:r>
          </w:p>
          <w:p w14:paraId="589D1E1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f_NR5GC_SwitchOnAndResetIMS();</w:t>
            </w:r>
          </w:p>
          <w:p w14:paraId="1E985E7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66D4D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28-46"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A3F55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generic test procedure in TS 38.508-1 Table 4.5.2.2-2 indicate that the UE performs registration on NR Cell 1.</w:t>
            </w:r>
          </w:p>
          <w:p w14:paraId="2AC06E6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cs_NG_NAS_EDRXParams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('0000'B, '0001'B, '00000001'B); // Step 31 - Table 11.7.1.3.3-4: REGISTRATION ACCEPT</w:t>
            </w:r>
          </w:p>
          <w:p w14:paraId="33589A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f_NR5GC_RRC_Idle_Steps2_15_eDRX(nr_Cell1,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v_NegotiatedExtdDRXParams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92F9AFF" w14:textId="1FD215A4" w:rsidR="006557A5" w:rsidRPr="006557A5" w:rsidRDefault="000875C7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f_NR5GC_RRC_Idle_Steps16_20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(nr_Cell1, -, -, </w:t>
            </w:r>
            <w:proofErr w:type="spellStart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rrcConnectionRelease</w:t>
            </w:r>
            <w:proofErr w:type="spellEnd"/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625A2A6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3819EF1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5F5086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in a valid PO.</w:t>
            </w:r>
          </w:p>
          <w:p w14:paraId="344F940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f_NR5GC_UE_Page_eDRX(nr_Cell1,</w:t>
            </w:r>
          </w:p>
          <w:p w14:paraId="6BEFD1F9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cs_PagingRecordList_OneRecord(cs_PagingUE_Identity_5G_S_TMSI(v_NG_5G_S_TMSI)),</w:t>
            </w:r>
          </w:p>
          <w:p w14:paraId="6A57251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</w:t>
            </w:r>
            <w:r w:rsidRPr="000875C7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1);</w:t>
            </w:r>
          </w:p>
          <w:p w14:paraId="2C36789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0BBEF4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4D81F4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transmit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723503D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6E1448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48");</w:t>
            </w:r>
          </w:p>
          <w:p w14:paraId="3B0E6E1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3A1749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49"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02ACB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message.</w:t>
            </w:r>
          </w:p>
          <w:p w14:paraId="05A86C2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949EA3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3A9FAF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50"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B0ECE0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UE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including SERVICE REQUEST to confirm the successful completion of the connection establishment.</w:t>
            </w:r>
          </w:p>
          <w:p w14:paraId="0202774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33A7849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</w:t>
            </w:r>
          </w:p>
          <w:p w14:paraId="3C965080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D9B1F7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12A6F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//@siclog "Step 51-54"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D9D2FD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5 to 8 of the NR RRC_CONNECTED procedure in TS 38.508-1 Table 4.5.4.2-3 are executed to successfully complete the service request procedure.</w:t>
            </w:r>
          </w:p>
          <w:p w14:paraId="0242508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517648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D78EFC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392A5F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to release RRC connection and move the UE to RRC_IDLE.</w:t>
            </w:r>
          </w:p>
          <w:p w14:paraId="7BF6C3C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4C2C16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E835B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56"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0629BF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SIB1 is updated according to Table 11.7.1.3.3-1 and transmits a Short message on PDCCH using P-RNTI indicating a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systemInfoModification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.</w:t>
            </w:r>
          </w:p>
          <w:p w14:paraId="3206A2A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f_NR_CellInfo_SetSIB1_hyperSFN_r17(nr_Cell1, omit); // return value by default</w:t>
            </w:r>
          </w:p>
          <w:p w14:paraId="439AE2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f_NR_CellInfo_Set_SIB1_eDRX_AllowedIdle(nr_Cell1);</w:t>
            </w:r>
          </w:p>
          <w:p w14:paraId="27FF39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f_NR_ModifySysinfo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(nr_Cell1, true); //Modify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Sysinfo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SS</w:t>
            </w:r>
          </w:p>
          <w:p w14:paraId="0541EA0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CBB4D6E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57"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89654B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for 2.1* modification period to allow the new system information to take effect.</w:t>
            </w:r>
          </w:p>
          <w:p w14:paraId="4A3CF5ED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f_NR_WaitModificationPeriods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1FB3723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4230AD9F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58"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081953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The SS transmits a Paging message to the UE in a valid PO which is derived by normal DRX and not belonging to extended DRX.</w:t>
            </w:r>
          </w:p>
          <w:p w14:paraId="66461A6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2A6F9678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5EC442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59"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3FF356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Check: Does the UE send an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0AFA056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f_NR_RRC_SetupRequest_Def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r w:rsidRPr="00C37236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nr_Cell1</w:t>
            </w: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CA6AB6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f_NR_PreliminaryPass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"Test Case 11.7.1 Step 59");</w:t>
            </w:r>
          </w:p>
          <w:p w14:paraId="610A760B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695F65D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//@siclog "Step 60-65"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BD33E9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 Steps 3-8 of Generic procedure specified in TS 38.508-1 Table 4.5.4.2-3 are performed.</w:t>
            </w:r>
          </w:p>
          <w:p w14:paraId="42147A33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(nr_Cell1);</w:t>
            </w:r>
          </w:p>
          <w:p w14:paraId="26A0C67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0EB08E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f_NR_RRCSetupComplete_Def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</w:t>
            </w:r>
          </w:p>
          <w:p w14:paraId="53C0F31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cr_38508_RRCSetupComplete(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tsc_NR_RRC_TI_Def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?,- , *),</w:t>
            </w:r>
          </w:p>
          <w:p w14:paraId="2C3B62AC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tsc_SHT_IntegrityProtected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D453C31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</w:t>
            </w:r>
          </w:p>
          <w:p w14:paraId="64233097" w14:textId="1912CEE6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f_Check_NG_ServiceReqMsg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cs_NAS_KeySetIdentifier_lv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f_NR_SecurityKSIamf_Get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(),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tsc_NasKsi_NativeSecurityContext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), f_NG_S_TMSI2MobileIdentity(omit, f_NR5GC_CellInfo_GetGutiParameters (nr_Cell1)))) {</w:t>
            </w:r>
          </w:p>
          <w:p w14:paraId="350BF662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"Service Request Message Failed");</w:t>
            </w:r>
          </w:p>
          <w:p w14:paraId="26F7EC2A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102BC39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f_NR5GC_RRC_ConnectedState3N_Steps5_8(nr_Cell1, </w:t>
            </w:r>
            <w:proofErr w:type="spellStart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9FAC0B4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23BFC595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0F0BB947" w14:textId="77777777" w:rsidR="006557A5" w:rsidRPr="006557A5" w:rsidRDefault="006557A5" w:rsidP="0065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5729D31F" w14:textId="4FCF8B98" w:rsidR="00C826E6" w:rsidRPr="00B479BD" w:rsidRDefault="006557A5" w:rsidP="006557A5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}//end of f_TC_11_7_1_NR5GC_TestBody</w:t>
            </w:r>
            <w:r w:rsidR="00B479BD"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57ED8B38" w14:textId="23CB2BBB" w:rsidR="000540A4" w:rsidRDefault="000540A4" w:rsidP="000540A4">
      <w:pPr>
        <w:rPr>
          <w:lang w:val="pt-BR"/>
        </w:rPr>
      </w:pPr>
      <w:bookmarkStart w:id="17" w:name="_Toc152883446"/>
      <w:bookmarkStart w:id="18" w:name="_Toc152883447"/>
      <w:bookmarkEnd w:id="6"/>
      <w:bookmarkEnd w:id="7"/>
      <w:bookmarkEnd w:id="8"/>
    </w:p>
    <w:p w14:paraId="5C654FCA" w14:textId="77777777" w:rsidR="00E07BFB" w:rsidRDefault="00E07BFB" w:rsidP="00E07BF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53960363"/>
      <w:r>
        <w:rPr>
          <w:b/>
          <w:lang w:val="pt-BR"/>
        </w:rPr>
        <w:t>Change 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07BFB" w14:paraId="52778211" w14:textId="77777777" w:rsidTr="009D7D85">
        <w:trPr>
          <w:trHeight w:val="447"/>
        </w:trPr>
        <w:tc>
          <w:tcPr>
            <w:tcW w:w="1985" w:type="dxa"/>
          </w:tcPr>
          <w:p w14:paraId="35B2D6B8" w14:textId="77777777" w:rsidR="00E07BFB" w:rsidRDefault="00E07BFB" w:rsidP="009D7D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E41E9F" w14:textId="4CA17CD6" w:rsidR="00E07BFB" w:rsidRDefault="00E07BFB" w:rsidP="009D7D85">
            <w:pPr>
              <w:spacing w:after="0"/>
            </w:pPr>
            <w:r w:rsidRPr="00E07BFB">
              <w:rPr>
                <w:rFonts w:ascii="Arial" w:hAnsi="Arial"/>
              </w:rPr>
              <w:t>function f_NR5GC_Calculate_PTW_PH</w:t>
            </w:r>
          </w:p>
        </w:tc>
      </w:tr>
      <w:tr w:rsidR="00E07BFB" w14:paraId="5EF7BF08" w14:textId="77777777" w:rsidTr="009D7D85">
        <w:trPr>
          <w:trHeight w:val="452"/>
        </w:trPr>
        <w:tc>
          <w:tcPr>
            <w:tcW w:w="1985" w:type="dxa"/>
          </w:tcPr>
          <w:p w14:paraId="4DC5AAE1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91CC14" w14:textId="77777777" w:rsidR="00E07BFB" w:rsidRDefault="00D65A3A" w:rsidP="00D65A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Current TTCN computation for UE_ID_H is not in line with spec (TS 38.304 </w:t>
            </w:r>
            <w:r w:rsidRPr="00D65A3A">
              <w:rPr>
                <w:rFonts w:eastAsia="SimSun" w:cs="Arial"/>
                <w:color w:val="000000"/>
                <w:lang w:eastAsia="zh-CN"/>
              </w:rPr>
              <w:t>7.4</w:t>
            </w:r>
            <w:r>
              <w:rPr>
                <w:rFonts w:eastAsia="SimSun" w:cs="Arial"/>
                <w:color w:val="000000"/>
                <w:lang w:eastAsia="zh-CN"/>
              </w:rPr>
              <w:t xml:space="preserve">: </w:t>
            </w:r>
            <w:r w:rsidRPr="00D65A3A">
              <w:rPr>
                <w:rFonts w:eastAsia="SimSun" w:cs="Arial"/>
                <w:color w:val="000000"/>
                <w:lang w:eastAsia="zh-CN"/>
              </w:rPr>
              <w:t>Paging in extended DRX</w:t>
            </w:r>
            <w:r>
              <w:rPr>
                <w:rFonts w:eastAsia="SimSun" w:cs="Arial"/>
                <w:color w:val="000000"/>
                <w:lang w:eastAsia="zh-CN"/>
              </w:rPr>
              <w:t>)</w:t>
            </w:r>
          </w:p>
          <w:p w14:paraId="41AA8CA2" w14:textId="77777777" w:rsidR="00D65A3A" w:rsidRDefault="00D65A3A" w:rsidP="00D65A3A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  <w:p w14:paraId="279240FD" w14:textId="31A46CB8" w:rsidR="00BE1559" w:rsidRPr="00BE1559" w:rsidRDefault="00BE1559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highlight w:val="yellow"/>
                <w:lang w:eastAsia="zh-CN"/>
              </w:rPr>
            </w:pPr>
            <w:proofErr w:type="spellStart"/>
            <w:r w:rsidRPr="00BE1559">
              <w:rPr>
                <w:highlight w:val="yellow"/>
              </w:rPr>
              <w:t>Hashed_ID</w:t>
            </w:r>
            <w:proofErr w:type="spellEnd"/>
            <w:r w:rsidRPr="00BE1559">
              <w:rPr>
                <w:highlight w:val="yellow"/>
              </w:rPr>
              <w:t xml:space="preserve"> shall be taken only from the bits b31 to b0 of 5G-S-TMSI</w:t>
            </w:r>
          </w:p>
          <w:p w14:paraId="08FA50C4" w14:textId="77777777" w:rsidR="00BE1559" w:rsidRPr="00BE1559" w:rsidRDefault="00D65A3A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highlight w:val="green"/>
                <w:lang w:eastAsia="zh-CN"/>
              </w:rPr>
            </w:pPr>
            <w:proofErr w:type="spellStart"/>
            <w:r w:rsidRPr="00BE1559">
              <w:rPr>
                <w:rFonts w:eastAsia="SimSun" w:cs="Arial"/>
                <w:color w:val="000000"/>
                <w:highlight w:val="green"/>
                <w:lang w:eastAsia="zh-CN"/>
              </w:rPr>
              <w:t>T</w:t>
            </w:r>
            <w:r w:rsidRPr="00BE1559">
              <w:rPr>
                <w:rFonts w:eastAsia="SimSun" w:cs="Arial"/>
                <w:color w:val="000000"/>
                <w:highlight w:val="green"/>
                <w:vertAlign w:val="subscript"/>
                <w:lang w:eastAsia="zh-CN"/>
              </w:rPr>
              <w:t>eDRX_CN</w:t>
            </w:r>
            <w:proofErr w:type="spellEnd"/>
            <w:r w:rsidRPr="00BE1559">
              <w:rPr>
                <w:rFonts w:eastAsia="SimSun" w:cs="Arial"/>
                <w:color w:val="000000"/>
                <w:highlight w:val="green"/>
                <w:vertAlign w:val="subscript"/>
                <w:lang w:eastAsia="zh-CN"/>
              </w:rPr>
              <w:t xml:space="preserve"> </w:t>
            </w:r>
            <w:r w:rsidRPr="00BE1559">
              <w:rPr>
                <w:rFonts w:eastAsia="SimSun" w:cs="Arial"/>
                <w:color w:val="000000"/>
                <w:highlight w:val="green"/>
                <w:lang w:eastAsia="zh-CN"/>
              </w:rPr>
              <w:t>shall be expressed in terms of HSFNs</w:t>
            </w:r>
          </w:p>
          <w:p w14:paraId="15D95839" w14:textId="430A9B73" w:rsidR="00BE1559" w:rsidRPr="00BE1559" w:rsidRDefault="00BE1559" w:rsidP="00BE1559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BE1559">
              <w:rPr>
                <w:rFonts w:cs="Arial"/>
                <w:highlight w:val="cyan"/>
              </w:rPr>
              <w:lastRenderedPageBreak/>
              <w:t xml:space="preserve">As per TS 38.304, section 7.1, the UE_ID will be 5G-S-TMSI mod 4096 if the UE is operating in </w:t>
            </w:r>
            <w:proofErr w:type="spellStart"/>
            <w:r w:rsidRPr="00BE1559">
              <w:rPr>
                <w:rFonts w:cs="Arial"/>
                <w:highlight w:val="cyan"/>
              </w:rPr>
              <w:t>eDRX</w:t>
            </w:r>
            <w:proofErr w:type="spellEnd"/>
            <w:r w:rsidRPr="00BE1559">
              <w:rPr>
                <w:rFonts w:cs="Arial"/>
                <w:highlight w:val="cyan"/>
              </w:rPr>
              <w:t>.</w:t>
            </w:r>
          </w:p>
          <w:p w14:paraId="4777EE24" w14:textId="56EFB7E7" w:rsidR="00D65A3A" w:rsidRPr="00ED68AE" w:rsidRDefault="00D65A3A" w:rsidP="00BE1559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E07BFB" w14:paraId="154AA791" w14:textId="77777777" w:rsidTr="009D7D85">
        <w:tc>
          <w:tcPr>
            <w:tcW w:w="1985" w:type="dxa"/>
          </w:tcPr>
          <w:p w14:paraId="61687B95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F2513A4" w14:textId="77777777" w:rsidR="00E07BFB" w:rsidRPr="00BE1559" w:rsidRDefault="00D65A3A" w:rsidP="00D65A3A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yellow"/>
                <w:lang w:val="en-SG"/>
              </w:rPr>
            </w:pPr>
            <w:r w:rsidRPr="00BE1559">
              <w:rPr>
                <w:highlight w:val="yellow"/>
                <w:lang w:val="en-SG"/>
              </w:rPr>
              <w:t xml:space="preserve">Use </w:t>
            </w:r>
            <w:proofErr w:type="spellStart"/>
            <w:r w:rsidRPr="00BE1559">
              <w:rPr>
                <w:highlight w:val="yellow"/>
                <w:lang w:val="en-SG"/>
              </w:rPr>
              <w:t>substr</w:t>
            </w:r>
            <w:proofErr w:type="spellEnd"/>
            <w:r w:rsidRPr="00BE1559">
              <w:rPr>
                <w:highlight w:val="yellow"/>
                <w:lang w:val="en-SG"/>
              </w:rPr>
              <w:t>() to extract the bits b31, b30..., b0 of 5G-S-TMSI</w:t>
            </w:r>
          </w:p>
          <w:p w14:paraId="7AA433CB" w14:textId="0BA084A4" w:rsidR="00D65A3A" w:rsidRDefault="00D65A3A" w:rsidP="00D65A3A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green"/>
                <w:lang w:val="en-SG"/>
              </w:rPr>
            </w:pPr>
            <w:r w:rsidRPr="00BE1559">
              <w:rPr>
                <w:highlight w:val="green"/>
                <w:lang w:val="en-SG"/>
              </w:rPr>
              <w:t xml:space="preserve">Divide </w:t>
            </w:r>
            <w:proofErr w:type="spellStart"/>
            <w:r w:rsidRPr="00BE1559">
              <w:rPr>
                <w:highlight w:val="green"/>
                <w:lang w:val="en-SG"/>
              </w:rPr>
              <w:t>p_TeDRX</w:t>
            </w:r>
            <w:proofErr w:type="spellEnd"/>
            <w:r w:rsidRPr="00BE1559">
              <w:rPr>
                <w:highlight w:val="green"/>
                <w:lang w:val="en-SG"/>
              </w:rPr>
              <w:t>, which is expressed in seconds, by 10.</w:t>
            </w:r>
            <w:r w:rsidR="00F20D7F" w:rsidRPr="00BE1559">
              <w:rPr>
                <w:highlight w:val="green"/>
                <w:lang w:val="en-SG"/>
              </w:rPr>
              <w:t>24</w:t>
            </w:r>
            <w:r w:rsidRPr="00BE1559">
              <w:rPr>
                <w:highlight w:val="green"/>
                <w:lang w:val="en-SG"/>
              </w:rPr>
              <w:t xml:space="preserve"> to get the HSFN equivalent</w:t>
            </w:r>
          </w:p>
          <w:p w14:paraId="670B25B0" w14:textId="7120C663" w:rsidR="00BE1559" w:rsidRPr="00BE1559" w:rsidRDefault="00BE1559" w:rsidP="00BE1559">
            <w:pPr>
              <w:pStyle w:val="CRCoverPage"/>
              <w:numPr>
                <w:ilvl w:val="0"/>
                <w:numId w:val="50"/>
              </w:numPr>
              <w:spacing w:after="0"/>
              <w:rPr>
                <w:highlight w:val="green"/>
                <w:lang w:val="en-SG"/>
              </w:rPr>
            </w:pPr>
            <w:r w:rsidRPr="00A01754">
              <w:rPr>
                <w:rFonts w:cs="Arial"/>
                <w:highlight w:val="cyan"/>
                <w:lang w:val="en-US" w:eastAsia="en-GB"/>
              </w:rPr>
              <w:t xml:space="preserve">A new variable </w:t>
            </w:r>
            <w:proofErr w:type="spellStart"/>
            <w:r w:rsidRPr="00A01754">
              <w:rPr>
                <w:rFonts w:cs="Arial"/>
                <w:i/>
                <w:iCs/>
                <w:highlight w:val="cyan"/>
                <w:lang w:val="en-US" w:eastAsia="en-GB"/>
              </w:rPr>
              <w:t>v_UE_ID_Mod_Value</w:t>
            </w:r>
            <w:proofErr w:type="spellEnd"/>
            <w:r w:rsidRPr="00A01754">
              <w:rPr>
                <w:rFonts w:cs="Arial"/>
                <w:highlight w:val="cyan"/>
                <w:lang w:val="en-US" w:eastAsia="en-GB"/>
              </w:rPr>
              <w:t xml:space="preserve"> is defined and initialized with value 4096</w:t>
            </w:r>
          </w:p>
          <w:p w14:paraId="0059EFA1" w14:textId="0255D80D" w:rsidR="00D65A3A" w:rsidRPr="00FA46AD" w:rsidRDefault="00D65A3A" w:rsidP="00D65A3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E07BFB" w14:paraId="61322744" w14:textId="77777777" w:rsidTr="009D7D85">
        <w:tc>
          <w:tcPr>
            <w:tcW w:w="1985" w:type="dxa"/>
          </w:tcPr>
          <w:p w14:paraId="6C0B225E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325D4E" w14:textId="77777777" w:rsidR="00E07BFB" w:rsidRPr="00880368" w:rsidRDefault="00E07BFB" w:rsidP="009D7D85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FB5095">
              <w:rPr>
                <w:rFonts w:ascii="Arial" w:hAnsi="Arial" w:cs="Arial"/>
                <w:lang w:val="en-IN" w:eastAsia="en-GB"/>
              </w:rPr>
              <w:t>NR5GC_SysinfoPaging</w:t>
            </w:r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  <w:tr w:rsidR="00E07BFB" w14:paraId="2DFDE4F5" w14:textId="77777777" w:rsidTr="009D7D85">
        <w:tc>
          <w:tcPr>
            <w:tcW w:w="1985" w:type="dxa"/>
          </w:tcPr>
          <w:p w14:paraId="5C1942CE" w14:textId="77777777" w:rsidR="00E07BFB" w:rsidRDefault="00E07BFB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52C0D68" w14:textId="77777777" w:rsidR="00E07BFB" w:rsidRDefault="00E14966" w:rsidP="009D7D8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1,2. Accepted</w:t>
            </w:r>
            <w:r w:rsidR="001A4445">
              <w:rPr>
                <w:rFonts w:ascii="Arial" w:hAnsi="Arial"/>
                <w:highlight w:val="cyan"/>
              </w:rPr>
              <w:t>.</w:t>
            </w:r>
          </w:p>
          <w:p w14:paraId="5024C748" w14:textId="73D30904" w:rsidR="001A4445" w:rsidRPr="001A4445" w:rsidRDefault="001A4445" w:rsidP="001A444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3.</w:t>
            </w:r>
            <w:r w:rsidRPr="001A4445">
              <w:rPr>
                <w:rFonts w:ascii="Arial" w:hAnsi="Arial"/>
                <w:highlight w:val="cyan"/>
              </w:rPr>
              <w:t>Accepted</w:t>
            </w:r>
            <w:r>
              <w:rPr>
                <w:rFonts w:ascii="Arial" w:hAnsi="Arial"/>
                <w:highlight w:val="cyan"/>
              </w:rPr>
              <w:t xml:space="preserve">. Definition of </w:t>
            </w:r>
            <w:r w:rsidRPr="001A4445">
              <w:rPr>
                <w:rFonts w:ascii="Arial" w:hAnsi="Arial"/>
                <w:highlight w:val="cyan"/>
              </w:rPr>
              <w:t xml:space="preserve">variable </w:t>
            </w:r>
            <w:proofErr w:type="spellStart"/>
            <w:r w:rsidRPr="001A4445">
              <w:rPr>
                <w:rFonts w:ascii="Arial" w:hAnsi="Arial"/>
                <w:highlight w:val="cyan"/>
              </w:rPr>
              <w:t>v_UE_ID_Mod_Value</w:t>
            </w:r>
            <w:proofErr w:type="spellEnd"/>
            <w:r w:rsidRPr="001A4445">
              <w:rPr>
                <w:rFonts w:ascii="Arial" w:hAnsi="Arial"/>
                <w:highlight w:val="cyan"/>
              </w:rPr>
              <w:t xml:space="preserve"> is missing in the example</w:t>
            </w:r>
            <w:r w:rsidR="001B182B">
              <w:rPr>
                <w:rFonts w:ascii="Arial" w:hAnsi="Arial"/>
                <w:highlight w:val="cyan"/>
              </w:rPr>
              <w:t xml:space="preserve"> and shall be included</w:t>
            </w:r>
            <w:r w:rsidRPr="001A4445">
              <w:rPr>
                <w:rFonts w:ascii="Arial" w:hAnsi="Arial"/>
                <w:highlight w:val="cyan"/>
              </w:rPr>
              <w:t>.</w:t>
            </w:r>
          </w:p>
        </w:tc>
      </w:tr>
    </w:tbl>
    <w:p w14:paraId="00454FA4" w14:textId="77777777" w:rsidR="00E07BFB" w:rsidRDefault="00E07BFB" w:rsidP="00E07BFB"/>
    <w:p w14:paraId="7E0D08BD" w14:textId="77777777" w:rsidR="00E07BFB" w:rsidRPr="00FE12B4" w:rsidRDefault="00E07BFB" w:rsidP="00E07BFB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BFB" w:rsidRPr="006557A5" w14:paraId="4ABF7B48" w14:textId="77777777" w:rsidTr="009D7D85">
        <w:tc>
          <w:tcPr>
            <w:tcW w:w="9855" w:type="dxa"/>
          </w:tcPr>
          <w:p w14:paraId="1A0889F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557A5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f_NR5GC_Calculate_PTW_PH(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NR_CellId_Type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p_NR_CellId,</w:t>
            </w:r>
          </w:p>
          <w:p w14:paraId="54A2699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p_Sfn,</w:t>
            </w:r>
          </w:p>
          <w:p w14:paraId="75B93538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p_HSFN,</w:t>
            </w:r>
          </w:p>
          <w:p w14:paraId="5D3B991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/*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hexstring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p_Imsi,*/</w:t>
            </w:r>
          </w:p>
          <w:p w14:paraId="526D931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50B019D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p_TeDRX</w:t>
            </w:r>
            <w:proofErr w:type="spellEnd"/>
          </w:p>
          <w:p w14:paraId="0EDB3F92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) runs on NR5GC_PTC return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</w:p>
          <w:p w14:paraId="0C2272F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{</w:t>
            </w:r>
          </w:p>
          <w:p w14:paraId="20A07C8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7D59C2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D594C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4BAABF4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6398EA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FEE2AB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EE982E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i_s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floor(UE_ID/N) mod Ns</w:t>
            </w:r>
          </w:p>
          <w:p w14:paraId="5F508CC5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//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Hashed_ID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Frame Check Sequence (FCS) for the bits b31, b30..., b0 of 5G-S-TMSI</w:t>
            </w:r>
          </w:p>
          <w:p w14:paraId="30355748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NG_5G_S_TMSI v_NG_5G_S_TMSI;</w:t>
            </w:r>
          </w:p>
          <w:p w14:paraId="09622659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1565D8D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PagingCycle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f_NR_GetSIB1_PagingCycle(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7F3D300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PCCH_Config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f_NR_GetSIB1_PcchConfig(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9699BD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B32_Type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f_NR5GC_CellInfo_GetNG_TMSI(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38D8D8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f_NR_CellInfo_GetSlotsNumberPerSubframe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87C6EB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SubcarrierSpacing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f_NR_CellInfo_GetSCS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8B0D63A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f_NR_GetSlotOffsetForPaging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3171DD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 var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8E00EA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69FF9B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v_NG_5G_S_TMSI := f_NR_Get5G_S_TMSI_FromGuti(</w:t>
            </w:r>
            <w:proofErr w:type="spellStart"/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v_GutiParams</w:t>
            </w:r>
            <w:proofErr w:type="spellEnd"/>
            <w:r w:rsidRPr="00541847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);</w:t>
            </w:r>
          </w:p>
          <w:p w14:paraId="423A8B8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bit2int(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substr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((fx_CalculateFCS32(v_NG_5G_S_TMSI)),0, 13)); // UE_ID_H: 13 most significant bits of the Hashed ID.</w:t>
            </w:r>
          </w:p>
          <w:p w14:paraId="5B08D6B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D23498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//Calculate next available PH based on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v_NextHsfn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HSFN mod T = (UE_ID mod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</w:t>
            </w:r>
          </w:p>
          <w:p w14:paraId="4DC7DE3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),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07A3A8E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C92D0F3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//Calculation of PTW values (SFN)</w:t>
            </w:r>
          </w:p>
          <w:p w14:paraId="1766D4D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)) mod 8;</w:t>
            </w:r>
          </w:p>
          <w:p w14:paraId="5F01134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128*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PTWstart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first radio frame of the PH that is part of the PTW with SFN=128*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where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ieDRX_CN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floor(UE_ID_H 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TeDRX_CN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mod 8</w:t>
            </w:r>
          </w:p>
          <w:p w14:paraId="474D6156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7E9BF236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3FA7F6E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v_FirstParameters.SFN.Number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 Use this value as only the SFN will be used</w:t>
            </w:r>
          </w:p>
          <w:p w14:paraId="29B6F9E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v_FirstParameters.HSFN.Number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B9E809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</w:t>
            </w:r>
          </w:p>
          <w:p w14:paraId="3AB800F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for 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(float2int(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*100.0)-1);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+ 1) { //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PTWsize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difference between last and first radio frames of the PTW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satisfyng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SFN formula</w:t>
            </w:r>
          </w:p>
          <w:p w14:paraId="400AC58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] :=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f_NR_Calculate_PF_PO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8496B51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3A6EC00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5B8934B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4F76F2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1370DD6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BEA79E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D5389AF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//Set the occasion list for each PO fitting on the Paging Time Window</w:t>
            </w:r>
          </w:p>
          <w:p w14:paraId="28D5AE4E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288CB4DD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903438C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//Set the occasion list for each PO fitting on the Paging Time Window</w:t>
            </w:r>
          </w:p>
          <w:p w14:paraId="4D4333B7" w14:textId="77777777" w:rsidR="00E07BFB" w:rsidRPr="00E07BFB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return </w:t>
            </w:r>
            <w:proofErr w:type="spellStart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E9239C7" w14:textId="2623D5DD" w:rsidR="00E07BFB" w:rsidRPr="006557A5" w:rsidRDefault="00E07BFB" w:rsidP="00E07BF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E07BFB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</w:tc>
      </w:tr>
    </w:tbl>
    <w:p w14:paraId="2EE959E4" w14:textId="77777777" w:rsidR="00E07BFB" w:rsidRDefault="00E07BFB" w:rsidP="00E07BFB"/>
    <w:p w14:paraId="492A4669" w14:textId="77777777" w:rsidR="00E07BFB" w:rsidRPr="00FE12B4" w:rsidRDefault="00E07BFB" w:rsidP="00E07BFB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07BFB" w:rsidRPr="00B479BD" w14:paraId="5CF58976" w14:textId="77777777" w:rsidTr="009D7D85">
        <w:tc>
          <w:tcPr>
            <w:tcW w:w="9855" w:type="dxa"/>
          </w:tcPr>
          <w:p w14:paraId="5EC32381" w14:textId="77777777" w:rsidR="00BE1559" w:rsidRPr="00BE1559" w:rsidRDefault="00E07BFB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479BD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f_NR5GC_Calculate_PTW_PH(</w:t>
            </w:r>
            <w:proofErr w:type="spellStart"/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NR_CellId_Type</w:t>
            </w:r>
            <w:proofErr w:type="spellEnd"/>
            <w:r w:rsidR="00BE1559"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p_NR_CellId,</w:t>
            </w:r>
          </w:p>
          <w:p w14:paraId="7F35E446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p_Sfn,</w:t>
            </w:r>
          </w:p>
          <w:p w14:paraId="51835E8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SystemFrameNumber_Type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p_HSFN,</w:t>
            </w:r>
          </w:p>
          <w:p w14:paraId="37CDEF5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/*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hexstring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p_Imsi,*/</w:t>
            </w:r>
          </w:p>
          <w:p w14:paraId="7264442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B96B089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float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p_TeDRX</w:t>
            </w:r>
            <w:proofErr w:type="spellEnd"/>
          </w:p>
          <w:p w14:paraId="2EFF25B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) runs on NR5GC_PTC return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</w:p>
          <w:p w14:paraId="0D562B2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{</w:t>
            </w:r>
          </w:p>
          <w:p w14:paraId="3DC1686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SubFrameTimingList_Type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FD01CD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DEEB4D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f_NR5GC_CellInfo_GetGutiParameters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399BEB41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D9CE5F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72F2E4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80EB201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i_s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floor(UE_ID/N) mod Ns</w:t>
            </w:r>
          </w:p>
          <w:p w14:paraId="16CFBF56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; //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Hashed_ID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Frame Check Sequence (FCS) for the bits b31, b30..., b0 of 5G-S-TMSI</w:t>
            </w:r>
          </w:p>
          <w:p w14:paraId="3AEBFA1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NG_5G_S_TMSI v_NG_5G_S_TMSI;</w:t>
            </w:r>
          </w:p>
          <w:p w14:paraId="09E638DF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02087C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PagingCycle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f_NR_GetSIB1_PagingCycle(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5B066D3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PCCH_Config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f_NR_GetSIB1_PcchConfig(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0986AC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B32_Type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f_NR5GC_CellInfo_GetNG_TMSI(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124492E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f_NR_CellInfo_GetSlotsNumberPerSubframe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6BC3ABF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SubcarrierSpacing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f_NR_CellInfo_GetSCS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CA9D21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f_NR_GetSlotOffsetForPaging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p_NR_CellId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29EE8E3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var integer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v_UE_ID_Mod_Value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4096;</w:t>
            </w:r>
          </w:p>
          <w:p w14:paraId="3FD261C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//  var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SubFrameTiming_Type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4FD863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0D1339B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v_NG_5G_S_TMSI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substr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(f_NR_Get5G_S_TMSI_FromGuti(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v_GutiParams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), 16, 32); // Extract the bits b31, b30..., b0 of 5G-S-TMSI</w:t>
            </w:r>
          </w:p>
          <w:p w14:paraId="359AB2E5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ACDCD9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bit2int(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substr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((fx_CalculateFCS32(v_NG_5G_S_TMSI)),0, 13)); // UE_ID_H: 13 most significant bits of the Hashed ID.</w:t>
            </w:r>
          </w:p>
          <w:p w14:paraId="1455D262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B74C4F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//Calculate next available PH based on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v_NextHsfn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HSFN mod T = (UE_ID mod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</w:t>
            </w:r>
          </w:p>
          <w:p w14:paraId="09B5A0B0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(float2int(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/ 10.24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)),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); //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terms of HSFNs</w:t>
            </w:r>
          </w:p>
          <w:p w14:paraId="17E228B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A402DA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//Calculation of PTW values (SFN)</w:t>
            </w:r>
          </w:p>
          <w:p w14:paraId="6B2506B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v_H_UE_ID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/ (float2int(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>p_TeDRX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green"/>
                <w:lang w:val="en-IN" w:eastAsia="de-DE"/>
              </w:rPr>
              <w:t xml:space="preserve"> / 10.24</w:t>
            </w: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))) mod 8; //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terms of HSFNs</w:t>
            </w:r>
          </w:p>
          <w:p w14:paraId="06803FAE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128*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 //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PTWstart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first radio frame of the PH that is part of the PTW with SFN=128*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where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ieDRX_CN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floor(UE_ID_H 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TeDRX_CN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 mod 8</w:t>
            </w:r>
          </w:p>
          <w:p w14:paraId="0117A08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</w:t>
            </w:r>
          </w:p>
          <w:p w14:paraId="0276E66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26714167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v_FirstParameters.SFN.Number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;// Use this value as only the SFN will be used</w:t>
            </w:r>
          </w:p>
          <w:p w14:paraId="61E6DECC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v_FirstParameters.HSFN.Number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v_FirstPagingHSFN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0FE298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</w:p>
          <w:p w14:paraId="618B703D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for 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0;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&lt; (float2int(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p_PTWLength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*100.0)-1);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+ 1) { //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PTWsize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= difference between last and first radio frames of the PTW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satisfyng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SFN formula</w:t>
            </w:r>
          </w:p>
          <w:p w14:paraId="3D5DB27F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[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v_Index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] :=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f_NR_Calculate_PF_PO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v_FirstParameters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4E957FE9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v_PagingCycle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5858FC50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v_PcchConfig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68D46DC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v_NG_TMSI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883D6D7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v_SlotsNumberPerSubframe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4D5B96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v_SCS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6360F8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v_SlotOffsetPaging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,</w:t>
            </w:r>
          </w:p>
          <w:p w14:paraId="62FDFACA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 xml:space="preserve">                                                               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highlight w:val="cyan"/>
                <w:lang w:val="en-IN" w:eastAsia="de-DE"/>
              </w:rPr>
              <w:t>v_UE_ID_Mod_Value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</w:t>
            </w:r>
          </w:p>
          <w:p w14:paraId="448B0E4B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//Set the occasion list for each PO fitting on the Paging Time Window</w:t>
            </w:r>
          </w:p>
          <w:p w14:paraId="25B0373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}</w:t>
            </w:r>
          </w:p>
          <w:p w14:paraId="74428534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6FD0863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//Set the occasion list for each PO fitting on the Paging Time Window</w:t>
            </w:r>
          </w:p>
          <w:p w14:paraId="24379868" w14:textId="77777777" w:rsidR="00BE1559" w:rsidRPr="00BE1559" w:rsidRDefault="00BE1559" w:rsidP="00BE15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return </w:t>
            </w:r>
            <w:proofErr w:type="spellStart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v_PagingOccasionList</w:t>
            </w:r>
            <w:proofErr w:type="spellEnd"/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1D1E972" w14:textId="03DE8A7A" w:rsidR="00E07BFB" w:rsidRPr="00B479BD" w:rsidRDefault="00BE1559" w:rsidP="00BE1559">
            <w:pPr>
              <w:autoSpaceDE w:val="0"/>
              <w:autoSpaceDN w:val="0"/>
              <w:adjustRightInd w:val="0"/>
              <w:spacing w:after="0"/>
              <w:rPr>
                <w:sz w:val="18"/>
                <w:szCs w:val="18"/>
              </w:rPr>
            </w:pPr>
            <w:r w:rsidRPr="00BE1559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}</w:t>
            </w:r>
          </w:p>
        </w:tc>
      </w:tr>
    </w:tbl>
    <w:p w14:paraId="15596C6D" w14:textId="77777777" w:rsidR="000540A4" w:rsidRPr="000540A4" w:rsidRDefault="000540A4" w:rsidP="000540A4">
      <w:pPr>
        <w:rPr>
          <w:lang w:val="pt-BR"/>
        </w:rPr>
      </w:pPr>
    </w:p>
    <w:p w14:paraId="3B0786A6" w14:textId="759F37F9" w:rsidR="00BE1559" w:rsidRDefault="00BE1559" w:rsidP="00BE15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53869091"/>
      <w:bookmarkStart w:id="21" w:name="_Toc153960364"/>
      <w:bookmarkEnd w:id="17"/>
      <w:bookmarkEnd w:id="18"/>
      <w:r>
        <w:rPr>
          <w:b/>
          <w:lang w:val="pt-BR"/>
        </w:rPr>
        <w:t xml:space="preserve">Change </w:t>
      </w:r>
      <w:bookmarkEnd w:id="20"/>
      <w:r>
        <w:rPr>
          <w:b/>
          <w:lang w:val="pt-BR"/>
        </w:rPr>
        <w:t>4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559" w:rsidRPr="00E91979" w14:paraId="4E2D1046" w14:textId="77777777" w:rsidTr="009D7D85">
        <w:trPr>
          <w:trHeight w:val="447"/>
        </w:trPr>
        <w:tc>
          <w:tcPr>
            <w:tcW w:w="1985" w:type="dxa"/>
          </w:tcPr>
          <w:p w14:paraId="2AC57230" w14:textId="77777777" w:rsidR="00BE1559" w:rsidRPr="00E751F5" w:rsidRDefault="00BE1559" w:rsidP="009D7D85">
            <w:pPr>
              <w:spacing w:before="40" w:after="40"/>
              <w:rPr>
                <w:rFonts w:ascii="Arial" w:hAnsi="Arial" w:cs="Arial"/>
                <w:b/>
              </w:rPr>
            </w:pPr>
            <w:bookmarkStart w:id="22" w:name="_Hlk153874708"/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3BA53C8" w14:textId="77777777" w:rsidR="00BE1559" w:rsidRPr="00E91979" w:rsidRDefault="00BE1559" w:rsidP="009D7D85">
            <w:pPr>
              <w:spacing w:after="0"/>
              <w:rPr>
                <w:lang w:val="es-ES"/>
              </w:rPr>
            </w:pPr>
            <w:proofErr w:type="spellStart"/>
            <w:r w:rsidRPr="00E91979">
              <w:rPr>
                <w:rFonts w:ascii="Arial" w:hAnsi="Arial" w:cs="Arial"/>
                <w:lang w:val="es-ES" w:eastAsia="en-GB"/>
              </w:rPr>
              <w:t>f_NR_Calculate_PF_PO</w:t>
            </w:r>
            <w:proofErr w:type="spellEnd"/>
          </w:p>
        </w:tc>
      </w:tr>
      <w:bookmarkEnd w:id="22"/>
      <w:tr w:rsidR="00BE1559" w14:paraId="451A28D5" w14:textId="77777777" w:rsidTr="009D7D85">
        <w:trPr>
          <w:trHeight w:val="452"/>
        </w:trPr>
        <w:tc>
          <w:tcPr>
            <w:tcW w:w="1985" w:type="dxa"/>
          </w:tcPr>
          <w:p w14:paraId="31D62792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B8D338" w14:textId="77777777" w:rsidR="00BE1559" w:rsidRPr="0030682F" w:rsidRDefault="00BE1559" w:rsidP="00BE1559">
            <w:pPr>
              <w:pStyle w:val="ListParagraph"/>
              <w:numPr>
                <w:ilvl w:val="0"/>
                <w:numId w:val="51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30682F">
              <w:rPr>
                <w:rFonts w:ascii="Arial" w:hAnsi="Arial" w:cs="Arial"/>
                <w:highlight w:val="green"/>
              </w:rPr>
              <w:t xml:space="preserve">As per TS 38.304, section 7.1, the UE_ID </w:t>
            </w:r>
            <w:r>
              <w:rPr>
                <w:rFonts w:ascii="Arial" w:hAnsi="Arial" w:cs="Arial"/>
                <w:highlight w:val="green"/>
              </w:rPr>
              <w:t>will</w:t>
            </w:r>
            <w:r w:rsidRPr="0030682F">
              <w:rPr>
                <w:rFonts w:ascii="Arial" w:hAnsi="Arial" w:cs="Arial"/>
                <w:highlight w:val="green"/>
              </w:rPr>
              <w:t xml:space="preserve"> be 5G-S-TMSI mod 4096 if the UE is operating in </w:t>
            </w:r>
            <w:proofErr w:type="spellStart"/>
            <w:r w:rsidRPr="0030682F">
              <w:rPr>
                <w:rFonts w:ascii="Arial" w:hAnsi="Arial" w:cs="Arial"/>
                <w:highlight w:val="green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green"/>
              </w:rPr>
              <w:t>.</w:t>
            </w:r>
          </w:p>
          <w:p w14:paraId="708BFA9C" w14:textId="77777777" w:rsidR="00BE1559" w:rsidRPr="00B7449D" w:rsidRDefault="00BE1559" w:rsidP="00BE1559">
            <w:pPr>
              <w:pStyle w:val="ListParagraph"/>
              <w:numPr>
                <w:ilvl w:val="0"/>
                <w:numId w:val="51"/>
              </w:numPr>
              <w:contextualSpacing/>
              <w:rPr>
                <w:rFonts w:ascii="Arial" w:hAnsi="Arial" w:cs="Arial"/>
              </w:rPr>
            </w:pPr>
            <w:r w:rsidRPr="0030682F">
              <w:rPr>
                <w:rFonts w:ascii="Arial" w:hAnsi="Arial" w:cs="Arial"/>
                <w:highlight w:val="yellow"/>
              </w:rPr>
              <w:t xml:space="preserve">As per TS 38.304 section 7.1, if the UE operates in </w:t>
            </w:r>
            <w:proofErr w:type="spellStart"/>
            <w:r w:rsidRPr="0030682F">
              <w:rPr>
                <w:rFonts w:ascii="Arial" w:hAnsi="Arial" w:cs="Arial"/>
                <w:highlight w:val="yellow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yellow"/>
              </w:rPr>
              <w:t xml:space="preserve"> mode, then the Paging cycle </w:t>
            </w:r>
            <w:proofErr w:type="spellStart"/>
            <w:r w:rsidRPr="0030682F">
              <w:rPr>
                <w:rFonts w:ascii="Arial" w:hAnsi="Arial" w:cs="Arial"/>
                <w:highlight w:val="yellow"/>
              </w:rPr>
              <w:t>T</w:t>
            </w:r>
            <w:r w:rsidRPr="0030682F">
              <w:rPr>
                <w:rFonts w:ascii="Arial" w:hAnsi="Arial" w:cs="Arial"/>
                <w:highlight w:val="yellow"/>
                <w:vertAlign w:val="subscript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yellow"/>
              </w:rPr>
              <w:t xml:space="preserve"> is the </w:t>
            </w:r>
            <w:proofErr w:type="spellStart"/>
            <w:r w:rsidRPr="0030682F">
              <w:rPr>
                <w:rFonts w:ascii="Arial" w:hAnsi="Arial" w:cs="Arial"/>
                <w:highlight w:val="yellow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yellow"/>
              </w:rPr>
              <w:t xml:space="preserve"> cycle, and not the paging cycle value from SIB1</w:t>
            </w:r>
          </w:p>
        </w:tc>
      </w:tr>
      <w:tr w:rsidR="00BE1559" w14:paraId="6C4B8C54" w14:textId="77777777" w:rsidTr="009D7D85">
        <w:tc>
          <w:tcPr>
            <w:tcW w:w="1985" w:type="dxa"/>
          </w:tcPr>
          <w:p w14:paraId="179D5E74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3D5146" w14:textId="77777777" w:rsidR="00BE1559" w:rsidRPr="0030682F" w:rsidRDefault="00BE1559" w:rsidP="00BE1559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highlight w:val="green"/>
                <w:lang w:val="en-SG"/>
              </w:rPr>
            </w:pPr>
            <w:r w:rsidRPr="0030682F">
              <w:rPr>
                <w:noProof/>
                <w:highlight w:val="green"/>
                <w:lang w:val="en-SG"/>
              </w:rPr>
              <w:t xml:space="preserve">Passed a new argument </w:t>
            </w:r>
            <w:proofErr w:type="spellStart"/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p_UE_ID_Mod_Value</w:t>
            </w:r>
            <w:proofErr w:type="spellEnd"/>
            <w:r w:rsidRPr="0030682F">
              <w:rPr>
                <w:rFonts w:cs="Arial"/>
                <w:highlight w:val="green"/>
                <w:lang w:val="en-US" w:eastAsia="en-GB"/>
              </w:rPr>
              <w:t xml:space="preserve">  </w:t>
            </w:r>
            <w:r w:rsidRPr="0030682F">
              <w:rPr>
                <w:noProof/>
                <w:highlight w:val="green"/>
                <w:lang w:val="en-SG"/>
              </w:rPr>
              <w:t xml:space="preserve">in function </w:t>
            </w:r>
            <w:proofErr w:type="spellStart"/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f_NR_Calculate_PF_PO</w:t>
            </w:r>
            <w:proofErr w:type="spellEnd"/>
            <w:r w:rsidRPr="0030682F">
              <w:rPr>
                <w:rFonts w:cs="Arial"/>
                <w:i/>
                <w:iCs/>
                <w:highlight w:val="green"/>
                <w:lang w:val="en-US" w:eastAsia="en-GB"/>
              </w:rPr>
              <w:t>()</w:t>
            </w:r>
            <w:r w:rsidRPr="0030682F">
              <w:rPr>
                <w:rFonts w:cs="Arial"/>
                <w:highlight w:val="green"/>
                <w:lang w:val="en-US" w:eastAsia="en-GB"/>
              </w:rPr>
              <w:t xml:space="preserve"> for the mod value to calculate the UE_ID to handle the case when UE operates in </w:t>
            </w:r>
            <w:proofErr w:type="spellStart"/>
            <w:r w:rsidRPr="0030682F">
              <w:rPr>
                <w:rFonts w:cs="Arial"/>
                <w:highlight w:val="green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green"/>
                <w:lang w:val="en-US" w:eastAsia="en-GB"/>
              </w:rPr>
              <w:t xml:space="preserve"> mode.</w:t>
            </w:r>
          </w:p>
          <w:p w14:paraId="4A63A8B2" w14:textId="77777777" w:rsidR="00BE1559" w:rsidRPr="000352E9" w:rsidRDefault="00BE1559" w:rsidP="00BE1559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  <w:lang w:val="en-SG"/>
              </w:rPr>
            </w:pPr>
            <w:r w:rsidRPr="0030682F">
              <w:rPr>
                <w:rFonts w:cs="Arial"/>
                <w:highlight w:val="yellow"/>
                <w:lang w:val="en-US" w:eastAsia="en-GB"/>
              </w:rPr>
              <w:t xml:space="preserve">Passed a new argument </w:t>
            </w:r>
            <w:proofErr w:type="spellStart"/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p_eDRX_Value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 in function </w:t>
            </w:r>
            <w:proofErr w:type="spellStart"/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f_NR_Calculate_PF_PO</w:t>
            </w:r>
            <w:proofErr w:type="spellEnd"/>
            <w:r w:rsidRPr="0030682F">
              <w:rPr>
                <w:rFonts w:cs="Arial"/>
                <w:i/>
                <w:iCs/>
                <w:highlight w:val="yellow"/>
                <w:lang w:val="en-US" w:eastAsia="en-GB"/>
              </w:rPr>
              <w:t>()</w:t>
            </w:r>
            <w:r w:rsidRPr="0030682F">
              <w:rPr>
                <w:rFonts w:cs="Arial"/>
                <w:highlight w:val="yellow"/>
                <w:lang w:val="en-US" w:eastAsia="en-GB"/>
              </w:rPr>
              <w:t xml:space="preserve"> for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value to handle the cases where the UE is operating in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mode, and used this value to calculate the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v_T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T</w:t>
            </w:r>
            <w:r w:rsidRPr="0030682F">
              <w:rPr>
                <w:rFonts w:cs="Arial"/>
                <w:highlight w:val="yellow"/>
                <w:vertAlign w:val="subscript"/>
                <w:lang w:val="en-US" w:eastAsia="en-GB"/>
              </w:rPr>
              <w:t>eDRX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) and consequently </w:t>
            </w:r>
            <w:proofErr w:type="spellStart"/>
            <w:r w:rsidRPr="0030682F">
              <w:rPr>
                <w:rFonts w:cs="Arial"/>
                <w:highlight w:val="yellow"/>
                <w:lang w:val="en-US" w:eastAsia="en-GB"/>
              </w:rPr>
              <w:t>v_N</w:t>
            </w:r>
            <w:proofErr w:type="spellEnd"/>
            <w:r w:rsidRPr="0030682F">
              <w:rPr>
                <w:rFonts w:cs="Arial"/>
                <w:highlight w:val="yellow"/>
                <w:lang w:val="en-US" w:eastAsia="en-GB"/>
              </w:rPr>
              <w:t xml:space="preserve"> (total number of Paging frames in T)</w:t>
            </w:r>
          </w:p>
        </w:tc>
      </w:tr>
      <w:tr w:rsidR="00BE1559" w14:paraId="1BAC961D" w14:textId="77777777" w:rsidTr="009D7D85">
        <w:tc>
          <w:tcPr>
            <w:tcW w:w="1985" w:type="dxa"/>
          </w:tcPr>
          <w:p w14:paraId="2953604A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EA1AE67" w14:textId="77777777" w:rsidR="00BE1559" w:rsidRPr="00E751F5" w:rsidRDefault="00BE1559" w:rsidP="009D7D85">
            <w:pPr>
              <w:spacing w:after="0"/>
              <w:rPr>
                <w:rFonts w:ascii="Arial" w:hAnsi="Arial" w:cs="Arial"/>
                <w:noProof/>
              </w:rPr>
            </w:pPr>
            <w:r w:rsidRPr="00111EDC">
              <w:rPr>
                <w:rFonts w:ascii="Arial" w:hAnsi="Arial" w:cs="Arial"/>
                <w:noProof/>
              </w:rPr>
              <w:t>NR5GC_SysinfoPaging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E1559" w:rsidRPr="00E751F5" w14:paraId="0D48D5BD" w14:textId="77777777" w:rsidTr="009D7D85">
        <w:tc>
          <w:tcPr>
            <w:tcW w:w="1985" w:type="dxa"/>
          </w:tcPr>
          <w:p w14:paraId="47079134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9711E0A" w14:textId="532A0733" w:rsidR="00324316" w:rsidRPr="00324316" w:rsidRDefault="00324316" w:rsidP="00324316">
            <w:pPr>
              <w:pStyle w:val="ListParagraph"/>
              <w:numPr>
                <w:ilvl w:val="0"/>
                <w:numId w:val="55"/>
              </w:numPr>
              <w:tabs>
                <w:tab w:val="left" w:pos="2716"/>
              </w:tabs>
              <w:rPr>
                <w:rFonts w:ascii="Arial" w:hAnsi="Arial"/>
                <w:highlight w:val="cyan"/>
              </w:rPr>
            </w:pPr>
            <w:r w:rsidRPr="00324316">
              <w:rPr>
                <w:rFonts w:ascii="Arial" w:hAnsi="Arial"/>
                <w:highlight w:val="cyan"/>
              </w:rPr>
              <w:t xml:space="preserve">Accepted. </w:t>
            </w:r>
          </w:p>
          <w:p w14:paraId="497B6B87" w14:textId="77777777" w:rsidR="00324316" w:rsidRDefault="00324316" w:rsidP="00324316">
            <w:pPr>
              <w:pStyle w:val="ListParagraph"/>
              <w:numPr>
                <w:ilvl w:val="0"/>
                <w:numId w:val="55"/>
              </w:numPr>
              <w:tabs>
                <w:tab w:val="left" w:pos="2716"/>
              </w:tabs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Accepted. </w:t>
            </w:r>
            <w:r w:rsidRPr="00324316">
              <w:rPr>
                <w:rFonts w:ascii="Arial" w:hAnsi="Arial"/>
                <w:highlight w:val="cyan"/>
              </w:rPr>
              <w:t xml:space="preserve">Assigned the value of </w:t>
            </w:r>
            <w:proofErr w:type="spellStart"/>
            <w:r w:rsidRPr="00324316">
              <w:rPr>
                <w:rFonts w:ascii="Arial" w:hAnsi="Arial"/>
                <w:highlight w:val="cyan"/>
              </w:rPr>
              <w:t>p_eDRX_Value</w:t>
            </w:r>
            <w:proofErr w:type="spellEnd"/>
            <w:r w:rsidRPr="00324316">
              <w:rPr>
                <w:rFonts w:ascii="Arial" w:hAnsi="Arial"/>
                <w:highlight w:val="cyan"/>
              </w:rPr>
              <w:t xml:space="preserve"> to avoid compilation error. </w:t>
            </w:r>
          </w:p>
          <w:p w14:paraId="085A5A5A" w14:textId="6B7A2F74" w:rsidR="00324316" w:rsidRPr="00E751F5" w:rsidRDefault="00324316" w:rsidP="00324316">
            <w:pPr>
              <w:pStyle w:val="ListParagraph"/>
              <w:tabs>
                <w:tab w:val="left" w:pos="2716"/>
              </w:tabs>
              <w:rPr>
                <w:rFonts w:ascii="Arial" w:hAnsi="Arial"/>
                <w:highlight w:val="cyan"/>
              </w:rPr>
            </w:pPr>
            <w:proofErr w:type="spellStart"/>
            <w:r w:rsidRPr="00E35CE4">
              <w:rPr>
                <w:rFonts w:ascii="Arial" w:hAnsi="Arial"/>
                <w:highlight w:val="yellow"/>
              </w:rPr>
              <w:t>v_T</w:t>
            </w:r>
            <w:proofErr w:type="spellEnd"/>
            <w:r w:rsidRPr="00E35CE4">
              <w:rPr>
                <w:rFonts w:ascii="Arial" w:hAnsi="Arial"/>
                <w:highlight w:val="yellow"/>
              </w:rPr>
              <w:t xml:space="preserve"> := float2int(</w:t>
            </w:r>
            <w:proofErr w:type="spellStart"/>
            <w:r w:rsidRPr="00E35CE4">
              <w:rPr>
                <w:rFonts w:ascii="Arial" w:hAnsi="Arial"/>
                <w:highlight w:val="cyan"/>
              </w:rPr>
              <w:t>valueof</w:t>
            </w:r>
            <w:proofErr w:type="spellEnd"/>
            <w:r w:rsidRPr="00E35CE4">
              <w:rPr>
                <w:rFonts w:ascii="Arial" w:hAnsi="Arial"/>
                <w:highlight w:val="yellow"/>
              </w:rPr>
              <w:t>(</w:t>
            </w:r>
            <w:proofErr w:type="spellStart"/>
            <w:r w:rsidRPr="00E35CE4">
              <w:rPr>
                <w:rFonts w:ascii="Arial" w:hAnsi="Arial"/>
                <w:highlight w:val="yellow"/>
              </w:rPr>
              <w:t>p_eDRX_Value</w:t>
            </w:r>
            <w:proofErr w:type="spellEnd"/>
            <w:r w:rsidRPr="00E35CE4">
              <w:rPr>
                <w:rFonts w:ascii="Arial" w:hAnsi="Arial"/>
                <w:highlight w:val="yellow"/>
              </w:rPr>
              <w:t xml:space="preserve">) * 100.00); // check with </w:t>
            </w:r>
            <w:proofErr w:type="spellStart"/>
            <w:r w:rsidRPr="00E35CE4">
              <w:rPr>
                <w:rFonts w:ascii="Arial" w:hAnsi="Arial"/>
                <w:highlight w:val="yellow"/>
              </w:rPr>
              <w:t>ispresent</w:t>
            </w:r>
            <w:proofErr w:type="spellEnd"/>
            <w:r w:rsidRPr="00E35CE4">
              <w:rPr>
                <w:rFonts w:ascii="Arial" w:hAnsi="Arial"/>
                <w:highlight w:val="yellow"/>
              </w:rPr>
              <w:t xml:space="preserve"> allows this line</w:t>
            </w:r>
          </w:p>
        </w:tc>
      </w:tr>
    </w:tbl>
    <w:p w14:paraId="3E3C5920" w14:textId="77777777" w:rsidR="00BE1559" w:rsidRDefault="00BE1559" w:rsidP="00BE1559">
      <w:pPr>
        <w:rPr>
          <w:noProof/>
        </w:rPr>
      </w:pPr>
    </w:p>
    <w:p w14:paraId="2C33F392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54686197" w14:textId="77777777" w:rsidTr="009D7D8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04C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function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B09015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p_T,</w:t>
            </w:r>
          </w:p>
          <w:p w14:paraId="2386454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11C44E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B32_Type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648C2DC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0C51FC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p_SCS,</w:t>
            </w:r>
          </w:p>
          <w:p w14:paraId="55620CF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</w:p>
          <w:p w14:paraId="2D98EFC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F342D3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lastRenderedPageBreak/>
              <w:t xml:space="preserve">    //@sic R5s190291 change 1: change first parameter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-&gt;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(type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sic@</w:t>
            </w:r>
          </w:p>
          <w:p w14:paraId="6FB6809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bit2int(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mod 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1024</w:t>
            </w:r>
            <w:r w:rsidRPr="00FC19EC">
              <w:rPr>
                <w:rFonts w:ascii="Arial" w:hAnsi="Arial" w:cs="Arial"/>
                <w:lang w:val="en-US" w:eastAsia="en-GB"/>
              </w:rPr>
              <w:t>;                         // 5G-S-TMSI mod 1024</w:t>
            </w:r>
          </w:p>
          <w:p w14:paraId="4770589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p_PCCH_Config.nAndPagingFrameOffset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3C030E4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                //number of paging occasions for a PF</w:t>
            </w:r>
          </w:p>
          <w:p w14:paraId="5C4815A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tsc_NR_SfnDelay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//Absolute value - no mod 1024</w:t>
            </w:r>
          </w:p>
          <w:p w14:paraId="5472BF2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511BB95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FA33D9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247DA52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:=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fl_NR_GetN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p_PCCH_Config.nAndPagingFrameOffset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  <w:r w:rsidRPr="00FC19EC">
              <w:rPr>
                <w:rFonts w:ascii="Arial" w:hAnsi="Arial" w:cs="Arial"/>
                <w:lang w:val="en-US" w:eastAsia="en-GB"/>
              </w:rPr>
              <w:t>;     // N: number of total paging frames in T @sic R5s190150 change 4 sic@</w:t>
            </w:r>
          </w:p>
          <w:p w14:paraId="03360CA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4B905F0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7C9B3D4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8ACF8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//Calculate the first paging Frame</w:t>
            </w:r>
          </w:p>
          <w:p w14:paraId="6A48DFF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//SFN for the PF is determined by: (SFN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mod T = (T div N)*(UE_ID mod N)</w:t>
            </w:r>
          </w:p>
          <w:p w14:paraId="08C5B43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//Absolute value - no mod 1024 @sic R5-211417 sic@</w:t>
            </w:r>
          </w:p>
          <w:p w14:paraId="23A0855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*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60292EA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if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&lt;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{</w:t>
            </w:r>
          </w:p>
          <w:p w14:paraId="26EEBB4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F93054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363F66D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395A0AD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E5EE32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//* Calculate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floor (UE_ID/N) mod Ns</w:t>
            </w:r>
          </w:p>
          <w:p w14:paraId="293D0B1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Note: unused so far</w:t>
            </w:r>
          </w:p>
          <w:p w14:paraId="25E0170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paging-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SearchSpace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firstPDCCH-MonitoringOccasionOfPO</w:t>
            </w:r>
            <w:proofErr w:type="spellEnd"/>
          </w:p>
          <w:p w14:paraId="20DF2F1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2D1D97B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1, there is only one PO which starts in the PF.</w:t>
            </w:r>
          </w:p>
          <w:p w14:paraId="6352EB1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2, PO is either in the first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0) or the second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1) of the PF.</w:t>
            </w:r>
          </w:p>
          <w:p w14:paraId="7F121C2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)/1024 ) mod 1024;  //@sic R5-211417 sic@</w:t>
            </w:r>
          </w:p>
          <w:p w14:paraId="74D02BC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1024;                                           //@sic R5-211417 sic@</w:t>
            </w:r>
          </w:p>
          <w:p w14:paraId="712DA46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v_PagingOccasion.Subframe.Number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7F08D52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v_PagingOccasion.Symbol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cs_SymbolTimingInfo_FirstSlot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//@sic R5s221246 sic@</w:t>
            </w:r>
          </w:p>
          <w:p w14:paraId="10E68CB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f_NR_SubFrameTiming_SetSlot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77B0337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p_SlotsNumberPerSubframe,</w:t>
            </w:r>
          </w:p>
          <w:p w14:paraId="3DB291C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p_SCS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068E5DF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1EB7F087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}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1932112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374C495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71A66317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173456D4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72A0B625" w14:textId="77777777" w:rsidTr="009D7D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50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function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1BDA785C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p_T,</w:t>
            </w:r>
          </w:p>
          <w:p w14:paraId="27481A9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      p_PCCH_Config,</w:t>
            </w:r>
          </w:p>
          <w:p w14:paraId="1431036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B32_Type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375C3327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6723238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      p_SCS,</w:t>
            </w:r>
          </w:p>
          <w:p w14:paraId="4A15D88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>,</w:t>
            </w:r>
          </w:p>
          <w:p w14:paraId="432012D3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 xml:space="preserve">                                 integer                 </w:t>
            </w:r>
            <w:proofErr w:type="spellStart"/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>p_UE_ID_Mod_Value</w:t>
            </w:r>
            <w:proofErr w:type="spellEnd"/>
            <w:r w:rsidRPr="00B7449D">
              <w:rPr>
                <w:rFonts w:ascii="Arial" w:hAnsi="Arial" w:cs="Arial"/>
                <w:highlight w:val="green"/>
                <w:lang w:val="en-US" w:eastAsia="en-GB"/>
              </w:rPr>
              <w:t xml:space="preserve"> := 1024</w:t>
            </w:r>
            <w:r w:rsidRPr="00B7449D">
              <w:rPr>
                <w:rFonts w:ascii="Arial" w:hAnsi="Arial" w:cs="Arial"/>
                <w:lang w:val="en-US" w:eastAsia="en-GB"/>
              </w:rPr>
              <w:t>,</w:t>
            </w:r>
          </w:p>
          <w:p w14:paraId="407EFE7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lang w:val="en-US" w:eastAsia="en-GB"/>
              </w:rPr>
              <w:t xml:space="preserve">                                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template (omit) float         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p_eDRX_Value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:= omit</w:t>
            </w:r>
            <w:r w:rsidRPr="00FC19EC">
              <w:rPr>
                <w:rFonts w:ascii="Arial" w:hAnsi="Arial" w:cs="Arial"/>
                <w:lang w:val="en-US" w:eastAsia="en-GB"/>
              </w:rPr>
              <w:t xml:space="preserve">)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</w:p>
          <w:p w14:paraId="62F4346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D8C31B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//@sic R5s190291 change 1: change first parameter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-&gt;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(type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sic@</w:t>
            </w:r>
          </w:p>
          <w:p w14:paraId="165BCD1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lastRenderedPageBreak/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bit2int(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p_NG_TMSI</w:t>
            </w:r>
            <w:proofErr w:type="spellEnd"/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 xml:space="preserve">) mod </w:t>
            </w:r>
            <w:proofErr w:type="spellStart"/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p_UE_ID_Mod_Value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                        // 5G-S-TMSI mod 1024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FC19EC">
              <w:rPr>
                <w:rFonts w:ascii="Arial" w:hAnsi="Arial" w:cs="Arial"/>
                <w:highlight w:val="green"/>
                <w:lang w:val="en-US" w:eastAsia="en-GB"/>
              </w:rPr>
              <w:t>or 4096</w:t>
            </w:r>
          </w:p>
          <w:p w14:paraId="5AD89BA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p_PCCH_Config.nAndPagingFrameOffset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42D7AEB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p_PCCH_Config.ns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                //number of paging occasions for a PF</w:t>
            </w:r>
          </w:p>
          <w:p w14:paraId="67561E35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tsc_NR_SfnDelay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//Absolute value - no mod 1024</w:t>
            </w:r>
          </w:p>
          <w:p w14:paraId="6DD1C9E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43B2C9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0D2A3A9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fl_NR_ConvertPagingCycle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2817040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// N: number of total paging frames in T @sic R5s190150 change 4 sic@</w:t>
            </w:r>
          </w:p>
          <w:p w14:paraId="16036C5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  var integer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1C5F5A7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111E1E16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B74F4D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ispresent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p_eDRX_Value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))</w:t>
            </w:r>
          </w:p>
          <w:p w14:paraId="60E143C1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3CF11BAE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:= float2int(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p_eDRX_Value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* 100.00);</w:t>
            </w:r>
          </w:p>
          <w:p w14:paraId="08BFB084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CE36450" w14:textId="77777777" w:rsidR="00BE1559" w:rsidRPr="00B7449D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</w:p>
          <w:p w14:paraId="7A8C18E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v_N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fl_NR_GetN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p_PCCH_Config.nAndPagingFrameOffset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>v_T</w:t>
            </w:r>
            <w:proofErr w:type="spellEnd"/>
            <w:r w:rsidRPr="00B7449D">
              <w:rPr>
                <w:rFonts w:ascii="Arial" w:hAnsi="Arial" w:cs="Arial"/>
                <w:highlight w:val="yellow"/>
                <w:lang w:val="en-US" w:eastAsia="en-GB"/>
              </w:rPr>
              <w:t xml:space="preserve">); </w:t>
            </w:r>
          </w:p>
          <w:p w14:paraId="6BA4D0A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E481A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//Calculate the first paging Frame</w:t>
            </w:r>
          </w:p>
          <w:p w14:paraId="554E1943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//SFN for the PF is determined by: (SFN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mod T = (T div N)*(UE_ID mod N)</w:t>
            </w:r>
          </w:p>
          <w:p w14:paraId="302C116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//Absolute value - no mod 1024 @sic R5-211417 sic@</w:t>
            </w:r>
          </w:p>
          <w:p w14:paraId="25A3A19D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*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117BC2A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if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&lt;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 {</w:t>
            </w:r>
          </w:p>
          <w:p w14:paraId="53E83AF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0F2BFB71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2559D75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v_NextSfn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v_SfnPlusOffsetModT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-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v_PF_Offset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02A82FA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937FE5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//* Calculate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floor (UE_ID/N) mod Ns</w:t>
            </w:r>
          </w:p>
          <w:p w14:paraId="44253B0E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v_UE_ID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) mod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v_Ns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 Note: unused so far</w:t>
            </w:r>
          </w:p>
          <w:p w14:paraId="635764B0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paging-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SearchSpace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firstPDCCH-MonitoringOccasionOfPO</w:t>
            </w:r>
            <w:proofErr w:type="spellEnd"/>
          </w:p>
          <w:p w14:paraId="2ABE91F9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//PDCCH monitoring occasions according to the default association: PDCCH monitoring occasions for paging are same as for RMSI as defined in Section 13 in TS 38.213</w:t>
            </w:r>
          </w:p>
          <w:p w14:paraId="6BF2D5B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1, there is only one PO which starts in the PF.</w:t>
            </w:r>
          </w:p>
          <w:p w14:paraId="5DFDF2F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//For Ns = 2, PO is either in the first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0) or the second half frame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i_s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= 1) of the PF.</w:t>
            </w:r>
          </w:p>
          <w:p w14:paraId="726003E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p_CurrentTiming.HSFN.Number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+ 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)/1024 ) mod 1024;  //@sic R5-211417 sic@</w:t>
            </w:r>
          </w:p>
          <w:p w14:paraId="68831BB2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v_PagingOccasion.SFN.Number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v_FirstPagingFrame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1024;                                           //@sic R5-211417 sic@</w:t>
            </w:r>
          </w:p>
          <w:p w14:paraId="08CA66E4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v_PagingOccasion.Subframe.Number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/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p_SlotsNumberPerSubframe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57D9E988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v_PagingOccasion.Symbol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cs_SymbolTimingInfo_FirstSlot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 //@sic R5s221246 sic@</w:t>
            </w:r>
          </w:p>
          <w:p w14:paraId="5DE0E2CB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f_NR_SubFrameTiming_SetSlot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,</w:t>
            </w:r>
          </w:p>
          <w:p w14:paraId="17695E2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p_SlotOffset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 xml:space="preserve"> mod p_SlotsNumberPerSubframe,</w:t>
            </w:r>
          </w:p>
          <w:p w14:paraId="404E319F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                                               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p_SCS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);</w:t>
            </w:r>
          </w:p>
          <w:p w14:paraId="12D27BBA" w14:textId="77777777" w:rsidR="00BE1559" w:rsidRPr="00FC19E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r w:rsidRPr="00FC19EC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FC19EC">
              <w:rPr>
                <w:rFonts w:ascii="Arial" w:hAnsi="Arial" w:cs="Arial"/>
                <w:lang w:val="en-US" w:eastAsia="en-GB"/>
              </w:rPr>
              <w:t>;</w:t>
            </w:r>
          </w:p>
          <w:p w14:paraId="2FE155AE" w14:textId="77777777" w:rsidR="00BE1559" w:rsidRPr="001C599F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C19EC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A78A3A7" w14:textId="578EC11C" w:rsidR="00BE1559" w:rsidRDefault="00BE1559" w:rsidP="00BE155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53869092"/>
      <w:bookmarkStart w:id="24" w:name="_Toc153960365"/>
      <w:r>
        <w:rPr>
          <w:b/>
          <w:lang w:val="pt-BR"/>
        </w:rPr>
        <w:lastRenderedPageBreak/>
        <w:t xml:space="preserve">Change </w:t>
      </w:r>
      <w:bookmarkEnd w:id="23"/>
      <w:r>
        <w:rPr>
          <w:b/>
          <w:lang w:val="pt-BR"/>
        </w:rPr>
        <w:t>5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E1559" w14:paraId="147DCD7F" w14:textId="77777777" w:rsidTr="009D7D85">
        <w:trPr>
          <w:trHeight w:val="447"/>
        </w:trPr>
        <w:tc>
          <w:tcPr>
            <w:tcW w:w="1985" w:type="dxa"/>
          </w:tcPr>
          <w:p w14:paraId="212AFB09" w14:textId="77777777" w:rsidR="00BE1559" w:rsidRPr="00E751F5" w:rsidRDefault="00BE1559" w:rsidP="009D7D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8ED590C" w14:textId="77777777" w:rsidR="00BE1559" w:rsidRPr="002D56A7" w:rsidRDefault="00BE1559" w:rsidP="009D7D85">
            <w:pPr>
              <w:spacing w:after="0"/>
            </w:pPr>
            <w:r w:rsidRPr="000A793E">
              <w:rPr>
                <w:rFonts w:ascii="Arial" w:hAnsi="Arial" w:cs="Arial"/>
                <w:lang w:val="en-US" w:eastAsia="en-GB"/>
              </w:rPr>
              <w:t>f_NR5GC_PO_List_eDRX</w:t>
            </w:r>
          </w:p>
        </w:tc>
      </w:tr>
      <w:tr w:rsidR="00BE1559" w14:paraId="07DEB940" w14:textId="77777777" w:rsidTr="009D7D85">
        <w:trPr>
          <w:trHeight w:val="452"/>
        </w:trPr>
        <w:tc>
          <w:tcPr>
            <w:tcW w:w="1985" w:type="dxa"/>
          </w:tcPr>
          <w:p w14:paraId="39413417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781D9D" w14:textId="77777777" w:rsidR="00BE1559" w:rsidRDefault="00BE1559" w:rsidP="00BE1559">
            <w:pPr>
              <w:pStyle w:val="ListParagraph"/>
              <w:numPr>
                <w:ilvl w:val="0"/>
                <w:numId w:val="53"/>
              </w:numPr>
              <w:contextualSpacing/>
              <w:rPr>
                <w:rFonts w:ascii="Arial" w:hAnsi="Arial" w:cs="Arial"/>
                <w:highlight w:val="green"/>
              </w:rPr>
            </w:pPr>
            <w:r w:rsidRPr="0030682F">
              <w:rPr>
                <w:rFonts w:ascii="Arial" w:hAnsi="Arial" w:cs="Arial"/>
                <w:highlight w:val="green"/>
              </w:rPr>
              <w:t xml:space="preserve">As per TS 38.304, section 7.1, the UE_ID </w:t>
            </w:r>
            <w:r>
              <w:rPr>
                <w:rFonts w:ascii="Arial" w:hAnsi="Arial" w:cs="Arial"/>
                <w:highlight w:val="green"/>
              </w:rPr>
              <w:t>will</w:t>
            </w:r>
            <w:r w:rsidRPr="0030682F">
              <w:rPr>
                <w:rFonts w:ascii="Arial" w:hAnsi="Arial" w:cs="Arial"/>
                <w:highlight w:val="green"/>
              </w:rPr>
              <w:t xml:space="preserve"> be 5G-S-TMSI mod 4096 if the UE is operating in </w:t>
            </w:r>
            <w:proofErr w:type="spellStart"/>
            <w:r w:rsidRPr="0030682F">
              <w:rPr>
                <w:rFonts w:ascii="Arial" w:hAnsi="Arial" w:cs="Arial"/>
                <w:highlight w:val="green"/>
              </w:rPr>
              <w:t>eDRX</w:t>
            </w:r>
            <w:proofErr w:type="spellEnd"/>
            <w:r w:rsidRPr="0030682F">
              <w:rPr>
                <w:rFonts w:ascii="Arial" w:hAnsi="Arial" w:cs="Arial"/>
                <w:highlight w:val="green"/>
              </w:rPr>
              <w:t>.</w:t>
            </w:r>
          </w:p>
          <w:p w14:paraId="3C14DFE9" w14:textId="77777777" w:rsidR="00BE1559" w:rsidRPr="00111EDC" w:rsidRDefault="00BE1559" w:rsidP="00BE1559">
            <w:pPr>
              <w:pStyle w:val="ListParagraph"/>
              <w:numPr>
                <w:ilvl w:val="0"/>
                <w:numId w:val="53"/>
              </w:numPr>
              <w:contextualSpacing/>
              <w:rPr>
                <w:rFonts w:ascii="Arial" w:hAnsi="Arial" w:cs="Arial"/>
                <w:highlight w:val="green"/>
              </w:rPr>
            </w:pPr>
            <w:proofErr w:type="spellStart"/>
            <w:r w:rsidRPr="00111EDC">
              <w:rPr>
                <w:rFonts w:ascii="Arial" w:hAnsi="Arial" w:cs="Arial"/>
                <w:highlight w:val="yellow"/>
              </w:rPr>
              <w:t>eDRX</w:t>
            </w:r>
            <w:proofErr w:type="spellEnd"/>
            <w:r w:rsidRPr="00111EDC">
              <w:rPr>
                <w:rFonts w:ascii="Arial" w:hAnsi="Arial" w:cs="Arial"/>
                <w:highlight w:val="yellow"/>
              </w:rPr>
              <w:t xml:space="preserve"> value is required to calculate the </w:t>
            </w:r>
            <w:proofErr w:type="spellStart"/>
            <w:r w:rsidRPr="00111EDC">
              <w:rPr>
                <w:rFonts w:ascii="Arial" w:hAnsi="Arial" w:cs="Arial"/>
                <w:highlight w:val="yellow"/>
              </w:rPr>
              <w:t>T</w:t>
            </w:r>
            <w:r w:rsidRPr="00111EDC">
              <w:rPr>
                <w:rFonts w:ascii="Arial" w:hAnsi="Arial" w:cs="Arial"/>
                <w:highlight w:val="yellow"/>
                <w:vertAlign w:val="subscript"/>
              </w:rPr>
              <w:t>eDRX</w:t>
            </w:r>
            <w:proofErr w:type="spellEnd"/>
            <w:r w:rsidRPr="00111EDC">
              <w:rPr>
                <w:rFonts w:ascii="Arial" w:hAnsi="Arial" w:cs="Arial"/>
                <w:highlight w:val="yellow"/>
                <w:vertAlign w:val="subscript"/>
              </w:rPr>
              <w:t xml:space="preserve"> </w:t>
            </w:r>
            <w:r w:rsidRPr="00111EDC">
              <w:rPr>
                <w:rFonts w:ascii="Arial" w:hAnsi="Arial" w:cs="Arial"/>
                <w:highlight w:val="yellow"/>
              </w:rPr>
              <w:t xml:space="preserve"> in function </w:t>
            </w:r>
            <w:proofErr w:type="spellStart"/>
            <w:r w:rsidRPr="00111EDC">
              <w:rPr>
                <w:rFonts w:ascii="Arial" w:hAnsi="Arial" w:cs="Arial"/>
                <w:i/>
                <w:iCs/>
                <w:highlight w:val="yellow"/>
                <w:lang w:val="en-US" w:eastAsia="en-GB"/>
              </w:rPr>
              <w:t>f_NR_Calculate_PF_PO</w:t>
            </w:r>
            <w:proofErr w:type="spellEnd"/>
            <w:r w:rsidRPr="00111EDC">
              <w:rPr>
                <w:rFonts w:ascii="Arial" w:hAnsi="Arial" w:cs="Arial"/>
                <w:i/>
                <w:iCs/>
                <w:highlight w:val="yellow"/>
                <w:lang w:val="en-US" w:eastAsia="en-GB"/>
              </w:rPr>
              <w:t>()</w:t>
            </w:r>
          </w:p>
        </w:tc>
      </w:tr>
      <w:tr w:rsidR="00BE1559" w14:paraId="119836D4" w14:textId="77777777" w:rsidTr="009D7D85">
        <w:tc>
          <w:tcPr>
            <w:tcW w:w="1985" w:type="dxa"/>
          </w:tcPr>
          <w:p w14:paraId="06758A4B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66472201" w14:textId="77777777" w:rsidR="00BE1559" w:rsidRPr="00111EDC" w:rsidRDefault="00BE1559" w:rsidP="00BE1559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  <w:lang w:val="en-SG"/>
              </w:rPr>
            </w:pPr>
            <w:r w:rsidRPr="00111EDC">
              <w:rPr>
                <w:noProof/>
                <w:highlight w:val="green"/>
                <w:lang w:val="en-SG"/>
              </w:rPr>
              <w:t xml:space="preserve">Added a new variable </w:t>
            </w:r>
            <w:proofErr w:type="spellStart"/>
            <w:r w:rsidRPr="00111EDC">
              <w:rPr>
                <w:rFonts w:cs="Arial"/>
                <w:i/>
                <w:iCs/>
                <w:highlight w:val="green"/>
                <w:lang w:val="en-US" w:eastAsia="en-GB"/>
              </w:rPr>
              <w:t>v_UE_ID_Mod_Value</w:t>
            </w:r>
            <w:proofErr w:type="spellEnd"/>
            <w:r w:rsidRPr="00111EDC">
              <w:rPr>
                <w:rFonts w:cs="Arial"/>
                <w:highlight w:val="green"/>
                <w:lang w:val="en-US" w:eastAsia="en-GB"/>
              </w:rPr>
              <w:t xml:space="preserve"> and initialized with value 4096, as this function is used when the UE operates in </w:t>
            </w:r>
            <w:proofErr w:type="spellStart"/>
            <w:r w:rsidRPr="00111EDC">
              <w:rPr>
                <w:rFonts w:cs="Arial"/>
                <w:highlight w:val="green"/>
                <w:lang w:val="en-US" w:eastAsia="en-GB"/>
              </w:rPr>
              <w:t>eDRX</w:t>
            </w:r>
            <w:proofErr w:type="spellEnd"/>
            <w:r w:rsidRPr="00111EDC">
              <w:rPr>
                <w:rFonts w:cs="Arial"/>
                <w:highlight w:val="green"/>
                <w:lang w:val="en-US" w:eastAsia="en-GB"/>
              </w:rPr>
              <w:t xml:space="preserve"> mode</w:t>
            </w:r>
          </w:p>
          <w:p w14:paraId="51F07A7F" w14:textId="77777777" w:rsidR="00BE1559" w:rsidRPr="000352E9" w:rsidRDefault="00BE1559" w:rsidP="00BE1559">
            <w:pPr>
              <w:pStyle w:val="CRCoverPage"/>
              <w:numPr>
                <w:ilvl w:val="0"/>
                <w:numId w:val="54"/>
              </w:numPr>
              <w:spacing w:after="0"/>
              <w:rPr>
                <w:noProof/>
                <w:lang w:val="en-SG"/>
              </w:rPr>
            </w:pPr>
            <w:r w:rsidRPr="00111EDC">
              <w:rPr>
                <w:rFonts w:cs="Arial"/>
                <w:highlight w:val="yellow"/>
                <w:lang w:val="en-US" w:eastAsia="en-GB"/>
              </w:rPr>
              <w:t xml:space="preserve">Passed the value of </w:t>
            </w:r>
            <w:proofErr w:type="spellStart"/>
            <w:r w:rsidRPr="00111EDC">
              <w:rPr>
                <w:rFonts w:cs="Arial"/>
                <w:highlight w:val="yellow"/>
                <w:lang w:val="en-US" w:eastAsia="en-GB"/>
              </w:rPr>
              <w:t>eDRX</w:t>
            </w:r>
            <w:proofErr w:type="spellEnd"/>
            <w:r w:rsidRPr="00111EDC">
              <w:rPr>
                <w:rFonts w:cs="Arial"/>
                <w:highlight w:val="yellow"/>
                <w:lang w:val="en-US" w:eastAsia="en-GB"/>
              </w:rPr>
              <w:t xml:space="preserve"> as an argument to function </w:t>
            </w:r>
            <w:proofErr w:type="spellStart"/>
            <w:r w:rsidRPr="00111EDC">
              <w:rPr>
                <w:rFonts w:cs="Arial"/>
                <w:highlight w:val="yellow"/>
                <w:lang w:val="en-US" w:eastAsia="en-GB"/>
              </w:rPr>
              <w:t>f_NR_Calculate_PF_PO</w:t>
            </w:r>
            <w:proofErr w:type="spellEnd"/>
            <w:r w:rsidRPr="00111EDC">
              <w:rPr>
                <w:rFonts w:cs="Arial"/>
                <w:highlight w:val="yellow"/>
                <w:lang w:val="en-US" w:eastAsia="en-GB"/>
              </w:rPr>
              <w:t>()</w:t>
            </w:r>
          </w:p>
        </w:tc>
      </w:tr>
      <w:tr w:rsidR="00BE1559" w14:paraId="23237731" w14:textId="77777777" w:rsidTr="009D7D85">
        <w:tc>
          <w:tcPr>
            <w:tcW w:w="1985" w:type="dxa"/>
          </w:tcPr>
          <w:p w14:paraId="177C0A95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AEA603" w14:textId="77777777" w:rsidR="00BE1559" w:rsidRPr="00E751F5" w:rsidRDefault="00BE1559" w:rsidP="009D7D85">
            <w:pPr>
              <w:spacing w:after="0"/>
              <w:rPr>
                <w:rFonts w:ascii="Arial" w:hAnsi="Arial" w:cs="Arial"/>
                <w:noProof/>
              </w:rPr>
            </w:pPr>
            <w:r w:rsidRPr="00111EDC">
              <w:rPr>
                <w:rFonts w:ascii="Arial" w:hAnsi="Arial" w:cs="Arial"/>
                <w:noProof/>
              </w:rPr>
              <w:t>NR5GC_SysinfoPaging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BE1559" w:rsidRPr="00E751F5" w14:paraId="0BE1C188" w14:textId="77777777" w:rsidTr="009D7D85">
        <w:tc>
          <w:tcPr>
            <w:tcW w:w="1985" w:type="dxa"/>
          </w:tcPr>
          <w:p w14:paraId="22A04BD3" w14:textId="77777777" w:rsidR="00BE1559" w:rsidRPr="00E751F5" w:rsidRDefault="00BE1559" w:rsidP="009D7D8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8999E4" w14:textId="075650F7" w:rsidR="00BE1559" w:rsidRPr="00E751F5" w:rsidRDefault="0033137E" w:rsidP="009D7D8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1,2. Accepted</w:t>
            </w:r>
          </w:p>
        </w:tc>
      </w:tr>
    </w:tbl>
    <w:p w14:paraId="6ECA4210" w14:textId="77777777" w:rsidR="00BE1559" w:rsidRDefault="00BE1559" w:rsidP="00BE1559">
      <w:pPr>
        <w:rPr>
          <w:noProof/>
        </w:rPr>
      </w:pPr>
    </w:p>
    <w:p w14:paraId="605560D6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103F6B41" w14:textId="77777777" w:rsidTr="009D7D8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9D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</w:t>
            </w:r>
            <w:r w:rsidRPr="000A793E">
              <w:rPr>
                <w:rFonts w:ascii="Arial" w:hAnsi="Arial" w:cs="Arial"/>
                <w:lang w:val="en-US" w:eastAsia="en-GB"/>
              </w:rPr>
              <w:t xml:space="preserve">      function f_NR5GC_PO_List_eDRX(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74C8308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3EFB81B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</w:p>
          <w:p w14:paraId="51AB2F8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F4A374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4D37DA0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f_NR_GetSIB1_PcchConfig(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2B4886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B32_Type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f_NR5GC_CellInfo_GetNG_TMSI(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2E197E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738E6E6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3A2F848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4BFBC73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1517891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f_NR_GetSIB1_PagingCycle(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42F2081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</w:t>
            </w:r>
          </w:p>
          <w:p w14:paraId="5A2D866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F8985F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9E5343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f_NR_GetSlotOffsetForPaging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690FFF0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25B6ED6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tsc_PTWLengthParameters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75BD938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tsc_NR5GC_eDRX_Cycle_Length[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04D1947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7739346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//Get current SFN and subframe</w:t>
            </w:r>
          </w:p>
          <w:p w14:paraId="689D375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260638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D8612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Calculate next Paging Occasion</w:t>
            </w:r>
          </w:p>
          <w:p w14:paraId="661501D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TS 38.304 clause 7.4: If the UE is configured with an extended DRX cycle no longer than 1024 radio frames, it monitors POs as defined in 7.1 with configured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cycle. Otherwise, a UE configured with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monitors POs as defined in 7.1 during a periodic Paging Time Window (PTW) configured for the UE.</w:t>
            </w:r>
          </w:p>
          <w:p w14:paraId="4EF4971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if 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&lt; 3){ // TS 38.304 cl. 7.1: calculate the first Paging occasion</w:t>
            </w:r>
          </w:p>
          <w:p w14:paraId="1855C64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DA4084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08DE630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56892E0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67B878E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B02D0A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60C040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3603DE4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[0]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4D724FA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3566DD6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else {</w:t>
            </w:r>
          </w:p>
          <w:p w14:paraId="4647F46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f_NR5GC_Calculate_PTW_PH(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v_CurrentTiming.HSFN.Number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51773023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47E951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67298BA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3FDFAE1B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}</w:t>
            </w:r>
            <w:r w:rsidRPr="005640D9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0327283D" w14:textId="77777777" w:rsidR="00BE1559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C024DD7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2F712EE9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</w:p>
    <w:p w14:paraId="24217996" w14:textId="77777777" w:rsidR="00BE1559" w:rsidRDefault="00BE1559" w:rsidP="00BE155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1559" w14:paraId="5A646CC5" w14:textId="77777777" w:rsidTr="009D7D8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3A4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lastRenderedPageBreak/>
              <w:t xml:space="preserve">      function f_NR5GC_PO_List_eDRX(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0EC24D8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4F25BD9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integer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) runs on NR5GC_PTC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</w:p>
          <w:p w14:paraId="75E719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3DCA46E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140FBCA8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PCCH_Config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f_NR_GetSIB1_PcchConfig(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3AC5223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B32_Type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f_NR5GC_CellInfo_GetNG_TMSI(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37BF7A9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SubFrameTimingList_Type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{};</w:t>
            </w:r>
          </w:p>
          <w:p w14:paraId="47CFCDE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0A1BBE5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6562B14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float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1637D32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f_NR_GetSIB1_PagingCycle(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6AD2BC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</w:t>
            </w:r>
          </w:p>
          <w:p w14:paraId="6C75679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6F1477F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f_NR_CellInfo_GetSCS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7F4AB2F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var integer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f_NR_GetSlotOffsetForPaging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6FC09A2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var integer </w:t>
            </w:r>
            <w:proofErr w:type="spellStart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v_UE_ID_Mod_Value</w:t>
            </w:r>
            <w:proofErr w:type="spellEnd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 := 4096;</w:t>
            </w:r>
          </w:p>
          <w:p w14:paraId="4AE69DB6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0C3D3D5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tsc_PTWLengthParameters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p_PTWLength_Index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2466ED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tsc_NR5GC_eDRX_Cycle_Length[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];</w:t>
            </w:r>
          </w:p>
          <w:p w14:paraId="1BB2188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1A62A78A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//Get current SFN and subframe</w:t>
            </w:r>
          </w:p>
          <w:p w14:paraId="55C2261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f_NR_GetCurrentTiming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43BE26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68422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Calculate next Paging Occasion</w:t>
            </w:r>
          </w:p>
          <w:p w14:paraId="32BFDF9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// TS 38.304 clause 7.4: If the UE is configured with an extended DRX cycle no longer than 1024 radio frames, it monitors POs as defined in 7.1 with configured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cycle. Otherwise, a UE configured with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eDRX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monitors POs as defined in 7.1 during a periodic Paging Time Window (PTW) configured for the UE.</w:t>
            </w:r>
          </w:p>
          <w:p w14:paraId="05F16785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if 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p_EDRXValue_Index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&lt; 3){ // TS 38.304 cl. 7.1: calculate the first Paging occasion</w:t>
            </w:r>
          </w:p>
          <w:p w14:paraId="191D0D9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f_NR_Calculate_PF_PO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0AA0380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v_PagingCycle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3F91040F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v_PcchConfig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395585CC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v_NG_TMSI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20FAAE7D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v_SlotsNumberPerSubframe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4C04C0E9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,</w:t>
            </w:r>
          </w:p>
          <w:p w14:paraId="6D6979C4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v_SlotOffsetPaging</w:t>
            </w:r>
            <w:proofErr w:type="spellEnd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,</w:t>
            </w:r>
          </w:p>
          <w:p w14:paraId="02714D37" w14:textId="77777777" w:rsidR="00BE1559" w:rsidRPr="00111EDC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 xml:space="preserve">                                                   </w:t>
            </w:r>
            <w:proofErr w:type="spellStart"/>
            <w:r w:rsidRPr="000A793E">
              <w:rPr>
                <w:rFonts w:ascii="Arial" w:hAnsi="Arial" w:cs="Arial"/>
                <w:highlight w:val="green"/>
                <w:lang w:val="en-US" w:eastAsia="en-GB"/>
              </w:rPr>
              <w:t>v_UE_ID_Mod_Value</w:t>
            </w:r>
            <w:proofErr w:type="spellEnd"/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4FABF7F1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   </w:t>
            </w:r>
            <w:proofErr w:type="spellStart"/>
            <w:r w:rsidRPr="00111EDC">
              <w:rPr>
                <w:rFonts w:ascii="Arial" w:hAnsi="Arial" w:cs="Arial"/>
                <w:highlight w:val="yellow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1353C4E7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[0] :=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v_PagingOccasion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0FB58F10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33E14AE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else {</w:t>
            </w:r>
          </w:p>
          <w:p w14:paraId="3FAC361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 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 := f_NR5GC_Calculate_PTW_PH(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p_NR_CellId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v_CurrentTiming.HSFN.Number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v_PTWLengthValue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v_EDRXValue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);</w:t>
            </w:r>
          </w:p>
          <w:p w14:paraId="4CA328BB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2A5E5FC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</w:t>
            </w:r>
          </w:p>
          <w:p w14:paraId="018C5672" w14:textId="77777777" w:rsidR="00BE1559" w:rsidRPr="000A793E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  return </w:t>
            </w:r>
            <w:proofErr w:type="spellStart"/>
            <w:r w:rsidRPr="000A793E">
              <w:rPr>
                <w:rFonts w:ascii="Arial" w:hAnsi="Arial" w:cs="Arial"/>
                <w:lang w:val="en-US" w:eastAsia="en-GB"/>
              </w:rPr>
              <w:t>v_PoList</w:t>
            </w:r>
            <w:proofErr w:type="spellEnd"/>
            <w:r w:rsidRPr="000A793E">
              <w:rPr>
                <w:rFonts w:ascii="Arial" w:hAnsi="Arial" w:cs="Arial"/>
                <w:lang w:val="en-US" w:eastAsia="en-GB"/>
              </w:rPr>
              <w:t>;</w:t>
            </w:r>
          </w:p>
          <w:p w14:paraId="7FDCF308" w14:textId="77777777" w:rsidR="00BE1559" w:rsidRPr="001C599F" w:rsidRDefault="00BE1559" w:rsidP="009D7D8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A793E">
              <w:rPr>
                <w:rFonts w:ascii="Arial" w:hAnsi="Arial" w:cs="Arial"/>
                <w:lang w:val="en-US" w:eastAsia="en-GB"/>
              </w:rPr>
              <w:t xml:space="preserve">      }</w:t>
            </w:r>
          </w:p>
        </w:tc>
      </w:tr>
    </w:tbl>
    <w:p w14:paraId="46BBEE0C" w14:textId="77777777" w:rsidR="00CF12A1" w:rsidRDefault="00CF12A1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540C8086" w14:textId="77777777" w:rsidR="00BE1559" w:rsidRDefault="00BE1559" w:rsidP="005202EE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6BBE841A" w14:textId="77777777" w:rsidR="00063162" w:rsidRPr="003C4E4F" w:rsidRDefault="00063162" w:rsidP="0006316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1172016"/>
      <w:bookmarkStart w:id="26" w:name="_Toc151982517"/>
      <w:bookmarkStart w:id="27" w:name="_Toc153960366"/>
      <w:r w:rsidRPr="003C4E4F">
        <w:rPr>
          <w:rFonts w:cs="Arial"/>
          <w:b/>
        </w:rPr>
        <w:t>Branches executed</w:t>
      </w:r>
      <w:bookmarkEnd w:id="25"/>
      <w:bookmarkEnd w:id="26"/>
      <w:bookmarkEnd w:id="27"/>
    </w:p>
    <w:p w14:paraId="06DEC33F" w14:textId="7CC33644" w:rsidR="00063162" w:rsidRPr="003C4E4F" w:rsidRDefault="00063162" w:rsidP="00063162">
      <w:pPr>
        <w:rPr>
          <w:rFonts w:ascii="Arial" w:hAnsi="Arial" w:cs="Arial"/>
          <w:b/>
        </w:rPr>
      </w:pPr>
      <w:bookmarkStart w:id="28" w:name="_Toc122434494"/>
      <w:bookmarkStart w:id="29" w:name="_Toc295288971"/>
      <w:bookmarkStart w:id="30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r w:rsidR="00BE1559">
        <w:rPr>
          <w:rFonts w:ascii="Arial" w:hAnsi="Arial" w:cs="Arial"/>
        </w:rPr>
        <w:t xml:space="preserve">Anritsu with </w:t>
      </w:r>
      <w:r w:rsidRPr="003C4E4F">
        <w:rPr>
          <w:rFonts w:ascii="Arial" w:hAnsi="Arial" w:cs="Arial"/>
        </w:rPr>
        <w:t>NR band n</w:t>
      </w:r>
      <w:r w:rsidR="00C37236">
        <w:rPr>
          <w:rFonts w:ascii="Arial" w:hAnsi="Arial" w:cs="Arial"/>
        </w:rPr>
        <w:t>41</w:t>
      </w:r>
      <w:r w:rsidRPr="003C4E4F">
        <w:rPr>
          <w:rFonts w:ascii="Arial" w:hAnsi="Arial" w:cs="Arial"/>
        </w:rPr>
        <w:t xml:space="preserve"> using NR ciphering nea</w:t>
      </w:r>
      <w:r w:rsidR="0047653C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47653C">
        <w:rPr>
          <w:rFonts w:ascii="Arial" w:hAnsi="Arial" w:cs="Arial"/>
        </w:rPr>
        <w:t>2.</w:t>
      </w:r>
      <w:r w:rsidR="00BE1559">
        <w:rPr>
          <w:rFonts w:ascii="Arial" w:hAnsi="Arial" w:cs="Arial"/>
        </w:rPr>
        <w:t xml:space="preserve"> </w:t>
      </w:r>
      <w:r w:rsidR="00BE1559" w:rsidRPr="00BE1559">
        <w:rPr>
          <w:rFonts w:ascii="Arial" w:hAnsi="Arial" w:cs="Arial"/>
        </w:rPr>
        <w:t>The test case was executed on</w:t>
      </w:r>
      <w:r w:rsidR="00BE1559">
        <w:rPr>
          <w:rFonts w:ascii="Arial" w:hAnsi="Arial" w:cs="Arial"/>
        </w:rPr>
        <w:t xml:space="preserve"> Keysight with</w:t>
      </w:r>
      <w:r w:rsidR="00BE1559" w:rsidRPr="00BE1559">
        <w:rPr>
          <w:rFonts w:ascii="Arial" w:hAnsi="Arial" w:cs="Arial"/>
        </w:rPr>
        <w:t xml:space="preserve"> NR band n78 using ciphering algorithm nea1 and integrity algorithm nia1.</w:t>
      </w:r>
    </w:p>
    <w:p w14:paraId="2AF50DA6" w14:textId="77777777" w:rsidR="00063162" w:rsidRPr="003C4E4F" w:rsidRDefault="00063162" w:rsidP="0006316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1" w:name="_Toc121172017"/>
      <w:bookmarkStart w:id="32" w:name="_Toc151982518"/>
      <w:bookmarkStart w:id="33" w:name="_Toc153960367"/>
      <w:r w:rsidRPr="003C4E4F">
        <w:rPr>
          <w:rFonts w:cs="Arial"/>
          <w:b/>
        </w:rPr>
        <w:lastRenderedPageBreak/>
        <w:t>Execution Log Files</w:t>
      </w:r>
      <w:bookmarkEnd w:id="28"/>
      <w:bookmarkEnd w:id="29"/>
      <w:bookmarkEnd w:id="30"/>
      <w:bookmarkEnd w:id="31"/>
      <w:bookmarkEnd w:id="32"/>
      <w:bookmarkEnd w:id="33"/>
    </w:p>
    <w:p w14:paraId="161950E8" w14:textId="5AD125F2" w:rsidR="00063162" w:rsidRPr="003C4E4F" w:rsidRDefault="00063162" w:rsidP="0006316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34" w:name="_Toc151982519"/>
      <w:bookmarkStart w:id="35" w:name="_Toc153960368"/>
      <w:bookmarkStart w:id="36" w:name="_Hlk120026754"/>
      <w:r w:rsidRPr="0073341E">
        <w:rPr>
          <w:rFonts w:cs="Arial"/>
          <w:b/>
        </w:rPr>
        <w:t>Qualcomm Snapdragon x</w:t>
      </w:r>
      <w:r w:rsidR="00CF12A1">
        <w:rPr>
          <w:rFonts w:cs="Arial"/>
          <w:b/>
        </w:rPr>
        <w:t>35</w:t>
      </w:r>
      <w:r w:rsidRPr="0073341E">
        <w:rPr>
          <w:rFonts w:cs="Arial"/>
          <w:b/>
        </w:rPr>
        <w:t xml:space="preserve"> 5G </w:t>
      </w:r>
      <w:r w:rsidR="0030528D" w:rsidRPr="00322C83">
        <w:rPr>
          <w:rFonts w:cs="Arial"/>
          <w:b/>
          <w:lang w:eastAsia="ja-JP"/>
        </w:rPr>
        <w:t xml:space="preserve">Modem-RF </w:t>
      </w:r>
      <w:r w:rsidRPr="0073341E">
        <w:rPr>
          <w:rFonts w:cs="Arial"/>
          <w:b/>
        </w:rPr>
        <w:t>System UE</w:t>
      </w:r>
      <w:bookmarkEnd w:id="34"/>
      <w:bookmarkEnd w:id="35"/>
    </w:p>
    <w:bookmarkEnd w:id="36"/>
    <w:p w14:paraId="64417F37" w14:textId="5AEEE2A5" w:rsidR="00063162" w:rsidRDefault="00063162" w:rsidP="00063162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Pr="0073341E">
        <w:rPr>
          <w:rFonts w:ascii="Arial" w:hAnsi="Arial" w:cs="Arial"/>
        </w:rPr>
        <w:t xml:space="preserve">Qualcomm </w:t>
      </w:r>
      <w:r w:rsidR="0030528D">
        <w:rPr>
          <w:rFonts w:ascii="Arial" w:hAnsi="Arial" w:cs="Arial"/>
        </w:rPr>
        <w:t>Snapdragon x35</w:t>
      </w:r>
      <w:r w:rsidRPr="0073341E">
        <w:rPr>
          <w:rFonts w:ascii="Arial" w:hAnsi="Arial" w:cs="Arial"/>
        </w:rPr>
        <w:t xml:space="preserve"> 5G Modem RF System UE </w:t>
      </w:r>
      <w:r w:rsidRPr="003C4E4F">
        <w:rPr>
          <w:rFonts w:ascii="Arial" w:hAnsi="Arial" w:cs="Arial"/>
        </w:rPr>
        <w:t>passed this test case on Anritsu Protocol Conformance Test System ME7834NR</w:t>
      </w:r>
      <w:r w:rsidR="00E9342A">
        <w:rPr>
          <w:rFonts w:ascii="Arial" w:hAnsi="Arial" w:cs="Arial"/>
        </w:rPr>
        <w:t xml:space="preserve"> and </w:t>
      </w:r>
      <w:r w:rsidR="00E9342A" w:rsidRPr="006F0A0A">
        <w:rPr>
          <w:rFonts w:ascii="Arial" w:hAnsi="Arial" w:cs="Arial"/>
        </w:rPr>
        <w:t>Keysight S8704A Protocol Conformance Toolset</w:t>
      </w:r>
      <w:r w:rsidR="00E9342A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>The documentation below is enclosed as evidence of the successful test case run [1]:</w:t>
      </w:r>
    </w:p>
    <w:p w14:paraId="20B4A7EB" w14:textId="77777777" w:rsidR="00E9342A" w:rsidRPr="003C4E4F" w:rsidRDefault="00E9342A" w:rsidP="00E934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D9AB47E" w14:textId="1830EC0B" w:rsidR="00E9342A" w:rsidRPr="003C4E4F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_LOG.html</w:t>
      </w:r>
    </w:p>
    <w:p w14:paraId="430B229C" w14:textId="77777777" w:rsidR="00E9342A" w:rsidRPr="003C4E4F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1D3B9689" w14:textId="77777777" w:rsidR="00E9342A" w:rsidRPr="003C4E4F" w:rsidRDefault="00E9342A" w:rsidP="00E9342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80B5047" w14:textId="124F0A13" w:rsidR="00063162" w:rsidRPr="00E9342A" w:rsidRDefault="00E9342A" w:rsidP="00E9342A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>
        <w:rPr>
          <w:rFonts w:ascii="Arial" w:hAnsi="Arial" w:cs="Arial"/>
        </w:rPr>
        <w:br/>
        <w:t>Keysight/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11_7_1</w:t>
      </w:r>
      <w:r w:rsidRPr="003C4E4F">
        <w:rPr>
          <w:rFonts w:ascii="Arial" w:hAnsi="Arial" w:cs="Arial"/>
        </w:rPr>
        <w:t>_</w:t>
      </w:r>
      <w:r>
        <w:rPr>
          <w:rFonts w:ascii="Arial" w:hAnsi="Arial" w:cs="Arial"/>
        </w:rPr>
        <w:t>PIXIT</w:t>
      </w:r>
      <w:r w:rsidRPr="003C4E4F">
        <w:rPr>
          <w:rFonts w:ascii="Arial" w:hAnsi="Arial" w:cs="Arial"/>
        </w:rPr>
        <w:t>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  <w:r w:rsidR="00063162" w:rsidRPr="003C4E4F">
        <w:rPr>
          <w:rFonts w:ascii="Arial" w:hAnsi="Arial" w:cs="Arial"/>
          <w:b/>
          <w:color w:val="FF0000"/>
        </w:rPr>
        <w:br/>
      </w:r>
    </w:p>
    <w:p w14:paraId="05136FAA" w14:textId="77777777" w:rsidR="00063162" w:rsidRPr="003C4E4F" w:rsidRDefault="00063162" w:rsidP="00063162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7" w:name="_Toc122434496"/>
      <w:bookmarkStart w:id="38" w:name="_Toc295288973"/>
      <w:bookmarkStart w:id="39" w:name="_Toc325725668"/>
      <w:bookmarkStart w:id="40" w:name="_Toc121172019"/>
      <w:bookmarkStart w:id="41" w:name="_Toc151982520"/>
      <w:bookmarkStart w:id="42" w:name="_Toc153960369"/>
      <w:r w:rsidRPr="003C4E4F">
        <w:rPr>
          <w:rFonts w:cs="Arial"/>
          <w:b/>
        </w:rPr>
        <w:t>References</w:t>
      </w:r>
      <w:bookmarkEnd w:id="37"/>
      <w:bookmarkEnd w:id="38"/>
      <w:bookmarkEnd w:id="39"/>
      <w:bookmarkEnd w:id="40"/>
      <w:bookmarkEnd w:id="41"/>
      <w:bookmarkEnd w:id="4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63162" w:rsidRPr="003C4E4F" w14:paraId="637E3EA8" w14:textId="77777777" w:rsidTr="00D23ED3">
        <w:tc>
          <w:tcPr>
            <w:tcW w:w="709" w:type="dxa"/>
            <w:hideMark/>
          </w:tcPr>
          <w:p w14:paraId="55AF8541" w14:textId="77777777" w:rsidR="00063162" w:rsidRPr="003C4E4F" w:rsidRDefault="00063162" w:rsidP="00D23ED3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997E6CE" w14:textId="2EA045C7" w:rsidR="00063162" w:rsidRPr="003C4E4F" w:rsidRDefault="00A53C9A" w:rsidP="00D23ED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53C9A">
              <w:rPr>
                <w:rFonts w:ascii="Arial" w:hAnsi="Arial" w:cs="Arial"/>
                <w:bCs/>
                <w:szCs w:val="22"/>
              </w:rPr>
              <w:t>R5s240062</w:t>
            </w:r>
            <w:r w:rsidR="0006316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063162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>NR5GC</w:t>
            </w:r>
            <w:r w:rsidR="0047653C">
              <w:rPr>
                <w:rFonts w:ascii="Arial" w:hAnsi="Arial" w:cs="Arial"/>
                <w:bCs/>
                <w:szCs w:val="22"/>
              </w:rPr>
              <w:t xml:space="preserve"> R17 </w:t>
            </w:r>
            <w:proofErr w:type="spellStart"/>
            <w:r w:rsidR="0047653C">
              <w:rPr>
                <w:rFonts w:ascii="Arial" w:hAnsi="Arial" w:cs="Arial"/>
                <w:bCs/>
                <w:szCs w:val="22"/>
              </w:rPr>
              <w:t>eDRX</w:t>
            </w:r>
            <w:proofErr w:type="spellEnd"/>
            <w:r w:rsidR="00063162" w:rsidRPr="0073341E">
              <w:rPr>
                <w:rFonts w:ascii="Arial" w:hAnsi="Arial" w:cs="Arial"/>
                <w:bCs/>
                <w:szCs w:val="22"/>
              </w:rPr>
              <w:t xml:space="preserve"> testcase </w:t>
            </w:r>
            <w:r w:rsidR="00C37236">
              <w:rPr>
                <w:rFonts w:ascii="Arial" w:hAnsi="Arial" w:cs="Arial"/>
                <w:bCs/>
                <w:szCs w:val="22"/>
              </w:rPr>
              <w:t>11.7.1</w:t>
            </w:r>
            <w:r w:rsidR="00063162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063162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47653C">
              <w:rPr>
                <w:rFonts w:ascii="Arial" w:hAnsi="Arial" w:cs="Arial"/>
                <w:bCs/>
                <w:szCs w:val="22"/>
              </w:rPr>
              <w:t>1</w:t>
            </w:r>
          </w:p>
        </w:tc>
      </w:tr>
      <w:tr w:rsidR="00CF12A1" w:rsidRPr="003C4E4F" w14:paraId="2FC10FC1" w14:textId="77777777" w:rsidTr="00D23ED3">
        <w:tc>
          <w:tcPr>
            <w:tcW w:w="709" w:type="dxa"/>
          </w:tcPr>
          <w:p w14:paraId="5A9217FE" w14:textId="5275125B" w:rsidR="00CF12A1" w:rsidRPr="003C4E4F" w:rsidRDefault="00CF12A1" w:rsidP="00D23ED3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>[2]</w:t>
            </w:r>
          </w:p>
        </w:tc>
        <w:tc>
          <w:tcPr>
            <w:tcW w:w="7667" w:type="dxa"/>
          </w:tcPr>
          <w:p w14:paraId="31AF5E4A" w14:textId="13AAD560" w:rsidR="00CF12A1" w:rsidRPr="003C4E4F" w:rsidRDefault="00CF12A1" w:rsidP="00D23ED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R5s230896: </w:t>
            </w:r>
            <w:r w:rsidRPr="00CF12A1">
              <w:rPr>
                <w:rFonts w:ascii="Arial" w:hAnsi="Arial" w:cs="Arial"/>
                <w:bCs/>
                <w:szCs w:val="22"/>
              </w:rPr>
              <w:t>Addition of NR5GC testcase 11.7.2 in FR1</w:t>
            </w:r>
          </w:p>
        </w:tc>
      </w:tr>
    </w:tbl>
    <w:p w14:paraId="2AA98DC3" w14:textId="77777777" w:rsidR="00B66831" w:rsidRDefault="00B66831" w:rsidP="00C826E6"/>
    <w:sectPr w:rsidR="00B66831" w:rsidSect="00A076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E8D5C" w14:textId="77777777" w:rsidR="000F7F2D" w:rsidRDefault="000F7F2D">
      <w:r>
        <w:separator/>
      </w:r>
    </w:p>
  </w:endnote>
  <w:endnote w:type="continuationSeparator" w:id="0">
    <w:p w14:paraId="6DA60C85" w14:textId="77777777" w:rsidR="000F7F2D" w:rsidRDefault="000F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B2521" w14:textId="77777777" w:rsidR="000F7F2D" w:rsidRDefault="000F7F2D">
      <w:r>
        <w:separator/>
      </w:r>
    </w:p>
  </w:footnote>
  <w:footnote w:type="continuationSeparator" w:id="0">
    <w:p w14:paraId="399D61A7" w14:textId="77777777" w:rsidR="000F7F2D" w:rsidRDefault="000F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81F4C"/>
    <w:multiLevelType w:val="hybridMultilevel"/>
    <w:tmpl w:val="B8B6A180"/>
    <w:lvl w:ilvl="0" w:tplc="4D52C7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F2948"/>
    <w:multiLevelType w:val="hybridMultilevel"/>
    <w:tmpl w:val="08BA1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50240F"/>
    <w:multiLevelType w:val="hybridMultilevel"/>
    <w:tmpl w:val="E9701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5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47BFC"/>
    <w:multiLevelType w:val="hybridMultilevel"/>
    <w:tmpl w:val="FC3AE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C44E5"/>
    <w:multiLevelType w:val="hybridMultilevel"/>
    <w:tmpl w:val="F3A46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F80959"/>
    <w:multiLevelType w:val="hybridMultilevel"/>
    <w:tmpl w:val="89560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3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1D6CA6"/>
    <w:multiLevelType w:val="hybridMultilevel"/>
    <w:tmpl w:val="58DC79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9D46F7"/>
    <w:multiLevelType w:val="hybridMultilevel"/>
    <w:tmpl w:val="594ABD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967A73"/>
    <w:multiLevelType w:val="hybridMultilevel"/>
    <w:tmpl w:val="594AB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22"/>
  </w:num>
  <w:num w:numId="3" w16cid:durableId="728577482">
    <w:abstractNumId w:val="13"/>
  </w:num>
  <w:num w:numId="4" w16cid:durableId="1191602620">
    <w:abstractNumId w:val="23"/>
  </w:num>
  <w:num w:numId="5" w16cid:durableId="507260479">
    <w:abstractNumId w:val="0"/>
  </w:num>
  <w:num w:numId="6" w16cid:durableId="894242694">
    <w:abstractNumId w:val="42"/>
  </w:num>
  <w:num w:numId="7" w16cid:durableId="948120722">
    <w:abstractNumId w:val="24"/>
  </w:num>
  <w:num w:numId="8" w16cid:durableId="1693460289">
    <w:abstractNumId w:val="1"/>
  </w:num>
  <w:num w:numId="9" w16cid:durableId="641085446">
    <w:abstractNumId w:val="14"/>
  </w:num>
  <w:num w:numId="10" w16cid:durableId="303966582">
    <w:abstractNumId w:val="4"/>
  </w:num>
  <w:num w:numId="11" w16cid:durableId="1216968300">
    <w:abstractNumId w:val="34"/>
  </w:num>
  <w:num w:numId="12" w16cid:durableId="523324553">
    <w:abstractNumId w:val="18"/>
  </w:num>
  <w:num w:numId="13" w16cid:durableId="287051507">
    <w:abstractNumId w:val="45"/>
  </w:num>
  <w:num w:numId="14" w16cid:durableId="1795129136">
    <w:abstractNumId w:val="52"/>
  </w:num>
  <w:num w:numId="15" w16cid:durableId="26806023">
    <w:abstractNumId w:val="35"/>
  </w:num>
  <w:num w:numId="16" w16cid:durableId="1962613018">
    <w:abstractNumId w:val="46"/>
  </w:num>
  <w:num w:numId="17" w16cid:durableId="463736656">
    <w:abstractNumId w:val="36"/>
  </w:num>
  <w:num w:numId="18" w16cid:durableId="1131020819">
    <w:abstractNumId w:val="20"/>
  </w:num>
  <w:num w:numId="19" w16cid:durableId="1121147347">
    <w:abstractNumId w:val="43"/>
  </w:num>
  <w:num w:numId="20" w16cid:durableId="709764419">
    <w:abstractNumId w:val="44"/>
  </w:num>
  <w:num w:numId="21" w16cid:durableId="1517619772">
    <w:abstractNumId w:val="2"/>
  </w:num>
  <w:num w:numId="22" w16cid:durableId="1614285389">
    <w:abstractNumId w:val="47"/>
  </w:num>
  <w:num w:numId="23" w16cid:durableId="248924874">
    <w:abstractNumId w:val="29"/>
  </w:num>
  <w:num w:numId="24" w16cid:durableId="413627412">
    <w:abstractNumId w:val="11"/>
  </w:num>
  <w:num w:numId="25" w16cid:durableId="1207795486">
    <w:abstractNumId w:val="19"/>
  </w:num>
  <w:num w:numId="26" w16cid:durableId="1414353635">
    <w:abstractNumId w:val="6"/>
  </w:num>
  <w:num w:numId="27" w16cid:durableId="1551916917">
    <w:abstractNumId w:val="38"/>
  </w:num>
  <w:num w:numId="28" w16cid:durableId="198469485">
    <w:abstractNumId w:val="27"/>
  </w:num>
  <w:num w:numId="29" w16cid:durableId="460268226">
    <w:abstractNumId w:val="25"/>
  </w:num>
  <w:num w:numId="30" w16cid:durableId="1162238421">
    <w:abstractNumId w:val="7"/>
  </w:num>
  <w:num w:numId="31" w16cid:durableId="31811867">
    <w:abstractNumId w:val="16"/>
  </w:num>
  <w:num w:numId="32" w16cid:durableId="1980186826">
    <w:abstractNumId w:val="30"/>
  </w:num>
  <w:num w:numId="33" w16cid:durableId="783620396">
    <w:abstractNumId w:val="32"/>
  </w:num>
  <w:num w:numId="34" w16cid:durableId="1217546700">
    <w:abstractNumId w:val="40"/>
  </w:num>
  <w:num w:numId="35" w16cid:durableId="226065135">
    <w:abstractNumId w:val="33"/>
  </w:num>
  <w:num w:numId="36" w16cid:durableId="311059353">
    <w:abstractNumId w:val="3"/>
  </w:num>
  <w:num w:numId="37" w16cid:durableId="1947887862">
    <w:abstractNumId w:val="17"/>
  </w:num>
  <w:num w:numId="38" w16cid:durableId="1673751202">
    <w:abstractNumId w:val="51"/>
  </w:num>
  <w:num w:numId="39" w16cid:durableId="1583375453">
    <w:abstractNumId w:val="15"/>
  </w:num>
  <w:num w:numId="40" w16cid:durableId="1001350174">
    <w:abstractNumId w:val="41"/>
  </w:num>
  <w:num w:numId="41" w16cid:durableId="1673878103">
    <w:abstractNumId w:val="12"/>
  </w:num>
  <w:num w:numId="42" w16cid:durableId="968978302">
    <w:abstractNumId w:val="39"/>
  </w:num>
  <w:num w:numId="43" w16cid:durableId="434518225">
    <w:abstractNumId w:val="31"/>
  </w:num>
  <w:num w:numId="44" w16cid:durableId="1563522694">
    <w:abstractNumId w:val="53"/>
  </w:num>
  <w:num w:numId="45" w16cid:durableId="768816093">
    <w:abstractNumId w:val="10"/>
  </w:num>
  <w:num w:numId="46" w16cid:durableId="904032093">
    <w:abstractNumId w:val="8"/>
  </w:num>
  <w:num w:numId="47" w16cid:durableId="1226914105">
    <w:abstractNumId w:val="21"/>
  </w:num>
  <w:num w:numId="48" w16cid:durableId="354620169">
    <w:abstractNumId w:val="28"/>
  </w:num>
  <w:num w:numId="49" w16cid:durableId="1726761841">
    <w:abstractNumId w:val="5"/>
  </w:num>
  <w:num w:numId="50" w16cid:durableId="755900384">
    <w:abstractNumId w:val="9"/>
  </w:num>
  <w:num w:numId="51" w16cid:durableId="1018115209">
    <w:abstractNumId w:val="50"/>
  </w:num>
  <w:num w:numId="52" w16cid:durableId="1944416601">
    <w:abstractNumId w:val="37"/>
  </w:num>
  <w:num w:numId="53" w16cid:durableId="1030493648">
    <w:abstractNumId w:val="49"/>
  </w:num>
  <w:num w:numId="54" w16cid:durableId="166792375">
    <w:abstractNumId w:val="26"/>
  </w:num>
  <w:num w:numId="55" w16cid:durableId="1975589">
    <w:abstractNumId w:val="4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488B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40A4"/>
    <w:rsid w:val="00063162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5C7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3299"/>
    <w:rsid w:val="000E4DF3"/>
    <w:rsid w:val="000F09D1"/>
    <w:rsid w:val="000F0F9C"/>
    <w:rsid w:val="000F101F"/>
    <w:rsid w:val="000F144B"/>
    <w:rsid w:val="000F1485"/>
    <w:rsid w:val="000F3122"/>
    <w:rsid w:val="000F4C0F"/>
    <w:rsid w:val="000F7F2D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2D3D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445"/>
    <w:rsid w:val="001A4DC3"/>
    <w:rsid w:val="001A7B60"/>
    <w:rsid w:val="001B0448"/>
    <w:rsid w:val="001B067B"/>
    <w:rsid w:val="001B182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28D"/>
    <w:rsid w:val="00305409"/>
    <w:rsid w:val="00306A17"/>
    <w:rsid w:val="00306AAF"/>
    <w:rsid w:val="00310205"/>
    <w:rsid w:val="0031142C"/>
    <w:rsid w:val="00312434"/>
    <w:rsid w:val="003143DA"/>
    <w:rsid w:val="003167FC"/>
    <w:rsid w:val="00316D9A"/>
    <w:rsid w:val="003220BE"/>
    <w:rsid w:val="00322C83"/>
    <w:rsid w:val="00324316"/>
    <w:rsid w:val="0032780E"/>
    <w:rsid w:val="0033008C"/>
    <w:rsid w:val="0033137E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A8F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0A30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2C08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ADA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3CEB"/>
    <w:rsid w:val="004242F1"/>
    <w:rsid w:val="00425632"/>
    <w:rsid w:val="00425BBC"/>
    <w:rsid w:val="00425EA0"/>
    <w:rsid w:val="00426A0F"/>
    <w:rsid w:val="00427E79"/>
    <w:rsid w:val="00430354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653C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D7B10"/>
    <w:rsid w:val="004E1B0C"/>
    <w:rsid w:val="004F020C"/>
    <w:rsid w:val="004F152A"/>
    <w:rsid w:val="004F3E26"/>
    <w:rsid w:val="004F4B1B"/>
    <w:rsid w:val="004F5B70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2EE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1847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25EF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B11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7A5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E8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0EF4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578D7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5E95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C7CCF"/>
    <w:rsid w:val="007D3FB8"/>
    <w:rsid w:val="007D485D"/>
    <w:rsid w:val="007D6A07"/>
    <w:rsid w:val="007D79B1"/>
    <w:rsid w:val="007E4690"/>
    <w:rsid w:val="007E4AE0"/>
    <w:rsid w:val="007E5FE1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25C2F"/>
    <w:rsid w:val="00930A46"/>
    <w:rsid w:val="0093260B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5ED6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66BF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3C9A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B6215"/>
    <w:rsid w:val="00AC14EC"/>
    <w:rsid w:val="00AC20C5"/>
    <w:rsid w:val="00AC2C87"/>
    <w:rsid w:val="00AC3D59"/>
    <w:rsid w:val="00AC3FCF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22C8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31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9BD"/>
    <w:rsid w:val="00B47BBC"/>
    <w:rsid w:val="00B51FCB"/>
    <w:rsid w:val="00B52D3E"/>
    <w:rsid w:val="00B54510"/>
    <w:rsid w:val="00B55C85"/>
    <w:rsid w:val="00B5763F"/>
    <w:rsid w:val="00B6351C"/>
    <w:rsid w:val="00B6495B"/>
    <w:rsid w:val="00B64B6D"/>
    <w:rsid w:val="00B655E0"/>
    <w:rsid w:val="00B66831"/>
    <w:rsid w:val="00B6725B"/>
    <w:rsid w:val="00B67B97"/>
    <w:rsid w:val="00B67FAE"/>
    <w:rsid w:val="00B70080"/>
    <w:rsid w:val="00B71B48"/>
    <w:rsid w:val="00B743EF"/>
    <w:rsid w:val="00B75E77"/>
    <w:rsid w:val="00B75F92"/>
    <w:rsid w:val="00B7628E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59"/>
    <w:rsid w:val="00BE1577"/>
    <w:rsid w:val="00BE2D2D"/>
    <w:rsid w:val="00BE5CC7"/>
    <w:rsid w:val="00BE6728"/>
    <w:rsid w:val="00BE690A"/>
    <w:rsid w:val="00BE6A2B"/>
    <w:rsid w:val="00BF1109"/>
    <w:rsid w:val="00BF1B54"/>
    <w:rsid w:val="00BF1EF1"/>
    <w:rsid w:val="00BF28E1"/>
    <w:rsid w:val="00BF31D1"/>
    <w:rsid w:val="00BF57CC"/>
    <w:rsid w:val="00BF687B"/>
    <w:rsid w:val="00BF6E55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4D86"/>
    <w:rsid w:val="00C15688"/>
    <w:rsid w:val="00C20012"/>
    <w:rsid w:val="00C259BF"/>
    <w:rsid w:val="00C31147"/>
    <w:rsid w:val="00C31799"/>
    <w:rsid w:val="00C33A7F"/>
    <w:rsid w:val="00C35D29"/>
    <w:rsid w:val="00C37236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12A1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5A3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07BFB"/>
    <w:rsid w:val="00E11711"/>
    <w:rsid w:val="00E11B1F"/>
    <w:rsid w:val="00E13F3D"/>
    <w:rsid w:val="00E145E1"/>
    <w:rsid w:val="00E14966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CE4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1979"/>
    <w:rsid w:val="00E9342A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A0C"/>
    <w:rsid w:val="00F01B37"/>
    <w:rsid w:val="00F061BD"/>
    <w:rsid w:val="00F06A73"/>
    <w:rsid w:val="00F10AB5"/>
    <w:rsid w:val="00F13CB0"/>
    <w:rsid w:val="00F16198"/>
    <w:rsid w:val="00F1774A"/>
    <w:rsid w:val="00F209E7"/>
    <w:rsid w:val="00F20D7F"/>
    <w:rsid w:val="00F21A70"/>
    <w:rsid w:val="00F22CA8"/>
    <w:rsid w:val="00F22FAC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35F0"/>
    <w:rsid w:val="00F64BBD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02C3"/>
    <w:rsid w:val="00FD34EE"/>
    <w:rsid w:val="00FD6FCD"/>
    <w:rsid w:val="00FD7325"/>
    <w:rsid w:val="00FD7C4D"/>
    <w:rsid w:val="00FE0428"/>
    <w:rsid w:val="00FE12B4"/>
    <w:rsid w:val="00FE2DE7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BF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DefaultParagraphFont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DA70CD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632B1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1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6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7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7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2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8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2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2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1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6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5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1410</TotalTime>
  <Pages>17</Pages>
  <Words>6609</Words>
  <Characters>36352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57</cp:revision>
  <cp:lastPrinted>1900-01-01T08:00:00Z</cp:lastPrinted>
  <dcterms:created xsi:type="dcterms:W3CDTF">2023-04-17T16:18:00Z</dcterms:created>
  <dcterms:modified xsi:type="dcterms:W3CDTF">2023-12-20T16:30:00Z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