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04AE8" w14:textId="77777777" w:rsidR="00067302" w:rsidRDefault="00067302" w:rsidP="00067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204">
        <w:fldChar w:fldCharType="begin"/>
      </w:r>
      <w:r w:rsidR="004F1204">
        <w:instrText xml:space="preserve"> DOCPROPERTY  TSG/WGRef  \* MERGEFORMAT </w:instrText>
      </w:r>
      <w:r w:rsidR="004F1204">
        <w:fldChar w:fldCharType="separate"/>
      </w:r>
      <w:r>
        <w:rPr>
          <w:b/>
          <w:noProof/>
          <w:sz w:val="24"/>
        </w:rPr>
        <w:t>RAN5</w:t>
      </w:r>
      <w:r w:rsidR="004F12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1204">
        <w:fldChar w:fldCharType="begin"/>
      </w:r>
      <w:r w:rsidR="004F1204">
        <w:instrText xml:space="preserve"> DOCPROPERTY  MtgSeq  \* MERGEFORMAT </w:instrText>
      </w:r>
      <w:r w:rsidR="004F1204">
        <w:fldChar w:fldCharType="separate"/>
      </w:r>
      <w:r w:rsidRPr="00EB09B7">
        <w:rPr>
          <w:b/>
          <w:noProof/>
          <w:sz w:val="24"/>
        </w:rPr>
        <w:t>2024</w:t>
      </w:r>
      <w:r w:rsidR="004F1204">
        <w:rPr>
          <w:b/>
          <w:noProof/>
          <w:sz w:val="24"/>
        </w:rPr>
        <w:fldChar w:fldCharType="end"/>
      </w:r>
      <w:r w:rsidR="004F1204">
        <w:fldChar w:fldCharType="begin"/>
      </w:r>
      <w:r w:rsidR="004F1204">
        <w:instrText xml:space="preserve"> DOCPROPERTY  MtgTitle  \* MERGEFORMAT </w:instrText>
      </w:r>
      <w:r w:rsidR="004F1204">
        <w:fldChar w:fldCharType="separate"/>
      </w:r>
      <w:r>
        <w:rPr>
          <w:b/>
          <w:noProof/>
          <w:sz w:val="24"/>
        </w:rPr>
        <w:t>-TTCN email</w:t>
      </w:r>
      <w:r w:rsidR="004F12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1204">
        <w:fldChar w:fldCharType="begin"/>
      </w:r>
      <w:r w:rsidR="004F1204">
        <w:instrText xml:space="preserve"> DOCPROPERTY  Tdoc#  \* MERGEFORMAT </w:instrText>
      </w:r>
      <w:r w:rsidR="004F1204">
        <w:fldChar w:fldCharType="separate"/>
      </w:r>
      <w:r w:rsidRPr="00E13F3D">
        <w:rPr>
          <w:b/>
          <w:i/>
          <w:noProof/>
          <w:sz w:val="28"/>
        </w:rPr>
        <w:t>R5s240057</w:t>
      </w:r>
      <w:r w:rsidR="004F1204">
        <w:rPr>
          <w:b/>
          <w:i/>
          <w:noProof/>
          <w:sz w:val="28"/>
        </w:rPr>
        <w:fldChar w:fldCharType="end"/>
      </w:r>
    </w:p>
    <w:p w14:paraId="7496690A" w14:textId="77777777" w:rsidR="00067302" w:rsidRDefault="004F1204" w:rsidP="000673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30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67302">
        <w:rPr>
          <w:b/>
          <w:noProof/>
          <w:sz w:val="24"/>
        </w:rPr>
        <w:t xml:space="preserve">, </w:t>
      </w:r>
      <w:r w:rsidR="00067302">
        <w:fldChar w:fldCharType="begin"/>
      </w:r>
      <w:r w:rsidR="00067302">
        <w:instrText xml:space="preserve"> DOCPROPERTY  Country  \* MERGEFORMAT </w:instrText>
      </w:r>
      <w:r w:rsidR="00067302">
        <w:fldChar w:fldCharType="end"/>
      </w:r>
      <w:r w:rsidR="0006730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7302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06730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7302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7302" w14:paraId="01FFB8F9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89EC5" w14:textId="77777777" w:rsidR="00067302" w:rsidRDefault="0006730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67302" w14:paraId="0B53A9B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7CDEC" w14:textId="77777777" w:rsidR="00067302" w:rsidRDefault="0006730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7302" w14:paraId="02B821A7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16BFA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171E4A53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6CEFB03F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496404" w14:textId="77777777" w:rsidR="00067302" w:rsidRPr="00410371" w:rsidRDefault="004F1204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EB311" w14:textId="77777777" w:rsidR="00067302" w:rsidRDefault="0006730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83CD6" w14:textId="77777777" w:rsidR="00067302" w:rsidRPr="00410371" w:rsidRDefault="004F1204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3327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2B748" w14:textId="77777777" w:rsidR="00067302" w:rsidRDefault="0006730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E2152" w14:textId="77777777" w:rsidR="00067302" w:rsidRPr="00410371" w:rsidRDefault="004F1204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510A4C" w14:textId="77777777" w:rsidR="00067302" w:rsidRDefault="0006730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F8B3" w14:textId="77777777" w:rsidR="00067302" w:rsidRPr="00410371" w:rsidRDefault="004F1204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5C4DE" w14:textId="77777777"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14:paraId="67D183EF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6052F" w14:textId="77777777"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14:paraId="26EA4C2B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BF59F0" w14:textId="77777777" w:rsidR="00067302" w:rsidRPr="00F25D98" w:rsidRDefault="0006730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7302" w14:paraId="05F91DB9" w14:textId="77777777" w:rsidTr="00BD0D20">
        <w:tc>
          <w:tcPr>
            <w:tcW w:w="9641" w:type="dxa"/>
            <w:gridSpan w:val="9"/>
          </w:tcPr>
          <w:p w14:paraId="0578CA64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F5E8F2" w14:textId="77777777" w:rsidR="00067302" w:rsidRDefault="00067302" w:rsidP="000673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7302" w14:paraId="63FEE214" w14:textId="77777777" w:rsidTr="00BD0D20">
        <w:tc>
          <w:tcPr>
            <w:tcW w:w="2835" w:type="dxa"/>
          </w:tcPr>
          <w:p w14:paraId="34F6623C" w14:textId="77777777" w:rsidR="00067302" w:rsidRDefault="0006730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354DC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B7D8C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C46FE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C3DA9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66FDD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9E2151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0E476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95A02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3413EC" w14:textId="77777777" w:rsidR="00067302" w:rsidRDefault="00067302" w:rsidP="000673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7302" w14:paraId="51B7882F" w14:textId="77777777" w:rsidTr="00BD0D20">
        <w:tc>
          <w:tcPr>
            <w:tcW w:w="9640" w:type="dxa"/>
            <w:gridSpan w:val="11"/>
          </w:tcPr>
          <w:p w14:paraId="1CED2BD7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1E4C5206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F04BF1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E205D" w14:textId="77777777" w:rsidR="00067302" w:rsidRDefault="004F1204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7302">
              <w:t>Correction to NR5GC testcase 11.3.12</w:t>
            </w:r>
            <w:r>
              <w:fldChar w:fldCharType="end"/>
            </w:r>
          </w:p>
        </w:tc>
      </w:tr>
      <w:tr w:rsidR="00067302" w14:paraId="20299C0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0F37988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A4FF1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2B4B88B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752A8D4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3BE62" w14:textId="77777777" w:rsidR="00067302" w:rsidRDefault="004F1204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30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67302" w14:paraId="14061E9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BC7FF5E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C5F71" w14:textId="77777777"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7302" w14:paraId="17294C6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9CF29BE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1370A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659D674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6640599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3788AF" w14:textId="77777777" w:rsidR="00067302" w:rsidRDefault="004F1204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7302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839410" w14:textId="77777777" w:rsidR="00067302" w:rsidRDefault="0006730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418A3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1CB34" w14:textId="77777777" w:rsidR="00067302" w:rsidRDefault="004F1204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7302">
              <w:rPr>
                <w:noProof/>
              </w:rPr>
              <w:t>2023-12-19</w:t>
            </w:r>
            <w:r>
              <w:rPr>
                <w:noProof/>
              </w:rPr>
              <w:fldChar w:fldCharType="end"/>
            </w:r>
          </w:p>
        </w:tc>
      </w:tr>
      <w:tr w:rsidR="00067302" w14:paraId="38D2390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28EFF87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DD2DC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BEFC38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DEAFF5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12C04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23A720D7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33F8C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9D4EB" w14:textId="77777777" w:rsidR="00067302" w:rsidRDefault="004F1204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730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A2D56" w14:textId="77777777"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EA20BA" w14:textId="77777777" w:rsidR="00067302" w:rsidRDefault="0006730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622EF" w14:textId="77777777" w:rsidR="00067302" w:rsidRDefault="004F1204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30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67302" w14:paraId="32266336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38ECD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AA3F3D" w14:textId="77777777" w:rsidR="00067302" w:rsidRDefault="0006730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8EF2A" w14:textId="77777777" w:rsidR="00067302" w:rsidRDefault="0006730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0BD63C" w14:textId="77777777" w:rsidR="00067302" w:rsidRPr="007C2097" w:rsidRDefault="0006730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7302" w14:paraId="438FA752" w14:textId="77777777" w:rsidTr="00BD0D20">
        <w:tc>
          <w:tcPr>
            <w:tcW w:w="1843" w:type="dxa"/>
          </w:tcPr>
          <w:p w14:paraId="05B8D6ED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A0071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77950765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2DE6F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C4CDF" w14:textId="77777777" w:rsidR="00067302" w:rsidRPr="00067302" w:rsidRDefault="00067302" w:rsidP="00067302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In the current TTCN implementation, the IP PDU Delay is set to ‘24’O, which translates to 36s, whereas the Prose sets it to 20s.</w:t>
            </w:r>
          </w:p>
          <w:p w14:paraId="7B4DED49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noProof/>
              </w:rPr>
              <w:t>This needs to be corrected.</w:t>
            </w:r>
          </w:p>
        </w:tc>
      </w:tr>
      <w:tr w:rsidR="00067302" w14:paraId="64EF1DC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B3E4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6F198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67302" w14:paraId="0981DDE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7032F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20760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rFonts w:cs="Arial"/>
                <w:noProof/>
              </w:rPr>
              <w:t>Set the IP PDU Delay to ‘14’O instead of ‘24’O in function f_NR5GC_RRC_ConnectedState3N_Def</w:t>
            </w:r>
          </w:p>
        </w:tc>
      </w:tr>
      <w:tr w:rsidR="00067302" w14:paraId="69CED63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A62DF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FE632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67302" w14:paraId="71D566D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C0153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B99BA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67302">
              <w:rPr>
                <w:rFonts w:cs="Arial"/>
                <w:lang w:eastAsia="en-GB"/>
              </w:rPr>
              <w:t>TTCN not inline with Prose</w:t>
            </w:r>
          </w:p>
        </w:tc>
      </w:tr>
      <w:tr w:rsidR="00067302" w14:paraId="7452EDC0" w14:textId="77777777" w:rsidTr="00BD0D20">
        <w:tc>
          <w:tcPr>
            <w:tcW w:w="2694" w:type="dxa"/>
            <w:gridSpan w:val="2"/>
          </w:tcPr>
          <w:p w14:paraId="22D6F9A9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47AAC" w14:textId="77777777" w:rsidR="00067302" w:rsidRDefault="00067302" w:rsidP="0006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3E5992B9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7D3B7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DBCA" w14:textId="77777777" w:rsidR="00067302" w:rsidRDefault="008F716C" w:rsidP="00067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11.3.12.NR5GC</w:t>
            </w:r>
          </w:p>
        </w:tc>
      </w:tr>
      <w:tr w:rsidR="00067302" w14:paraId="289E304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EA1D8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39EC2" w14:textId="77777777" w:rsidR="00067302" w:rsidRDefault="00067302" w:rsidP="0006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4255625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FB9D0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8481E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35B6D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8724BD" w14:textId="77777777" w:rsidR="00067302" w:rsidRDefault="00067302" w:rsidP="0006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92CB8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043FA43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7E3D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CC891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75DC9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5AC34" w14:textId="77777777" w:rsidR="00067302" w:rsidRDefault="00067302" w:rsidP="0006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2BF9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10F7E43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5A4D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3F5AB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475B7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4CA17" w14:textId="77777777" w:rsidR="00067302" w:rsidRDefault="00067302" w:rsidP="0006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9C1AD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134EEF6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AC7B5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C274B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C5F75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6E50B" w14:textId="77777777" w:rsidR="00067302" w:rsidRDefault="00067302" w:rsidP="0006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DB329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2651DBD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3582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89610" w14:textId="77777777" w:rsidR="00067302" w:rsidRDefault="00067302" w:rsidP="00067302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14:paraId="24447D5C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BED5F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E31AD" w14:textId="77777777" w:rsidR="00067302" w:rsidRDefault="00067302" w:rsidP="0006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302" w:rsidRPr="008863B9" w14:paraId="422041B0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9FF25" w14:textId="77777777" w:rsidR="00067302" w:rsidRPr="008863B9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0E2EA5" w14:textId="77777777" w:rsidR="00067302" w:rsidRPr="008863B9" w:rsidRDefault="00067302" w:rsidP="000673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302" w14:paraId="2619169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4DD4B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A76B8" w14:textId="77777777" w:rsidR="00067302" w:rsidRDefault="00067302" w:rsidP="0006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5272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151E81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2E764" w14:textId="77777777" w:rsidR="009478EE" w:rsidRDefault="009478EE" w:rsidP="009478EE">
      <w:pPr>
        <w:rPr>
          <w:noProof/>
        </w:rPr>
      </w:pPr>
    </w:p>
    <w:p w14:paraId="17B3EA88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153859419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6C3918FA" w14:textId="77777777" w:rsidR="002B6006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6006" w:rsidRPr="00FE112E">
        <w:rPr>
          <w:rFonts w:ascii="Arial" w:hAnsi="Arial" w:cs="Arial"/>
          <w:iCs/>
        </w:rPr>
        <w:t>Table of Contents</w:t>
      </w:r>
      <w:r w:rsidR="002B6006">
        <w:tab/>
      </w:r>
      <w:r w:rsidR="002B6006">
        <w:fldChar w:fldCharType="begin"/>
      </w:r>
      <w:r w:rsidR="002B6006">
        <w:instrText xml:space="preserve"> PAGEREF _Toc153859419 \h </w:instrText>
      </w:r>
      <w:r w:rsidR="002B6006">
        <w:fldChar w:fldCharType="separate"/>
      </w:r>
      <w:r w:rsidR="002B6006">
        <w:t>2</w:t>
      </w:r>
      <w:r w:rsidR="002B6006">
        <w:fldChar w:fldCharType="end"/>
      </w:r>
    </w:p>
    <w:p w14:paraId="65802A26" w14:textId="77777777" w:rsidR="002B6006" w:rsidRDefault="002B6006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FE11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11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_Toc153859420 \h </w:instrText>
      </w:r>
      <w:r>
        <w:fldChar w:fldCharType="separate"/>
      </w:r>
      <w:r>
        <w:t>2</w:t>
      </w:r>
      <w:r>
        <w:fldChar w:fldCharType="end"/>
      </w:r>
    </w:p>
    <w:p w14:paraId="00DDF369" w14:textId="77777777" w:rsidR="002B6006" w:rsidRDefault="002B6006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FE11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11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_Toc153859421 \h </w:instrText>
      </w:r>
      <w:r>
        <w:fldChar w:fldCharType="separate"/>
      </w:r>
      <w:r>
        <w:t>2</w:t>
      </w:r>
      <w:r>
        <w:fldChar w:fldCharType="end"/>
      </w:r>
    </w:p>
    <w:p w14:paraId="5DCFC36E" w14:textId="77777777" w:rsidR="002B6006" w:rsidRDefault="002B6006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112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112E">
        <w:rPr>
          <w:rFonts w:cs="Arial"/>
          <w:b/>
          <w:bCs/>
          <w:color w:val="000000"/>
          <w:lang w:val="en-US" w:eastAsia="en-GB"/>
        </w:rPr>
        <w:t>f_TC_11_3_12_NR5GC</w:t>
      </w:r>
      <w:r>
        <w:tab/>
      </w:r>
      <w:r>
        <w:fldChar w:fldCharType="begin"/>
      </w:r>
      <w:r>
        <w:instrText xml:space="preserve"> PAGEREF _Toc153859422 \h </w:instrText>
      </w:r>
      <w:r>
        <w:fldChar w:fldCharType="separate"/>
      </w:r>
      <w:r>
        <w:t>2</w:t>
      </w:r>
      <w:r>
        <w:fldChar w:fldCharType="end"/>
      </w:r>
    </w:p>
    <w:p w14:paraId="06894D53" w14:textId="77777777" w:rsidR="00D15337" w:rsidRDefault="007A73E5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859420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68197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0A6639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A4784E1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4C16A3B" w14:textId="77777777" w:rsidR="007A73E5" w:rsidRDefault="007A73E5" w:rsidP="007A73E5">
      <w:pPr>
        <w:rPr>
          <w:b/>
          <w:sz w:val="24"/>
          <w:lang w:eastAsia="ja-JP"/>
        </w:rPr>
      </w:pPr>
    </w:p>
    <w:p w14:paraId="5B151FA4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3859421"/>
      <w:r w:rsidRPr="00854C55">
        <w:rPr>
          <w:b/>
        </w:rPr>
        <w:t>Corrections required</w:t>
      </w:r>
      <w:bookmarkEnd w:id="21"/>
      <w:bookmarkEnd w:id="22"/>
      <w:bookmarkEnd w:id="23"/>
    </w:p>
    <w:p w14:paraId="546BB7FC" w14:textId="77777777" w:rsidR="004A40D5" w:rsidRPr="003D65E8" w:rsidRDefault="00A83C80" w:rsidP="004A40D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3859422"/>
      <w:r w:rsidRPr="00A83C80">
        <w:rPr>
          <w:rFonts w:cs="Arial"/>
          <w:b/>
          <w:bCs/>
          <w:color w:val="000000"/>
          <w:lang w:val="en-US" w:eastAsia="en-GB"/>
        </w:rPr>
        <w:t>f_TC_11_3_12_NR5GC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767EA2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1D7B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6D7" w14:textId="77777777" w:rsidR="004A40D5" w:rsidRPr="00067302" w:rsidRDefault="00A83C80" w:rsidP="00206ED0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rFonts w:cs="Arial"/>
                <w:noProof/>
              </w:rPr>
              <w:t>f_TC_11_3_12_NR5GC</w:t>
            </w:r>
          </w:p>
        </w:tc>
      </w:tr>
      <w:tr w:rsidR="004A40D5" w14:paraId="77E5E46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5B5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419D" w14:textId="77777777" w:rsidR="006E31A3" w:rsidRPr="00067302" w:rsidRDefault="00A83C80" w:rsidP="00264714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In the current TTCN implementation, the IP PDU Delay is set to ‘24’O, which translates to 36s, whereas the Prose sets it to 20s.</w:t>
            </w:r>
          </w:p>
          <w:p w14:paraId="6475024B" w14:textId="77777777" w:rsidR="00A83C80" w:rsidRPr="00067302" w:rsidRDefault="00A83C80" w:rsidP="00264714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This needs to be corrected.</w:t>
            </w:r>
          </w:p>
        </w:tc>
      </w:tr>
      <w:tr w:rsidR="00C44B35" w14:paraId="690E555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A94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CF0" w14:textId="77777777" w:rsidR="00C44B35" w:rsidRPr="00067302" w:rsidRDefault="00A83C80" w:rsidP="00C44B35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rFonts w:cs="Arial"/>
                <w:noProof/>
              </w:rPr>
              <w:t>Set the IP PDU Delay to ‘14’O instead of ‘24’O in function f_NR5GC_RRC_ConnectedState3N_Def</w:t>
            </w:r>
          </w:p>
        </w:tc>
      </w:tr>
      <w:tr w:rsidR="00C44B35" w14:paraId="4E7DFB3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E8D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1C3C" w14:textId="77777777" w:rsidR="00C44B35" w:rsidRPr="00067302" w:rsidRDefault="00A83C80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67302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C44B35" w14:paraId="03708F1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645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B1A" w14:textId="44E20301" w:rsidR="00C44B35" w:rsidRDefault="00BA00D0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2DA27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BDC16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30A53B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1DE" w14:textId="77777777" w:rsidR="00690B95" w:rsidRPr="00690B95" w:rsidRDefault="00DE308C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690B95" w:rsidRPr="00690B95">
              <w:rPr>
                <w:rFonts w:ascii="Courier New" w:hAnsi="Courier New" w:cs="Courier New"/>
                <w:color w:val="000000"/>
                <w:lang w:eastAsia="de-DE"/>
              </w:rPr>
              <w:t>function f_TC_11_3_12_NR5GC() runs on NR5GC_PTC</w:t>
            </w:r>
          </w:p>
          <w:p w14:paraId="430A1F64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{ //UAC / Access Identity 0 / AC7 / 0% access probability / Uplink user data transfer</w:t>
            </w:r>
          </w:p>
          <w:p w14:paraId="76630C94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50E66E05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179128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A286F1E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6C3BA597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4C8DF0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14:paraId="5EEE023B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TEST_LOOPModeB_ON);</w:t>
            </w:r>
          </w:p>
          <w:p w14:paraId="6BD88DAA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TEST_LOOPModeB_ON,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2</w:t>
            </w: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4'O); </w:t>
            </w:r>
          </w:p>
          <w:p w14:paraId="6DBF92BD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6D50B9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21BEB0FC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fl_TC_11_3_12_TestBody();</w:t>
            </w:r>
          </w:p>
          <w:p w14:paraId="2B987CFA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3FF5CF6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9E108D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38EDBA21" w14:textId="77777777" w:rsidR="00A361CA" w:rsidRPr="00A361CA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E3A512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E47E51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BE3E6C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55E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function f_TC_11_3_12_NR5GC() runs on NR5GC_PTC</w:t>
            </w:r>
          </w:p>
          <w:p w14:paraId="5D39A209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{ //UAC / Access Identity 0 / AC7 / 0% access probability / Uplink user data transfer</w:t>
            </w:r>
          </w:p>
          <w:p w14:paraId="070A19C6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298B86FD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C66B61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F124F6B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1C7D73EC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D4D31E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14:paraId="66B3EA15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TEST_LOOPModeB_ON);</w:t>
            </w:r>
          </w:p>
          <w:p w14:paraId="1F280CB6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TEST_LOOPModeB_ON, -, </w:t>
            </w:r>
            <w:r w:rsidRPr="00690B9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'14'O); //WA##11_3_12 24 --&gt; 14</w:t>
            </w:r>
          </w:p>
          <w:p w14:paraId="5E7C56DD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1D57B1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77BA015B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fl_TC_11_3_12_TestBody();</w:t>
            </w:r>
          </w:p>
          <w:p w14:paraId="35D2FB04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79F4A523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702401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1E22109C" w14:textId="77777777" w:rsidR="002F79CF" w:rsidRPr="00F212AA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118F2F4" w14:textId="77777777" w:rsidR="001C6BC1" w:rsidRDefault="001C6BC1" w:rsidP="00125E19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85FB3" w14:textId="77777777" w:rsidR="00F041A6" w:rsidRDefault="00F041A6">
      <w:r>
        <w:separator/>
      </w:r>
    </w:p>
  </w:endnote>
  <w:endnote w:type="continuationSeparator" w:id="0">
    <w:p w14:paraId="5B4C19FC" w14:textId="77777777"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9CA4" w14:textId="77777777" w:rsidR="00067302" w:rsidRDefault="000673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75667" w14:textId="77777777" w:rsidR="00067302" w:rsidRDefault="0006730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0B00" w14:textId="77777777" w:rsidR="00067302" w:rsidRDefault="0006730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7574" w14:textId="77777777" w:rsidR="00F041A6" w:rsidRDefault="00F041A6">
      <w:r>
        <w:separator/>
      </w:r>
    </w:p>
  </w:footnote>
  <w:footnote w:type="continuationSeparator" w:id="0">
    <w:p w14:paraId="25A6CCB7" w14:textId="77777777"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3AC19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03B913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03B913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E5EB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8C495D6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8C495D6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F04C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27DEE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27DEE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F5771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07755D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07755D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BB40" w14:textId="77777777" w:rsidR="00EF270E" w:rsidRDefault="00EF270E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CE286A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CE286A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8B15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8BAB00C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8BAB00C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588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6291274">
    <w:abstractNumId w:val="20"/>
  </w:num>
  <w:num w:numId="3" w16cid:durableId="983269310">
    <w:abstractNumId w:val="8"/>
  </w:num>
  <w:num w:numId="4" w16cid:durableId="911697221">
    <w:abstractNumId w:val="35"/>
  </w:num>
  <w:num w:numId="5" w16cid:durableId="2098821230">
    <w:abstractNumId w:val="28"/>
  </w:num>
  <w:num w:numId="6" w16cid:durableId="1091194308">
    <w:abstractNumId w:val="32"/>
  </w:num>
  <w:num w:numId="7" w16cid:durableId="2058969365">
    <w:abstractNumId w:val="11"/>
  </w:num>
  <w:num w:numId="8" w16cid:durableId="901327038">
    <w:abstractNumId w:val="33"/>
  </w:num>
  <w:num w:numId="9" w16cid:durableId="222839355">
    <w:abstractNumId w:val="19"/>
  </w:num>
  <w:num w:numId="10" w16cid:durableId="1529950733">
    <w:abstractNumId w:val="24"/>
  </w:num>
  <w:num w:numId="11" w16cid:durableId="2033725561">
    <w:abstractNumId w:val="0"/>
  </w:num>
  <w:num w:numId="12" w16cid:durableId="1580401445">
    <w:abstractNumId w:val="10"/>
  </w:num>
  <w:num w:numId="13" w16cid:durableId="1568495879">
    <w:abstractNumId w:val="37"/>
  </w:num>
  <w:num w:numId="14" w16cid:durableId="1843424230">
    <w:abstractNumId w:val="5"/>
  </w:num>
  <w:num w:numId="15" w16cid:durableId="476066622">
    <w:abstractNumId w:val="26"/>
  </w:num>
  <w:num w:numId="16" w16cid:durableId="272053686">
    <w:abstractNumId w:val="23"/>
  </w:num>
  <w:num w:numId="17" w16cid:durableId="429661318">
    <w:abstractNumId w:val="25"/>
  </w:num>
  <w:num w:numId="18" w16cid:durableId="1181774550">
    <w:abstractNumId w:val="15"/>
  </w:num>
  <w:num w:numId="19" w16cid:durableId="240792082">
    <w:abstractNumId w:val="34"/>
  </w:num>
  <w:num w:numId="20" w16cid:durableId="723872451">
    <w:abstractNumId w:val="30"/>
  </w:num>
  <w:num w:numId="21" w16cid:durableId="292642369">
    <w:abstractNumId w:val="36"/>
  </w:num>
  <w:num w:numId="22" w16cid:durableId="1268847929">
    <w:abstractNumId w:val="27"/>
  </w:num>
  <w:num w:numId="23" w16cid:durableId="939491318">
    <w:abstractNumId w:val="16"/>
  </w:num>
  <w:num w:numId="24" w16cid:durableId="1197349204">
    <w:abstractNumId w:val="21"/>
  </w:num>
  <w:num w:numId="25" w16cid:durableId="1098142155">
    <w:abstractNumId w:val="6"/>
  </w:num>
  <w:num w:numId="26" w16cid:durableId="1529640733">
    <w:abstractNumId w:val="13"/>
  </w:num>
  <w:num w:numId="27" w16cid:durableId="1955597299">
    <w:abstractNumId w:val="18"/>
  </w:num>
  <w:num w:numId="28" w16cid:durableId="1928805128">
    <w:abstractNumId w:val="1"/>
  </w:num>
  <w:num w:numId="29" w16cid:durableId="783156969">
    <w:abstractNumId w:val="2"/>
  </w:num>
  <w:num w:numId="30" w16cid:durableId="1045299532">
    <w:abstractNumId w:val="17"/>
  </w:num>
  <w:num w:numId="31" w16cid:durableId="874777381">
    <w:abstractNumId w:val="31"/>
  </w:num>
  <w:num w:numId="32" w16cid:durableId="276907254">
    <w:abstractNumId w:val="4"/>
  </w:num>
  <w:num w:numId="33" w16cid:durableId="646864806">
    <w:abstractNumId w:val="9"/>
  </w:num>
  <w:num w:numId="34" w16cid:durableId="1780442334">
    <w:abstractNumId w:val="7"/>
  </w:num>
  <w:num w:numId="35" w16cid:durableId="381752724">
    <w:abstractNumId w:val="3"/>
  </w:num>
  <w:num w:numId="36" w16cid:durableId="1035228863">
    <w:abstractNumId w:val="29"/>
  </w:num>
  <w:num w:numId="37" w16cid:durableId="1770616786">
    <w:abstractNumId w:val="12"/>
  </w:num>
  <w:num w:numId="38" w16cid:durableId="567693771">
    <w:abstractNumId w:val="22"/>
  </w:num>
  <w:num w:numId="39" w16cid:durableId="21732264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204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0D0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9A61D0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C6E2CC-3B38-419E-B317-EAF9ACC9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495</Words>
  <Characters>4494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3</cp:revision>
  <cp:lastPrinted>1900-01-01T00:00:00Z</cp:lastPrinted>
  <dcterms:created xsi:type="dcterms:W3CDTF">2024-01-08T08:12:00Z</dcterms:created>
  <dcterms:modified xsi:type="dcterms:W3CDTF">2024-01-08T08:13:00Z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