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EEF7F" w14:textId="03D2EA7A" w:rsidR="00FC68EF" w:rsidRDefault="00FC68EF" w:rsidP="007344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890502" w:rsidRPr="00890502">
        <w:rPr>
          <w:b/>
          <w:bCs/>
          <w:i/>
          <w:iCs/>
          <w:sz w:val="24"/>
          <w:szCs w:val="24"/>
        </w:rPr>
        <w:t>R5s240053</w:t>
      </w:r>
    </w:p>
    <w:p w14:paraId="42A69B47" w14:textId="77777777" w:rsidR="00FC68EF" w:rsidRDefault="006531C9" w:rsidP="00FC68E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C68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FC68EF">
        <w:rPr>
          <w:b/>
          <w:noProof/>
          <w:sz w:val="24"/>
        </w:rPr>
        <w:t xml:space="preserve">, </w:t>
      </w:r>
      <w:r w:rsidR="00FC68EF">
        <w:fldChar w:fldCharType="begin"/>
      </w:r>
      <w:r w:rsidR="00FC68EF">
        <w:instrText xml:space="preserve"> DOCPROPERTY  Country  \* MERGEFORMAT </w:instrText>
      </w:r>
      <w:r w:rsidR="00FC68EF">
        <w:fldChar w:fldCharType="end"/>
      </w:r>
      <w:r w:rsidR="00FC68E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C68EF">
        <w:rPr>
          <w:b/>
          <w:noProof/>
          <w:sz w:val="24"/>
        </w:rPr>
        <w:t>8</w:t>
      </w:r>
      <w:r w:rsidR="00FC68EF" w:rsidRPr="00BA51D9">
        <w:rPr>
          <w:b/>
          <w:noProof/>
          <w:sz w:val="24"/>
        </w:rPr>
        <w:t>th Dec 20</w:t>
      </w:r>
      <w:r w:rsidR="00FC68EF">
        <w:rPr>
          <w:b/>
          <w:noProof/>
          <w:sz w:val="24"/>
        </w:rPr>
        <w:t>23</w:t>
      </w:r>
      <w:r>
        <w:rPr>
          <w:b/>
          <w:noProof/>
          <w:sz w:val="24"/>
        </w:rPr>
        <w:fldChar w:fldCharType="end"/>
      </w:r>
      <w:r w:rsidR="00FC68E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C68EF" w:rsidRPr="00BA51D9">
        <w:rPr>
          <w:b/>
          <w:noProof/>
          <w:sz w:val="24"/>
        </w:rPr>
        <w:t>31st Dec 202</w:t>
      </w:r>
      <w:r w:rsidR="00FC68EF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73443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734430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7344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734430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7344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734430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734430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734430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734430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55D9E873" w:rsidR="00D86314" w:rsidRPr="003C4E4F" w:rsidRDefault="00F03918" w:rsidP="00734430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F03918">
              <w:rPr>
                <w:rFonts w:cs="Arial"/>
                <w:b/>
                <w:bCs/>
                <w:sz w:val="24"/>
                <w:szCs w:val="24"/>
              </w:rPr>
              <w:t>3325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7344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734430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73443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0AD9B0A7" w:rsidR="00D86314" w:rsidRPr="003C4E4F" w:rsidRDefault="00D86314" w:rsidP="00734430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1F2F94">
              <w:rPr>
                <w:rFonts w:cs="Arial"/>
                <w:b/>
                <w:noProof/>
                <w:sz w:val="28"/>
              </w:rPr>
              <w:t>8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7344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73443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73443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734430">
        <w:tc>
          <w:tcPr>
            <w:tcW w:w="9641" w:type="dxa"/>
            <w:gridSpan w:val="9"/>
          </w:tcPr>
          <w:p w14:paraId="39549A8E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734430">
        <w:tc>
          <w:tcPr>
            <w:tcW w:w="2835" w:type="dxa"/>
          </w:tcPr>
          <w:p w14:paraId="12AA4A0C" w14:textId="77777777" w:rsidR="00D86314" w:rsidRPr="003C4E4F" w:rsidRDefault="00D86314" w:rsidP="00734430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734430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734430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734430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734430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734430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734430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734430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734430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734430">
        <w:tc>
          <w:tcPr>
            <w:tcW w:w="9640" w:type="dxa"/>
            <w:gridSpan w:val="11"/>
          </w:tcPr>
          <w:p w14:paraId="0B7AC4B5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73443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734430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3B1FD746" w:rsidR="00D86314" w:rsidRPr="003C4E4F" w:rsidRDefault="00D86314" w:rsidP="0073443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 xml:space="preserve">NR5GC FR1 : Addition of Rel-17 </w:t>
            </w:r>
            <w:r w:rsidR="00BD3546">
              <w:rPr>
                <w:rFonts w:cs="Arial"/>
              </w:rPr>
              <w:t>NR Slice</w:t>
            </w:r>
            <w:r w:rsidRPr="003C4E4F">
              <w:rPr>
                <w:rFonts w:cs="Arial"/>
              </w:rPr>
              <w:t xml:space="preserve"> test case 6.</w:t>
            </w:r>
            <w:r w:rsidR="00BD3546">
              <w:rPr>
                <w:rFonts w:cs="Arial"/>
              </w:rPr>
              <w:t>4.2.3</w:t>
            </w:r>
          </w:p>
        </w:tc>
      </w:tr>
      <w:tr w:rsidR="00D86314" w:rsidRPr="003C4E4F" w14:paraId="6DC746BD" w14:textId="77777777" w:rsidTr="00734430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734430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734430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73443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734430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734430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734430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734430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734430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3EA78E4D" w:rsidR="00D86314" w:rsidRPr="003C4E4F" w:rsidRDefault="00D86314" w:rsidP="0073443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 xml:space="preserve">TEI17_Test, </w:t>
            </w:r>
            <w:r w:rsidR="00C11AFA" w:rsidRPr="00C11AFA">
              <w:rPr>
                <w:rFonts w:cs="Arial"/>
              </w:rPr>
              <w:t>NR_slice-UEConTest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734430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734430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1F3BC571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2023-</w:t>
            </w:r>
            <w:r w:rsidR="00A03FF5">
              <w:rPr>
                <w:rFonts w:cs="Arial"/>
              </w:rPr>
              <w:t>12</w:t>
            </w:r>
            <w:r w:rsidRPr="003C4E4F">
              <w:rPr>
                <w:rFonts w:cs="Arial"/>
              </w:rPr>
              <w:t>-</w:t>
            </w:r>
            <w:r w:rsidR="00747FD2">
              <w:rPr>
                <w:rFonts w:cs="Arial"/>
              </w:rPr>
              <w:t>15</w:t>
            </w:r>
          </w:p>
        </w:tc>
      </w:tr>
      <w:tr w:rsidR="00D86314" w:rsidRPr="003C4E4F" w14:paraId="6DFB51D6" w14:textId="77777777" w:rsidTr="00734430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73443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734430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734430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734430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73443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73443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734430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734430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7344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734430">
        <w:tc>
          <w:tcPr>
            <w:tcW w:w="1843" w:type="dxa"/>
          </w:tcPr>
          <w:p w14:paraId="201F6E0D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7344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734430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71B4CB74" w:rsidR="00D86314" w:rsidRPr="003C4E4F" w:rsidRDefault="00D86314" w:rsidP="00734430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>To add test case 6.</w:t>
            </w:r>
            <w:r w:rsidR="0046510D">
              <w:rPr>
                <w:rFonts w:ascii="Arial" w:hAnsi="Arial" w:cs="Arial"/>
                <w:noProof/>
                <w:lang w:val="en-SG"/>
              </w:rPr>
              <w:t>4.2.3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to  the 5G/NR5GC ATS for FR1 path.</w:t>
            </w:r>
          </w:p>
        </w:tc>
      </w:tr>
      <w:tr w:rsidR="00D86314" w:rsidRPr="003C4E4F" w14:paraId="1A8C9F3F" w14:textId="77777777" w:rsidTr="007344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7344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734430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745D7232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>This document lists all changes applied to test case 6</w:t>
            </w:r>
            <w:r w:rsidR="0046510D">
              <w:rPr>
                <w:rFonts w:cs="Arial"/>
                <w:noProof/>
                <w:lang w:val="en-SG"/>
              </w:rPr>
              <w:t>.4.2.3</w:t>
            </w:r>
            <w:r w:rsidRPr="003C4E4F">
              <w:rPr>
                <w:rFonts w:cs="Arial"/>
                <w:noProof/>
                <w:lang w:val="en-SG"/>
              </w:rPr>
              <w:t xml:space="preserve"> required for approval. See detailed change description for further information</w:t>
            </w:r>
          </w:p>
        </w:tc>
      </w:tr>
      <w:tr w:rsidR="00D86314" w:rsidRPr="003C4E4F" w14:paraId="4AC3A5D6" w14:textId="77777777" w:rsidTr="007344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73443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734430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734430">
        <w:tc>
          <w:tcPr>
            <w:tcW w:w="2694" w:type="dxa"/>
            <w:gridSpan w:val="2"/>
          </w:tcPr>
          <w:p w14:paraId="35369E3C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7344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734430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23AF9921" w:rsidR="00D86314" w:rsidRPr="003C4E4F" w:rsidRDefault="00D86314" w:rsidP="0073443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  <w:szCs w:val="18"/>
              </w:rPr>
              <w:t>6.</w:t>
            </w:r>
            <w:r w:rsidR="0046510D">
              <w:rPr>
                <w:rFonts w:cs="Arial"/>
                <w:szCs w:val="18"/>
              </w:rPr>
              <w:t>4.2.3</w:t>
            </w:r>
            <w:r w:rsidRPr="003C4E4F">
              <w:rPr>
                <w:rFonts w:cs="Arial"/>
                <w:szCs w:val="18"/>
              </w:rPr>
              <w:t>.NR5GC</w:t>
            </w:r>
          </w:p>
        </w:tc>
      </w:tr>
      <w:tr w:rsidR="00D86314" w:rsidRPr="003C4E4F" w14:paraId="118EB03D" w14:textId="77777777" w:rsidTr="007344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7344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734430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734430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734430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734430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734430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7344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734430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734430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734430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734430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734430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7344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C2FF0B9" w:rsidR="00D86314" w:rsidRPr="003C4E4F" w:rsidRDefault="00AD33A9" w:rsidP="00734430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632AEAB" w:rsidR="00D86314" w:rsidRPr="003C4E4F" w:rsidRDefault="00D86314" w:rsidP="00734430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57F6F0F3" w:rsidR="00D86314" w:rsidRPr="003C4E4F" w:rsidRDefault="00D86314" w:rsidP="00734430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CR…</w:t>
            </w:r>
            <w:r w:rsidR="006B339A">
              <w:rPr>
                <w:rFonts w:cs="Arial"/>
                <w:noProof/>
              </w:rPr>
              <w:t>38.523-1</w:t>
            </w:r>
          </w:p>
        </w:tc>
      </w:tr>
      <w:tr w:rsidR="00D86314" w:rsidRPr="003C4E4F" w14:paraId="318FDDE9" w14:textId="77777777" w:rsidTr="007344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734430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734430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734430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7344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73443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734430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73443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73443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734430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734430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7344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734430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73443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40742497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210C12AA" w14:textId="52D72A73" w:rsidR="00D86314" w:rsidRPr="003C4E4F" w:rsidRDefault="00007D89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  <w:iCs/>
        </w:rPr>
        <w:t>Table of Contents</w:t>
      </w:r>
      <w:r w:rsidR="00D86314" w:rsidRPr="003C4E4F">
        <w:rPr>
          <w:rFonts w:ascii="Arial" w:hAnsi="Arial" w:cs="Arial"/>
        </w:rPr>
        <w:tab/>
      </w:r>
      <w:r w:rsidR="00D86314" w:rsidRPr="003C4E4F">
        <w:rPr>
          <w:rFonts w:ascii="Arial" w:hAnsi="Arial" w:cs="Arial"/>
        </w:rPr>
        <w:fldChar w:fldCharType="begin"/>
      </w:r>
      <w:r w:rsidR="00D86314" w:rsidRPr="003C4E4F">
        <w:rPr>
          <w:rFonts w:ascii="Arial" w:hAnsi="Arial" w:cs="Arial"/>
        </w:rPr>
        <w:instrText xml:space="preserve"> PAGEREF _Toc140742497 \h </w:instrText>
      </w:r>
      <w:r w:rsidR="00D86314" w:rsidRPr="003C4E4F">
        <w:rPr>
          <w:rFonts w:ascii="Arial" w:hAnsi="Arial" w:cs="Arial"/>
        </w:rPr>
      </w:r>
      <w:r w:rsidR="00D86314"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</w:rPr>
        <w:t>2</w:t>
      </w:r>
      <w:r w:rsidR="00D86314" w:rsidRPr="003C4E4F">
        <w:rPr>
          <w:rFonts w:ascii="Arial" w:hAnsi="Arial" w:cs="Arial"/>
        </w:rPr>
        <w:fldChar w:fldCharType="end"/>
      </w:r>
    </w:p>
    <w:p w14:paraId="6734CBFD" w14:textId="6BD1723F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lang w:eastAsia="ja-JP"/>
        </w:rPr>
        <w:t>1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  <w:lang w:eastAsia="ja-JP"/>
        </w:rPr>
        <w:t>Overview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_Toc140742498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6F8286A5" w14:textId="02842571" w:rsidR="00D86314" w:rsidRPr="003C4E4F" w:rsidRDefault="00D86314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</w:rPr>
        <w:t>1.1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Verification Test Summary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_Toc140742499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7D744AB2" w14:textId="2772D968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2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Corrections required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_Toc140742500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71627816" w14:textId="40DB89F6" w:rsidR="00D86314" w:rsidRDefault="00D86314">
      <w:pPr>
        <w:pStyle w:val="TOC2"/>
        <w:rPr>
          <w:rFonts w:ascii="Arial" w:hAnsi="Arial" w:cs="Arial"/>
        </w:rPr>
      </w:pPr>
      <w:r w:rsidRPr="003C4E4F">
        <w:rPr>
          <w:rFonts w:ascii="Arial" w:hAnsi="Arial" w:cs="Arial"/>
          <w:b/>
          <w:lang w:val="pt-BR"/>
        </w:rPr>
        <w:t>2.1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 w:rsidRPr="003C4E4F">
        <w:rPr>
          <w:rFonts w:ascii="Arial" w:hAnsi="Arial" w:cs="Arial"/>
          <w:b/>
          <w:lang w:val="en-US"/>
        </w:rPr>
        <w:t>1</w:t>
      </w:r>
      <w:r w:rsidRPr="003C4E4F">
        <w:rPr>
          <w:rFonts w:ascii="Arial" w:hAnsi="Arial" w:cs="Arial"/>
        </w:rPr>
        <w:tab/>
      </w:r>
      <w:r w:rsidR="002D6154">
        <w:rPr>
          <w:rFonts w:ascii="Arial" w:hAnsi="Arial" w:cs="Arial"/>
        </w:rPr>
        <w:t>5</w:t>
      </w:r>
    </w:p>
    <w:p w14:paraId="329BE5EF" w14:textId="1502ACBB" w:rsidR="00F02942" w:rsidRDefault="00F02942" w:rsidP="00F02942">
      <w:pPr>
        <w:pStyle w:val="TOC2"/>
        <w:rPr>
          <w:rFonts w:ascii="Arial" w:hAnsi="Arial" w:cs="Arial"/>
        </w:rPr>
      </w:pPr>
      <w:r w:rsidRPr="003C4E4F">
        <w:rPr>
          <w:rFonts w:ascii="Arial" w:hAnsi="Arial" w:cs="Arial"/>
          <w:b/>
          <w:lang w:val="pt-BR"/>
        </w:rPr>
        <w:t>2.</w:t>
      </w:r>
      <w:r>
        <w:rPr>
          <w:rFonts w:ascii="Arial" w:hAnsi="Arial" w:cs="Arial"/>
          <w:b/>
          <w:lang w:val="pt-BR"/>
        </w:rPr>
        <w:t>2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>
        <w:rPr>
          <w:rFonts w:ascii="Arial" w:hAnsi="Arial" w:cs="Arial"/>
          <w:b/>
          <w:lang w:val="pt-BR"/>
        </w:rPr>
        <w:t>2</w:t>
      </w:r>
      <w:r w:rsidRPr="003C4E4F">
        <w:rPr>
          <w:rFonts w:ascii="Arial" w:hAnsi="Arial" w:cs="Arial"/>
        </w:rPr>
        <w:tab/>
      </w:r>
      <w:r w:rsidR="002D6154">
        <w:rPr>
          <w:rFonts w:ascii="Arial" w:hAnsi="Arial" w:cs="Arial"/>
        </w:rPr>
        <w:t>6</w:t>
      </w:r>
    </w:p>
    <w:p w14:paraId="2095DCEE" w14:textId="387E4F7B" w:rsidR="00F02942" w:rsidRDefault="00F02942" w:rsidP="00F02942">
      <w:pPr>
        <w:pStyle w:val="TOC2"/>
        <w:rPr>
          <w:rFonts w:ascii="Arial" w:hAnsi="Arial" w:cs="Arial"/>
        </w:rPr>
      </w:pPr>
      <w:r w:rsidRPr="003C4E4F">
        <w:rPr>
          <w:rFonts w:ascii="Arial" w:hAnsi="Arial" w:cs="Arial"/>
          <w:b/>
          <w:lang w:val="pt-BR"/>
        </w:rPr>
        <w:t>2.</w:t>
      </w:r>
      <w:r>
        <w:rPr>
          <w:rFonts w:ascii="Arial" w:hAnsi="Arial" w:cs="Arial"/>
          <w:b/>
          <w:lang w:val="pt-BR"/>
        </w:rPr>
        <w:t>3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>
        <w:rPr>
          <w:rFonts w:ascii="Arial" w:hAnsi="Arial" w:cs="Arial"/>
          <w:b/>
          <w:lang w:val="pt-BR"/>
        </w:rPr>
        <w:t>3</w:t>
      </w:r>
      <w:r w:rsidRPr="003C4E4F">
        <w:rPr>
          <w:rFonts w:ascii="Arial" w:hAnsi="Arial" w:cs="Arial"/>
        </w:rPr>
        <w:tab/>
      </w:r>
      <w:r w:rsidR="002D6154">
        <w:rPr>
          <w:rFonts w:ascii="Arial" w:hAnsi="Arial" w:cs="Arial"/>
        </w:rPr>
        <w:t>7</w:t>
      </w:r>
    </w:p>
    <w:p w14:paraId="37A77F6D" w14:textId="26C13473" w:rsidR="00F02942" w:rsidRDefault="00F02942" w:rsidP="00F02942">
      <w:pPr>
        <w:pStyle w:val="TOC2"/>
        <w:rPr>
          <w:rFonts w:ascii="Arial" w:hAnsi="Arial" w:cs="Arial"/>
        </w:rPr>
      </w:pPr>
      <w:r w:rsidRPr="003C4E4F">
        <w:rPr>
          <w:rFonts w:ascii="Arial" w:hAnsi="Arial" w:cs="Arial"/>
          <w:b/>
          <w:lang w:val="pt-BR"/>
        </w:rPr>
        <w:t>2.</w:t>
      </w:r>
      <w:r>
        <w:rPr>
          <w:rFonts w:ascii="Arial" w:hAnsi="Arial" w:cs="Arial"/>
          <w:b/>
          <w:lang w:val="pt-BR"/>
        </w:rPr>
        <w:t>4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>
        <w:rPr>
          <w:rFonts w:ascii="Arial" w:hAnsi="Arial" w:cs="Arial"/>
          <w:b/>
          <w:lang w:val="pt-BR"/>
        </w:rPr>
        <w:t>4</w:t>
      </w:r>
      <w:r w:rsidRPr="003C4E4F">
        <w:rPr>
          <w:rFonts w:ascii="Arial" w:hAnsi="Arial" w:cs="Arial"/>
        </w:rPr>
        <w:tab/>
      </w:r>
      <w:r w:rsidR="002D6154">
        <w:rPr>
          <w:rFonts w:ascii="Arial" w:hAnsi="Arial" w:cs="Arial"/>
        </w:rPr>
        <w:t>8</w:t>
      </w:r>
    </w:p>
    <w:p w14:paraId="7DAF2ACE" w14:textId="44E206A3" w:rsidR="00F02942" w:rsidRDefault="00F02942" w:rsidP="00F02942">
      <w:pPr>
        <w:pStyle w:val="TOC2"/>
        <w:rPr>
          <w:rFonts w:ascii="Arial" w:hAnsi="Arial" w:cs="Arial"/>
        </w:rPr>
      </w:pPr>
      <w:r w:rsidRPr="003C4E4F">
        <w:rPr>
          <w:rFonts w:ascii="Arial" w:hAnsi="Arial" w:cs="Arial"/>
          <w:b/>
          <w:lang w:val="pt-BR"/>
        </w:rPr>
        <w:t>2.</w:t>
      </w:r>
      <w:r>
        <w:rPr>
          <w:rFonts w:ascii="Arial" w:hAnsi="Arial" w:cs="Arial"/>
          <w:b/>
          <w:lang w:val="pt-BR"/>
        </w:rPr>
        <w:t>5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>
        <w:rPr>
          <w:rFonts w:ascii="Arial" w:hAnsi="Arial" w:cs="Arial"/>
          <w:b/>
          <w:lang w:val="en-US"/>
        </w:rPr>
        <w:t>5</w:t>
      </w:r>
      <w:r w:rsidRPr="003C4E4F">
        <w:rPr>
          <w:rFonts w:ascii="Arial" w:hAnsi="Arial" w:cs="Arial"/>
        </w:rPr>
        <w:tab/>
      </w:r>
      <w:r w:rsidR="002D6154">
        <w:rPr>
          <w:rFonts w:ascii="Arial" w:hAnsi="Arial" w:cs="Arial"/>
        </w:rPr>
        <w:t>9</w:t>
      </w:r>
    </w:p>
    <w:p w14:paraId="7F5FFDBB" w14:textId="2CBAB96A" w:rsidR="00F02942" w:rsidRPr="003C4E4F" w:rsidRDefault="00F02942" w:rsidP="002D6154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  <w:lang w:val="pt-BR"/>
        </w:rPr>
        <w:t>2.</w:t>
      </w:r>
      <w:r>
        <w:rPr>
          <w:rFonts w:ascii="Arial" w:hAnsi="Arial" w:cs="Arial"/>
          <w:b/>
          <w:lang w:val="pt-BR"/>
        </w:rPr>
        <w:t>6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>
        <w:rPr>
          <w:rFonts w:ascii="Arial" w:hAnsi="Arial" w:cs="Arial"/>
          <w:b/>
          <w:lang w:val="en-US"/>
        </w:rPr>
        <w:t>6</w:t>
      </w:r>
      <w:r w:rsidRPr="003C4E4F">
        <w:rPr>
          <w:rFonts w:ascii="Arial" w:hAnsi="Arial" w:cs="Arial"/>
        </w:rPr>
        <w:tab/>
      </w:r>
      <w:r w:rsidR="002D6154">
        <w:rPr>
          <w:rFonts w:ascii="Arial" w:hAnsi="Arial" w:cs="Arial"/>
        </w:rPr>
        <w:t>10</w:t>
      </w:r>
    </w:p>
    <w:p w14:paraId="61707741" w14:textId="77777777" w:rsidR="00F02942" w:rsidRPr="003C4E4F" w:rsidRDefault="00F02942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</w:p>
    <w:p w14:paraId="19B7C05D" w14:textId="7E3C2F97" w:rsidR="00D86314" w:rsidRPr="003C4E4F" w:rsidRDefault="00D86314" w:rsidP="00774BE2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</w:p>
    <w:p w14:paraId="395B820F" w14:textId="1252F971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3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Branches executed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_Toc140742504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10</w:t>
      </w:r>
      <w:r w:rsidRPr="003C4E4F">
        <w:rPr>
          <w:rFonts w:ascii="Arial" w:hAnsi="Arial" w:cs="Arial"/>
        </w:rPr>
        <w:fldChar w:fldCharType="end"/>
      </w:r>
    </w:p>
    <w:p w14:paraId="06993DDD" w14:textId="32574DF3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4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Execution Log Files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_Toc140742505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3FE6F48B" w14:textId="454CA3C6" w:rsidR="00D86314" w:rsidRPr="003C4E4F" w:rsidRDefault="00D86314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</w:rPr>
        <w:t>4.1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Mediatek MT6815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_Toc140742506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1A404740" w14:textId="486EDD3B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5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References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_Toc140742507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325A0C2F" w14:textId="2EFA120E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40742498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45016F00" w14:textId="2463F8C5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633439" w:rsidRPr="003C4E4F">
        <w:rPr>
          <w:rFonts w:ascii="Arial" w:hAnsi="Arial" w:cs="Arial"/>
        </w:rPr>
        <w:t>6.</w:t>
      </w:r>
      <w:r w:rsidR="0046510D">
        <w:rPr>
          <w:rFonts w:ascii="Arial" w:hAnsi="Arial" w:cs="Arial"/>
        </w:rPr>
        <w:t>4.2.3</w:t>
      </w:r>
      <w:r w:rsidR="00C60BD0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3908BC" w:rsidRPr="003C4E4F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3" w:name="_Toc140742499"/>
      <w:r w:rsidRPr="003C4E4F">
        <w:rPr>
          <w:rFonts w:cs="Arial"/>
          <w:b/>
        </w:rPr>
        <w:t>Verification Test Summary</w:t>
      </w:r>
      <w:bookmarkEnd w:id="3"/>
      <w:r w:rsidRPr="003C4E4F">
        <w:rPr>
          <w:rFonts w:cs="Arial"/>
          <w:b/>
        </w:rPr>
        <w:t xml:space="preserve"> </w:t>
      </w:r>
    </w:p>
    <w:p w14:paraId="1FB96184" w14:textId="3277A526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633439" w:rsidRPr="003C4E4F">
        <w:rPr>
          <w:rFonts w:ascii="Arial" w:hAnsi="Arial" w:cs="Arial"/>
        </w:rPr>
        <w:t>6.</w:t>
      </w:r>
      <w:r w:rsidR="0046510D">
        <w:rPr>
          <w:rFonts w:ascii="Arial" w:hAnsi="Arial" w:cs="Arial"/>
        </w:rPr>
        <w:t>4.2.3</w:t>
      </w:r>
    </w:p>
    <w:p w14:paraId="763E129C" w14:textId="2AACF5E4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BF088F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B22573">
        <w:rPr>
          <w:rFonts w:ascii="Arial" w:hAnsi="Arial" w:cs="Arial"/>
          <w:lang w:eastAsia="ja-JP"/>
        </w:rPr>
        <w:t>49</w:t>
      </w:r>
    </w:p>
    <w:p w14:paraId="5935975D" w14:textId="4219E721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2138AC2F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633439" w:rsidRPr="003C4E4F">
        <w:rPr>
          <w:rFonts w:ascii="Arial" w:hAnsi="Arial" w:cs="Arial"/>
          <w:b/>
          <w:lang w:eastAsia="ja-JP"/>
        </w:rPr>
        <w:t>Mediatek MT6815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7F4ABBCF" w14:textId="0E46221F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40742500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0A8ABDB6" w14:textId="77777777" w:rsidR="00890502" w:rsidRPr="003C4E4F" w:rsidRDefault="00890502" w:rsidP="00890502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90502" w:rsidRPr="003C4E4F" w14:paraId="3B426E38" w14:textId="77777777" w:rsidTr="0073443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CA299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72E5" w14:textId="77777777" w:rsidR="00890502" w:rsidRPr="003C4E4F" w:rsidRDefault="00890502" w:rsidP="00734430">
            <w:pPr>
              <w:spacing w:after="0"/>
              <w:rPr>
                <w:rFonts w:ascii="Arial" w:hAnsi="Arial" w:cs="Arial"/>
              </w:rPr>
            </w:pPr>
            <w:r w:rsidRPr="00955F48">
              <w:rPr>
                <w:rFonts w:ascii="Arial" w:hAnsi="Arial" w:cs="Arial"/>
              </w:rPr>
              <w:t>function f_TC_6_4_2_3_NR5GC()</w:t>
            </w:r>
          </w:p>
        </w:tc>
      </w:tr>
      <w:tr w:rsidR="00890502" w:rsidRPr="003C4E4F" w14:paraId="623CD5C3" w14:textId="77777777" w:rsidTr="00734430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B2891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34CB" w14:textId="77777777" w:rsidR="00890502" w:rsidRPr="006943F4" w:rsidRDefault="00890502" w:rsidP="00B2148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Updated SIB16, </w:t>
            </w:r>
            <w:r w:rsidRPr="00EB4C70">
              <w:rPr>
                <w:rFonts w:ascii="Arial" w:hAnsi="Arial" w:cs="Arial"/>
                <w:lang w:eastAsia="zh-CN"/>
              </w:rPr>
              <w:t>dl-ImplicitCarrierFreq-r17</w:t>
            </w:r>
            <w:r>
              <w:rPr>
                <w:rFonts w:ascii="Arial" w:hAnsi="Arial" w:cs="Arial"/>
                <w:lang w:eastAsia="zh-CN"/>
              </w:rPr>
              <w:t xml:space="preserve"> for all cells according to prose </w:t>
            </w:r>
            <w:r>
              <w:t>R5-237336.</w:t>
            </w:r>
          </w:p>
          <w:p w14:paraId="0C161BCD" w14:textId="77777777" w:rsidR="00890502" w:rsidRDefault="00890502" w:rsidP="00B2148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lang w:eastAsia="zh-CN"/>
              </w:rPr>
            </w:pPr>
            <w:r>
              <w:rPr>
                <w:iCs/>
                <w:lang w:val="en-US" w:eastAsia="zh-CN"/>
              </w:rPr>
              <w:t xml:space="preserve">According to 38.508 </w:t>
            </w:r>
            <w:r w:rsidRPr="00467282">
              <w:rPr>
                <w:iCs/>
                <w:lang w:val="en-US" w:eastAsia="zh-CN"/>
              </w:rPr>
              <w:t>Table 6.3.1.2-1: Inter-frequency carrier frequency lists for NR cells</w:t>
            </w:r>
            <w:r>
              <w:rPr>
                <w:iCs/>
                <w:lang w:val="en-US" w:eastAsia="zh-CN"/>
              </w:rPr>
              <w:t xml:space="preserve"> cell 6 configuration will be on the second element of SIB4 of cell3, So to represent Cell6 frequency on SIB16 index should be set to value 2 instead 1</w:t>
            </w:r>
          </w:p>
          <w:p w14:paraId="473548F6" w14:textId="77777777" w:rsidR="00890502" w:rsidRPr="007D30F8" w:rsidRDefault="00890502" w:rsidP="00B2148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SIB4 configuration was missing on current TTCN for all 3 Cells.</w:t>
            </w:r>
          </w:p>
        </w:tc>
      </w:tr>
      <w:tr w:rsidR="00890502" w:rsidRPr="003C4E4F" w14:paraId="577250F5" w14:textId="77777777" w:rsidTr="007344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19638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D044" w14:textId="77777777" w:rsidR="00890502" w:rsidRPr="003C4E4F" w:rsidRDefault="00890502" w:rsidP="00734430">
            <w:pPr>
              <w:pStyle w:val="CRCoverPage"/>
              <w:spacing w:after="0"/>
              <w:ind w:left="720"/>
              <w:rPr>
                <w:rFonts w:cs="Arial"/>
                <w:lang w:val="en-SG"/>
              </w:rPr>
            </w:pPr>
          </w:p>
          <w:p w14:paraId="24DE8617" w14:textId="77777777" w:rsidR="00890502" w:rsidRPr="005A016A" w:rsidRDefault="00890502" w:rsidP="00B21486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zh-CN"/>
              </w:rPr>
              <w:t xml:space="preserve">Updated SIB16, </w:t>
            </w:r>
            <w:r w:rsidRPr="00EB4C70">
              <w:rPr>
                <w:rFonts w:cs="Arial"/>
                <w:lang w:eastAsia="zh-CN"/>
              </w:rPr>
              <w:t>dl-ImplicitCarrierFreq-r17</w:t>
            </w:r>
            <w:r>
              <w:rPr>
                <w:rFonts w:cs="Arial"/>
                <w:lang w:eastAsia="zh-CN"/>
              </w:rPr>
              <w:t xml:space="preserve"> for all cells.</w:t>
            </w:r>
          </w:p>
          <w:p w14:paraId="07CADB7A" w14:textId="77777777" w:rsidR="00890502" w:rsidRPr="00F809CF" w:rsidRDefault="00890502" w:rsidP="00B21486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val="en-SG"/>
              </w:rPr>
            </w:pPr>
            <w:r>
              <w:rPr>
                <w:lang w:val="en-US" w:eastAsia="zh-CN"/>
              </w:rPr>
              <w:t xml:space="preserve">Updated </w:t>
            </w:r>
            <w:r w:rsidRPr="00E50667">
              <w:rPr>
                <w:lang w:val="en-US" w:eastAsia="zh-CN"/>
              </w:rPr>
              <w:t>dl-ImplicitCarrierFreq-r17</w:t>
            </w:r>
            <w:r>
              <w:rPr>
                <w:lang w:val="en-US" w:eastAsia="zh-CN"/>
              </w:rPr>
              <w:t xml:space="preserve"> index for cell6 frequency on </w:t>
            </w:r>
            <w:r w:rsidRPr="00477221">
              <w:rPr>
                <w:lang w:val="en-US" w:eastAsia="zh-CN"/>
              </w:rPr>
              <w:t xml:space="preserve">Table </w:t>
            </w:r>
            <w:r>
              <w:t>Table 6.4.2.3.3.3.3-3</w:t>
            </w:r>
          </w:p>
          <w:p w14:paraId="0C5296DD" w14:textId="77777777" w:rsidR="00890502" w:rsidRPr="005A016A" w:rsidRDefault="00890502" w:rsidP="00B21486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Added SIB4 configuration with 2 interfrequency cells with same reselection priority for cell 1, cell 3 and cell6</w:t>
            </w:r>
          </w:p>
        </w:tc>
      </w:tr>
      <w:tr w:rsidR="00890502" w:rsidRPr="003C4E4F" w14:paraId="703725A6" w14:textId="77777777" w:rsidTr="007344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8BB71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C23C" w14:textId="77777777" w:rsidR="00890502" w:rsidRPr="003C4E4F" w:rsidRDefault="00890502" w:rsidP="00734430">
            <w:pPr>
              <w:spacing w:after="0"/>
              <w:rPr>
                <w:rFonts w:ascii="Arial" w:hAnsi="Arial" w:cs="Arial"/>
              </w:rPr>
            </w:pPr>
            <w:r w:rsidRPr="00AA7DF8">
              <w:rPr>
                <w:rFonts w:ascii="Arial" w:hAnsi="Arial" w:cs="Arial"/>
              </w:rPr>
              <w:t>Inactive_CellReSelection_NR5GC</w:t>
            </w:r>
          </w:p>
        </w:tc>
      </w:tr>
      <w:tr w:rsidR="00890502" w:rsidRPr="003C4E4F" w14:paraId="1C6924A2" w14:textId="77777777" w:rsidTr="007344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C57CE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E310AE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B5FD" w14:textId="77777777" w:rsidR="00890502" w:rsidRDefault="00734430" w:rsidP="00B21486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  <w:lang w:eastAsia="zh-CN"/>
              </w:rPr>
              <w:t>W</w:t>
            </w:r>
            <w:r>
              <w:rPr>
                <w:rFonts w:ascii="Arial" w:hAnsi="Arial" w:cs="Arial" w:hint="eastAsia"/>
                <w:highlight w:val="cyan"/>
                <w:lang w:eastAsia="zh-CN"/>
              </w:rPr>
              <w:t xml:space="preserve">e have updated it </w:t>
            </w:r>
            <w:r>
              <w:rPr>
                <w:rFonts w:ascii="Arial" w:hAnsi="Arial" w:cs="Arial"/>
                <w:highlight w:val="cyan"/>
                <w:lang w:eastAsia="zh-CN"/>
              </w:rPr>
              <w:t>according to</w:t>
            </w:r>
            <w:r>
              <w:rPr>
                <w:rFonts w:ascii="Arial" w:hAnsi="Arial" w:cs="Arial" w:hint="eastAsia"/>
                <w:highlight w:val="cyan"/>
                <w:lang w:eastAsia="zh-CN"/>
              </w:rPr>
              <w:t xml:space="preserve"> </w:t>
            </w:r>
            <w:r w:rsidRPr="00734430">
              <w:rPr>
                <w:rFonts w:ascii="Arial" w:hAnsi="Arial" w:cs="Arial"/>
                <w:highlight w:val="cyan"/>
                <w:lang w:eastAsia="zh-CN"/>
              </w:rPr>
              <w:t>R5-237336</w:t>
            </w:r>
            <w:r>
              <w:rPr>
                <w:rFonts w:ascii="Arial" w:hAnsi="Arial" w:cs="Arial" w:hint="eastAsia"/>
                <w:highlight w:val="cyan"/>
                <w:lang w:eastAsia="zh-CN"/>
              </w:rPr>
              <w:t>.</w:t>
            </w:r>
          </w:p>
          <w:p w14:paraId="428DB53D" w14:textId="2FCD8BFC" w:rsidR="00734430" w:rsidRDefault="00D308D9" w:rsidP="00B21486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  <w:lang w:eastAsia="zh-CN"/>
              </w:rPr>
              <w:t>Accepted</w:t>
            </w:r>
            <w:r>
              <w:rPr>
                <w:rFonts w:ascii="Arial" w:hAnsi="Arial"/>
                <w:highlight w:val="cyan"/>
                <w:lang w:eastAsia="zh-CN"/>
              </w:rPr>
              <w:t xml:space="preserve">, </w:t>
            </w:r>
            <w:r>
              <w:rPr>
                <w:rFonts w:ascii="Arial" w:hAnsi="Arial"/>
                <w:highlight w:val="green"/>
                <w:lang w:eastAsia="zh-CN"/>
              </w:rPr>
              <w:t>due to prose CR agreement of R5-24149</w:t>
            </w:r>
            <w:r>
              <w:rPr>
                <w:rFonts w:ascii="Arial" w:hAnsi="Arial" w:hint="eastAsia"/>
                <w:highlight w:val="green"/>
                <w:lang w:eastAsia="zh-CN"/>
              </w:rPr>
              <w:t>6</w:t>
            </w:r>
            <w:r w:rsidR="00734430" w:rsidRPr="00734430">
              <w:rPr>
                <w:rFonts w:ascii="Arial" w:hAnsi="Arial" w:cs="Arial"/>
                <w:highlight w:val="cyan"/>
                <w:lang w:eastAsia="zh-CN"/>
              </w:rPr>
              <w:t xml:space="preserve"> at RAN5#</w:t>
            </w:r>
            <w:r w:rsidR="00734430">
              <w:rPr>
                <w:rFonts w:ascii="Arial" w:hAnsi="Arial" w:cs="Arial" w:hint="eastAsia"/>
                <w:highlight w:val="cyan"/>
                <w:lang w:eastAsia="zh-CN"/>
              </w:rPr>
              <w:t>102</w:t>
            </w:r>
          </w:p>
          <w:p w14:paraId="7B7FFC50" w14:textId="77777777" w:rsidR="00734430" w:rsidRPr="00D308D9" w:rsidRDefault="00734430" w:rsidP="00B21486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highlight w:val="cyan"/>
                <w:lang w:eastAsia="zh-CN"/>
              </w:rPr>
            </w:pPr>
            <w:r w:rsidRPr="00734430">
              <w:rPr>
                <w:rFonts w:ascii="Arial" w:hAnsi="Arial" w:cs="Arial"/>
                <w:highlight w:val="cyan"/>
                <w:lang w:eastAsia="zh-CN"/>
              </w:rPr>
              <w:t>Ac</w:t>
            </w:r>
            <w:r w:rsidR="00FF4991">
              <w:rPr>
                <w:rFonts w:ascii="Arial" w:hAnsi="Arial" w:cs="Arial"/>
                <w:highlight w:val="cyan"/>
                <w:lang w:eastAsia="zh-CN"/>
              </w:rPr>
              <w:t>cepted in principle</w:t>
            </w:r>
            <w:r w:rsidR="00FF4991">
              <w:rPr>
                <w:rFonts w:ascii="Arial" w:hAnsi="Arial" w:cs="Arial" w:hint="eastAsia"/>
                <w:highlight w:val="cyan"/>
                <w:lang w:eastAsia="zh-CN"/>
              </w:rPr>
              <w:t xml:space="preserve">, </w:t>
            </w:r>
            <w:r w:rsidR="00FF4991" w:rsidRPr="00FF4991">
              <w:rPr>
                <w:rFonts w:ascii="Arial" w:hAnsi="Arial" w:cs="Arial"/>
                <w:highlight w:val="cyan"/>
                <w:lang w:eastAsia="zh-CN"/>
              </w:rPr>
              <w:t>but implemented differently</w:t>
            </w:r>
            <w:r w:rsidR="00FF4991" w:rsidRPr="00FF4991">
              <w:rPr>
                <w:rFonts w:ascii="Arial" w:hAnsi="Arial" w:cs="Arial" w:hint="eastAsia"/>
                <w:highlight w:val="cyan"/>
                <w:lang w:eastAsia="zh-CN"/>
              </w:rPr>
              <w:t>.</w:t>
            </w:r>
            <w:r w:rsidRPr="00734430">
              <w:rPr>
                <w:rFonts w:ascii="Arial" w:hAnsi="Arial" w:cs="Arial"/>
                <w:highlight w:val="cyan"/>
                <w:lang w:eastAsia="zh-CN"/>
              </w:rPr>
              <w:t xml:space="preserve">  See </w:t>
            </w:r>
            <w:r>
              <w:rPr>
                <w:rFonts w:ascii="Arial" w:hAnsi="Arial" w:cs="Arial" w:hint="eastAsia"/>
                <w:highlight w:val="cyan"/>
                <w:lang w:eastAsia="zh-CN"/>
              </w:rPr>
              <w:t>Change 5</w:t>
            </w:r>
            <w:r w:rsidR="00702275">
              <w:rPr>
                <w:rFonts w:ascii="Arial" w:hAnsi="Arial" w:cs="Arial" w:hint="eastAsia"/>
                <w:highlight w:val="cyan"/>
                <w:lang w:eastAsia="zh-CN"/>
              </w:rPr>
              <w:t xml:space="preserve"> </w:t>
            </w:r>
            <w:r w:rsidR="00702275" w:rsidRPr="00702275">
              <w:rPr>
                <w:rFonts w:ascii="Arial" w:hAnsi="Arial" w:cs="Arial"/>
                <w:highlight w:val="cyan"/>
                <w:lang w:eastAsia="zh-CN"/>
              </w:rPr>
              <w:t xml:space="preserve">that as the function </w:t>
            </w:r>
            <w:proofErr w:type="spellStart"/>
            <w:r w:rsidR="00702275" w:rsidRPr="00702275">
              <w:rPr>
                <w:rFonts w:ascii="Arial" w:hAnsi="Arial" w:cs="Arial"/>
                <w:highlight w:val="cyan"/>
                <w:lang w:eastAsia="zh-CN"/>
              </w:rPr>
              <w:t>f_NR_InitSysinfoFrequencyList</w:t>
            </w:r>
            <w:proofErr w:type="spellEnd"/>
            <w:r w:rsidR="00702275" w:rsidRPr="00702275">
              <w:rPr>
                <w:rFonts w:ascii="Arial" w:hAnsi="Arial" w:cs="Arial"/>
                <w:highlight w:val="cyan"/>
                <w:lang w:eastAsia="zh-CN"/>
              </w:rPr>
              <w:t xml:space="preserve"> is adding NR_30 the </w:t>
            </w:r>
            <w:proofErr w:type="spellStart"/>
            <w:r w:rsidR="00702275" w:rsidRPr="00702275">
              <w:rPr>
                <w:rFonts w:ascii="Arial" w:hAnsi="Arial" w:cs="Arial"/>
                <w:highlight w:val="cyan"/>
                <w:lang w:eastAsia="zh-CN"/>
              </w:rPr>
              <w:t>InterFreqCarrierFreqList</w:t>
            </w:r>
            <w:proofErr w:type="spellEnd"/>
            <w:r w:rsidR="00702275" w:rsidRPr="00702275">
              <w:rPr>
                <w:rFonts w:ascii="Arial" w:hAnsi="Arial" w:cs="Arial"/>
                <w:highlight w:val="cyan"/>
                <w:lang w:eastAsia="zh-CN"/>
              </w:rPr>
              <w:t xml:space="preserve"> is added in SIB4 for all cells so the updates in the test body as proposed are </w:t>
            </w:r>
            <w:r w:rsidR="00702275" w:rsidRPr="00702275">
              <w:rPr>
                <w:rFonts w:ascii="Arial" w:hAnsi="Arial" w:cs="Arial"/>
                <w:highlight w:val="red"/>
                <w:lang w:eastAsia="zh-CN"/>
              </w:rPr>
              <w:t>not needed</w:t>
            </w:r>
          </w:p>
          <w:p w14:paraId="04B12F1D" w14:textId="46166190" w:rsidR="00D308D9" w:rsidRPr="00D308D9" w:rsidRDefault="00D308D9" w:rsidP="00D308D9">
            <w:pPr>
              <w:rPr>
                <w:b/>
                <w:lang w:eastAsia="zh-CN"/>
              </w:rPr>
            </w:pPr>
            <w:r w:rsidRPr="00D308D9">
              <w:rPr>
                <w:rFonts w:ascii="Arial" w:hAnsi="Arial" w:hint="eastAsia"/>
                <w:highlight w:val="green"/>
                <w:lang w:eastAsia="zh-CN"/>
              </w:rPr>
              <w:t xml:space="preserve">See </w:t>
            </w:r>
            <w:r w:rsidRPr="00D308D9">
              <w:rPr>
                <w:rFonts w:ascii="Arial" w:hAnsi="Arial"/>
                <w:highlight w:val="green"/>
                <w:lang w:eastAsia="zh-CN"/>
              </w:rPr>
              <w:t>MCC160 implementation</w:t>
            </w:r>
            <w:r w:rsidRPr="00D308D9">
              <w:rPr>
                <w:rFonts w:ascii="Arial" w:hAnsi="Arial" w:hint="eastAsia"/>
                <w:highlight w:val="green"/>
                <w:lang w:eastAsia="zh-CN"/>
              </w:rPr>
              <w:t xml:space="preserve"> below</w:t>
            </w:r>
          </w:p>
        </w:tc>
      </w:tr>
    </w:tbl>
    <w:p w14:paraId="08AF1E11" w14:textId="77777777" w:rsidR="00890502" w:rsidRPr="003C4E4F" w:rsidRDefault="00890502" w:rsidP="00890502">
      <w:pPr>
        <w:rPr>
          <w:rFonts w:ascii="Arial" w:hAnsi="Arial" w:cs="Arial"/>
        </w:rPr>
      </w:pPr>
    </w:p>
    <w:p w14:paraId="41212307" w14:textId="77777777" w:rsidR="00890502" w:rsidRPr="003C4E4F" w:rsidRDefault="00890502" w:rsidP="00890502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890502" w:rsidRPr="003C4E4F" w14:paraId="6BACAF90" w14:textId="77777777" w:rsidTr="007344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ADDE" w14:textId="77777777" w:rsidR="00890502" w:rsidRPr="00E7418E" w:rsidRDefault="00890502" w:rsidP="00734430">
            <w:pPr>
              <w:rPr>
                <w:rFonts w:ascii="Arial" w:hAnsi="Arial" w:cs="Arial"/>
              </w:rPr>
            </w:pPr>
            <w:r w:rsidRPr="00222A02">
              <w:rPr>
                <w:rFonts w:ascii="Arial" w:hAnsi="Arial" w:cs="Arial"/>
              </w:rPr>
              <w:t xml:space="preserve">  </w:t>
            </w:r>
            <w:r w:rsidRPr="00696BFD">
              <w:rPr>
                <w:rFonts w:ascii="Arial" w:hAnsi="Arial" w:cs="Arial"/>
              </w:rPr>
              <w:t xml:space="preserve">   </w:t>
            </w:r>
            <w:r w:rsidRPr="00E7418E">
              <w:rPr>
                <w:rFonts w:ascii="Arial" w:hAnsi="Arial" w:cs="Arial"/>
              </w:rPr>
              <w:t xml:space="preserve">  function f_TC_6_4_2_3_NR5GC() runs on NR5GC_PTC</w:t>
            </w:r>
          </w:p>
          <w:p w14:paraId="389FEDD3" w14:textId="77777777" w:rsidR="00890502" w:rsidRPr="00E7418E" w:rsidRDefault="00890502" w:rsidP="00734430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lastRenderedPageBreak/>
              <w:t xml:space="preserve">  { // Slice-based cell reselection in RRC_INACTIVE state / Reselection priorities provided by SIB16</w:t>
            </w:r>
          </w:p>
          <w:p w14:paraId="6A7378C3" w14:textId="77777777" w:rsidR="00890502" w:rsidRPr="00E7418E" w:rsidRDefault="00890502" w:rsidP="00734430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f_NR5GC_Init(NR_30);</w:t>
            </w:r>
          </w:p>
          <w:p w14:paraId="6AECCB1F" w14:textId="77777777" w:rsidR="00890502" w:rsidRPr="00E7418E" w:rsidRDefault="00890502" w:rsidP="00734430">
            <w:pPr>
              <w:rPr>
                <w:rFonts w:ascii="Arial" w:hAnsi="Arial" w:cs="Arial"/>
              </w:rPr>
            </w:pPr>
          </w:p>
          <w:p w14:paraId="19394EE3" w14:textId="77777777" w:rsidR="00890502" w:rsidRPr="00E7418E" w:rsidRDefault="00890502" w:rsidP="00734430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//Set maximum cell power level for the Cells to be used</w:t>
            </w:r>
          </w:p>
          <w:p w14:paraId="46942039" w14:textId="77777777" w:rsidR="00890502" w:rsidRPr="00E7418E" w:rsidRDefault="00890502" w:rsidP="00734430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f_NR_CellInfo_InitMaxReferencePower(nr_Cell3, -78, -82);</w:t>
            </w:r>
          </w:p>
          <w:p w14:paraId="3BA508AB" w14:textId="77777777" w:rsidR="00890502" w:rsidRPr="00E7418E" w:rsidRDefault="00890502" w:rsidP="00734430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f_NR_CellInfo_InitMaxReferencePower(nr_Cell6, -78, -82);</w:t>
            </w:r>
          </w:p>
          <w:p w14:paraId="454A596B" w14:textId="77777777" w:rsidR="00890502" w:rsidRPr="00E7418E" w:rsidRDefault="00890502" w:rsidP="00734430">
            <w:pPr>
              <w:rPr>
                <w:rFonts w:ascii="Arial" w:hAnsi="Arial" w:cs="Arial"/>
              </w:rPr>
            </w:pPr>
          </w:p>
          <w:p w14:paraId="50553AC8" w14:textId="77777777" w:rsidR="00890502" w:rsidRPr="00E7418E" w:rsidRDefault="00890502" w:rsidP="00734430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// @sic R5-234722 sic@</w:t>
            </w:r>
          </w:p>
          <w:p w14:paraId="70BCED7C" w14:textId="77777777" w:rsidR="00890502" w:rsidRPr="00E7418E" w:rsidRDefault="00890502" w:rsidP="00734430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f_NR_CellInfo_SetSIB16_FreqPriorityListSlicing_r17(nr_Cell1,{cs_38508_FreqPrioritySlicing(</w:t>
            </w:r>
            <w:r w:rsidRPr="008F7443">
              <w:rPr>
                <w:rFonts w:ascii="Arial" w:hAnsi="Arial" w:cs="Arial"/>
                <w:highlight w:val="yellow"/>
              </w:rPr>
              <w:t>1</w:t>
            </w:r>
            <w:r w:rsidRPr="00E7418E">
              <w:rPr>
                <w:rFonts w:ascii="Arial" w:hAnsi="Arial" w:cs="Arial"/>
              </w:rPr>
              <w:t>,5), cs_38508_FreqPrioritySlicing(</w:t>
            </w:r>
            <w:r w:rsidRPr="008F7443">
              <w:rPr>
                <w:rFonts w:ascii="Arial" w:hAnsi="Arial" w:cs="Arial"/>
                <w:highlight w:val="yellow"/>
              </w:rPr>
              <w:t>2</w:t>
            </w:r>
            <w:r w:rsidRPr="00E7418E">
              <w:rPr>
                <w:rFonts w:ascii="Arial" w:hAnsi="Arial" w:cs="Arial"/>
              </w:rPr>
              <w:t>,4,'00000010'B)});</w:t>
            </w:r>
          </w:p>
          <w:p w14:paraId="1AEF9E4B" w14:textId="77777777" w:rsidR="00890502" w:rsidRPr="00E7418E" w:rsidRDefault="00890502" w:rsidP="00734430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f_NR_CellInfo_SetSIB16_FreqPriorityListSlicing_r17(nr_Cell3,{cs_38508_FreqPrioritySlicing(</w:t>
            </w:r>
            <w:r w:rsidRPr="008F7443">
              <w:rPr>
                <w:rFonts w:ascii="Arial" w:hAnsi="Arial" w:cs="Arial"/>
                <w:highlight w:val="yellow"/>
              </w:rPr>
              <w:t>1</w:t>
            </w:r>
            <w:r w:rsidRPr="00E7418E">
              <w:rPr>
                <w:rFonts w:ascii="Arial" w:hAnsi="Arial" w:cs="Arial"/>
              </w:rPr>
              <w:t>,4,'00000010'B), cs_38508_FreqPrioritySlicing(</w:t>
            </w:r>
            <w:r w:rsidRPr="008F7443">
              <w:rPr>
                <w:rFonts w:ascii="Arial" w:hAnsi="Arial" w:cs="Arial"/>
                <w:highlight w:val="yellow"/>
              </w:rPr>
              <w:t>2,</w:t>
            </w:r>
            <w:r w:rsidRPr="00E7418E">
              <w:rPr>
                <w:rFonts w:ascii="Arial" w:hAnsi="Arial" w:cs="Arial"/>
              </w:rPr>
              <w:t>6,'00000010'B)});</w:t>
            </w:r>
          </w:p>
          <w:p w14:paraId="75985A9D" w14:textId="77777777" w:rsidR="00890502" w:rsidRPr="00E7418E" w:rsidRDefault="00890502" w:rsidP="00734430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f_NR_CellInfo_SetSIB16_FreqPriorityListSlicing_r17(nr_Cell6,{cs_38508_FreqPrioritySlicing(</w:t>
            </w:r>
            <w:r w:rsidRPr="008F7443">
              <w:rPr>
                <w:rFonts w:ascii="Arial" w:hAnsi="Arial" w:cs="Arial"/>
                <w:highlight w:val="yellow"/>
              </w:rPr>
              <w:t>1</w:t>
            </w:r>
            <w:r w:rsidRPr="00E7418E">
              <w:rPr>
                <w:rFonts w:ascii="Arial" w:hAnsi="Arial" w:cs="Arial"/>
              </w:rPr>
              <w:t>,6,'00000010'B)});</w:t>
            </w:r>
          </w:p>
          <w:p w14:paraId="70D94227" w14:textId="77777777" w:rsidR="00890502" w:rsidRPr="00E7418E" w:rsidRDefault="00890502" w:rsidP="00734430">
            <w:pPr>
              <w:rPr>
                <w:rFonts w:ascii="Arial" w:hAnsi="Arial" w:cs="Arial"/>
              </w:rPr>
            </w:pPr>
          </w:p>
          <w:p w14:paraId="59CBBB97" w14:textId="77777777" w:rsidR="00890502" w:rsidRPr="00E7418E" w:rsidRDefault="00890502" w:rsidP="00734430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// Create and configure cell</w:t>
            </w:r>
          </w:p>
          <w:p w14:paraId="77E87F92" w14:textId="77777777" w:rsidR="00890502" w:rsidRPr="00E7418E" w:rsidRDefault="00890502" w:rsidP="00734430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f_NR_CellConfig_Def(nr_Cell1);</w:t>
            </w:r>
          </w:p>
          <w:p w14:paraId="2D72FD93" w14:textId="77777777" w:rsidR="00890502" w:rsidRPr="00E7418E" w:rsidRDefault="00890502" w:rsidP="00734430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f_NR_CellConfig_Def(nr_Cell3);</w:t>
            </w:r>
          </w:p>
          <w:p w14:paraId="2F76BBDB" w14:textId="77777777" w:rsidR="00890502" w:rsidRPr="00E7418E" w:rsidRDefault="00890502" w:rsidP="00734430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f_NR_CellConfig_Def(nr_Cell6);</w:t>
            </w:r>
          </w:p>
          <w:p w14:paraId="79119706" w14:textId="77777777" w:rsidR="00890502" w:rsidRPr="00E7418E" w:rsidRDefault="00890502" w:rsidP="00734430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</w:t>
            </w:r>
          </w:p>
          <w:p w14:paraId="32DBB28C" w14:textId="77777777" w:rsidR="00890502" w:rsidRPr="00E7418E" w:rsidRDefault="00890502" w:rsidP="00734430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// Preamble: The UE is in state Switched OFF (state 0N-B) according to TS 38.508-1</w:t>
            </w:r>
          </w:p>
          <w:p w14:paraId="315D77F5" w14:textId="77777777" w:rsidR="00890502" w:rsidRPr="00E7418E" w:rsidRDefault="00890502" w:rsidP="00734430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f_NR5GC_Preamble(nr_Cell1, STATE_OFF_0B);</w:t>
            </w:r>
          </w:p>
          <w:p w14:paraId="69CFB656" w14:textId="77777777" w:rsidR="00890502" w:rsidRPr="00E7418E" w:rsidRDefault="00890502" w:rsidP="00734430">
            <w:pPr>
              <w:rPr>
                <w:rFonts w:ascii="Arial" w:hAnsi="Arial" w:cs="Arial"/>
              </w:rPr>
            </w:pPr>
          </w:p>
          <w:p w14:paraId="6092F441" w14:textId="77777777" w:rsidR="00890502" w:rsidRPr="00E7418E" w:rsidRDefault="00890502" w:rsidP="00734430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f_NR_TestBody_Set(true);</w:t>
            </w:r>
          </w:p>
          <w:p w14:paraId="00B15ADA" w14:textId="77777777" w:rsidR="00890502" w:rsidRPr="00E7418E" w:rsidRDefault="00890502" w:rsidP="00734430">
            <w:pPr>
              <w:rPr>
                <w:rFonts w:ascii="Arial" w:hAnsi="Arial" w:cs="Arial"/>
              </w:rPr>
            </w:pPr>
          </w:p>
          <w:p w14:paraId="2EF70CA0" w14:textId="77777777" w:rsidR="00890502" w:rsidRPr="00E7418E" w:rsidRDefault="00890502" w:rsidP="00734430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f_TC_6_4_2_3_NR5GC_TestBody();</w:t>
            </w:r>
          </w:p>
          <w:p w14:paraId="56AC2F24" w14:textId="77777777" w:rsidR="00890502" w:rsidRPr="00E7418E" w:rsidRDefault="00890502" w:rsidP="00734430">
            <w:pPr>
              <w:rPr>
                <w:rFonts w:ascii="Arial" w:hAnsi="Arial" w:cs="Arial"/>
              </w:rPr>
            </w:pPr>
          </w:p>
          <w:p w14:paraId="26995554" w14:textId="77777777" w:rsidR="00890502" w:rsidRPr="00E7418E" w:rsidRDefault="00890502" w:rsidP="00734430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f_NR_TestBody_Set(false);</w:t>
            </w:r>
          </w:p>
          <w:p w14:paraId="636B4032" w14:textId="77777777" w:rsidR="00890502" w:rsidRPr="00E7418E" w:rsidRDefault="00890502" w:rsidP="00734430">
            <w:pPr>
              <w:rPr>
                <w:rFonts w:ascii="Arial" w:hAnsi="Arial" w:cs="Arial"/>
              </w:rPr>
            </w:pPr>
          </w:p>
          <w:p w14:paraId="248A9F59" w14:textId="77777777" w:rsidR="00890502" w:rsidRPr="00E7418E" w:rsidRDefault="00890502" w:rsidP="00734430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// Switch/Power off UE</w:t>
            </w:r>
          </w:p>
          <w:p w14:paraId="750FE35C" w14:textId="77777777" w:rsidR="00890502" w:rsidRPr="00E7418E" w:rsidRDefault="00890502" w:rsidP="00734430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f_NR_Postamble(nr_Cell6, STATE_INACTIVE_2A);</w:t>
            </w:r>
          </w:p>
          <w:p w14:paraId="7D922BF1" w14:textId="77777777" w:rsidR="00890502" w:rsidRPr="003C4E4F" w:rsidRDefault="00890502" w:rsidP="00734430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} //end of f_TC_6_4_2_3_NR5GC</w:t>
            </w:r>
          </w:p>
        </w:tc>
      </w:tr>
    </w:tbl>
    <w:p w14:paraId="5AD8209F" w14:textId="77777777" w:rsidR="00890502" w:rsidRPr="003C4E4F" w:rsidRDefault="00890502" w:rsidP="00890502">
      <w:pPr>
        <w:rPr>
          <w:rFonts w:ascii="Arial" w:hAnsi="Arial" w:cs="Arial"/>
        </w:rPr>
      </w:pPr>
    </w:p>
    <w:p w14:paraId="30685099" w14:textId="77777777" w:rsidR="00890502" w:rsidRPr="003C4E4F" w:rsidRDefault="00890502" w:rsidP="00890502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890502" w:rsidRPr="003C4E4F" w14:paraId="00A905BD" w14:textId="77777777" w:rsidTr="00734430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D972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12304C">
              <w:rPr>
                <w:rFonts w:ascii="Arial" w:hAnsi="Arial" w:cs="Arial"/>
              </w:rPr>
              <w:lastRenderedPageBreak/>
              <w:t xml:space="preserve">   </w:t>
            </w:r>
            <w:r w:rsidRPr="00955F48">
              <w:rPr>
                <w:rFonts w:ascii="Arial" w:hAnsi="Arial" w:cs="Arial"/>
              </w:rPr>
              <w:t xml:space="preserve">  </w:t>
            </w:r>
            <w:r w:rsidRPr="001A4E95">
              <w:rPr>
                <w:rFonts w:ascii="Arial" w:hAnsi="Arial" w:cs="Arial"/>
              </w:rPr>
              <w:t xml:space="preserve">  function f_TC_6_4_2_3_NR5GC() runs on NR5GC_PTC</w:t>
            </w:r>
          </w:p>
          <w:p w14:paraId="7BEAB869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{ // Slice-based cell reselection in RRC_INACTIVE state / Reselection priorities provided by SIB16</w:t>
            </w:r>
          </w:p>
          <w:p w14:paraId="76B197B7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f_NR5GC_Init(NR_30);</w:t>
            </w:r>
          </w:p>
          <w:p w14:paraId="16164630" w14:textId="77777777" w:rsidR="00890502" w:rsidRPr="001A4E95" w:rsidRDefault="00890502" w:rsidP="00734430">
            <w:pPr>
              <w:rPr>
                <w:rFonts w:ascii="Arial" w:hAnsi="Arial" w:cs="Arial"/>
              </w:rPr>
            </w:pPr>
          </w:p>
          <w:p w14:paraId="6F8F58E8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//Set maximum cell power level for the Cells to be used</w:t>
            </w:r>
          </w:p>
          <w:p w14:paraId="6952A255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f_NR_CellInfo_InitMaxReferencePower(nr_Cell3, -78, -82);</w:t>
            </w:r>
          </w:p>
          <w:p w14:paraId="222A8001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f_NR_CellInfo_InitMaxReferencePower(nr_Cell6, -78, -82);</w:t>
            </w:r>
          </w:p>
          <w:p w14:paraId="537D7A22" w14:textId="14924DBE" w:rsidR="00890502" w:rsidRPr="001A4E95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</w:t>
            </w:r>
            <w:r w:rsidRPr="008F7443">
              <w:rPr>
                <w:rFonts w:ascii="Arial" w:hAnsi="Arial" w:cs="Arial"/>
                <w:highlight w:val="yellow"/>
              </w:rPr>
              <w:t>var ARFCN_ValueNR v_SSB_Freq_Cell1;</w:t>
            </w:r>
          </w:p>
          <w:p w14:paraId="0FC3470B" w14:textId="77777777" w:rsidR="00890502" w:rsidRPr="008F7443" w:rsidRDefault="00890502" w:rsidP="00734430">
            <w:pPr>
              <w:rPr>
                <w:rFonts w:ascii="Arial" w:hAnsi="Arial" w:cs="Arial"/>
                <w:highlight w:val="yellow"/>
              </w:rPr>
            </w:pPr>
            <w:r w:rsidRPr="001A4E95">
              <w:rPr>
                <w:rFonts w:ascii="Arial" w:hAnsi="Arial" w:cs="Arial"/>
              </w:rPr>
              <w:t xml:space="preserve">    </w:t>
            </w:r>
            <w:r w:rsidRPr="008F7443">
              <w:rPr>
                <w:rFonts w:ascii="Arial" w:hAnsi="Arial" w:cs="Arial"/>
                <w:highlight w:val="yellow"/>
              </w:rPr>
              <w:t>var ARFCN_ValueNR v_SSB_Freq_Cell3;</w:t>
            </w:r>
          </w:p>
          <w:p w14:paraId="5189188F" w14:textId="77777777" w:rsidR="00890502" w:rsidRPr="008F7443" w:rsidRDefault="00890502" w:rsidP="00734430">
            <w:pPr>
              <w:rPr>
                <w:rFonts w:ascii="Arial" w:hAnsi="Arial" w:cs="Arial"/>
                <w:highlight w:val="yellow"/>
              </w:rPr>
            </w:pPr>
            <w:r w:rsidRPr="008F7443">
              <w:rPr>
                <w:rFonts w:ascii="Arial" w:hAnsi="Arial" w:cs="Arial"/>
                <w:highlight w:val="yellow"/>
              </w:rPr>
              <w:t xml:space="preserve">    var ARFCN_ValueNR v_SSB_Freq_Cell6;</w:t>
            </w:r>
          </w:p>
          <w:p w14:paraId="137FFC32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8F7443">
              <w:rPr>
                <w:rFonts w:ascii="Arial" w:hAnsi="Arial" w:cs="Arial"/>
                <w:highlight w:val="yellow"/>
              </w:rPr>
              <w:t xml:space="preserve">    var InterFreqCarrierFreqList v_InterFreqCarrierFreqList;</w:t>
            </w:r>
          </w:p>
          <w:p w14:paraId="2FFAC043" w14:textId="77777777" w:rsidR="00890502" w:rsidRPr="001A4E95" w:rsidRDefault="00890502" w:rsidP="00734430">
            <w:pPr>
              <w:rPr>
                <w:rFonts w:ascii="Arial" w:hAnsi="Arial" w:cs="Arial"/>
              </w:rPr>
            </w:pPr>
          </w:p>
          <w:p w14:paraId="41AEA9B9" w14:textId="77777777" w:rsidR="00890502" w:rsidRPr="0049727D" w:rsidRDefault="00890502" w:rsidP="00734430">
            <w:pPr>
              <w:rPr>
                <w:rFonts w:ascii="Arial" w:hAnsi="Arial" w:cs="Arial"/>
                <w:highlight w:val="yellow"/>
              </w:rPr>
            </w:pPr>
            <w:r w:rsidRPr="001A4E95">
              <w:rPr>
                <w:rFonts w:ascii="Arial" w:hAnsi="Arial" w:cs="Arial"/>
              </w:rPr>
              <w:t xml:space="preserve">    </w:t>
            </w:r>
            <w:r w:rsidRPr="0049727D">
              <w:rPr>
                <w:rFonts w:ascii="Arial" w:hAnsi="Arial" w:cs="Arial"/>
                <w:highlight w:val="yellow"/>
              </w:rPr>
              <w:t>v_SSB_Freq_Cell1 := f_NR_CellInfo_GetFrequencySSB(nr_Cell1);</w:t>
            </w:r>
          </w:p>
          <w:p w14:paraId="64B200D0" w14:textId="77777777" w:rsidR="00890502" w:rsidRPr="0049727D" w:rsidRDefault="00890502" w:rsidP="00734430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v_SSB_Freq_Cell3 := f_NR_CellInfo_GetFrequencySSB(nr_Cell3);</w:t>
            </w:r>
          </w:p>
          <w:p w14:paraId="1BD606E7" w14:textId="77777777" w:rsidR="00890502" w:rsidRPr="0049727D" w:rsidRDefault="00890502" w:rsidP="00734430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v_SSB_Freq_Cell6 := f_NR_CellInfo_GetFrequencySSB(nr_Cell6);</w:t>
            </w:r>
          </w:p>
          <w:p w14:paraId="7CD38F80" w14:textId="77777777" w:rsidR="00890502" w:rsidRPr="0049727D" w:rsidRDefault="00890502" w:rsidP="00734430">
            <w:pPr>
              <w:rPr>
                <w:rFonts w:ascii="Arial" w:hAnsi="Arial" w:cs="Arial"/>
                <w:highlight w:val="yellow"/>
              </w:rPr>
            </w:pPr>
          </w:p>
          <w:p w14:paraId="5B351B8F" w14:textId="77777777" w:rsidR="00890502" w:rsidRPr="0049727D" w:rsidRDefault="00890502" w:rsidP="00734430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f_NR5GC_CellInfo_SetSIB4_InterFreqCarrierFreq_DL_CarrierFreq(nr_Cell1, 0, v_SSB_Freq_Cell3);</w:t>
            </w:r>
          </w:p>
          <w:p w14:paraId="1F6F12BF" w14:textId="77777777" w:rsidR="00890502" w:rsidRPr="0049727D" w:rsidRDefault="00890502" w:rsidP="00734430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f_NR5GC_CellInfo_SetSIB4_InterFreqCarrierFreq_DL_CarrierFreq(nr_Cell1, 1, v_SSB_Freq_Cell6);</w:t>
            </w:r>
          </w:p>
          <w:p w14:paraId="032EDC0B" w14:textId="77777777" w:rsidR="00890502" w:rsidRPr="0049727D" w:rsidRDefault="00890502" w:rsidP="00734430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f_NR5GC_CellInfo_SetSIB4_InterFreqCarrierFreq_CellReselectionPriority(nr_Cell1, 0, 4);</w:t>
            </w:r>
          </w:p>
          <w:p w14:paraId="37BC3D61" w14:textId="77777777" w:rsidR="00890502" w:rsidRPr="0049727D" w:rsidRDefault="00890502" w:rsidP="00734430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f_NR5GC_CellInfo_SetSIB4_InterFreqCarrierFreq_CellReselectionPriority(nr_Cell1, 1, 4);</w:t>
            </w:r>
          </w:p>
          <w:p w14:paraId="4B8B9299" w14:textId="77777777" w:rsidR="00890502" w:rsidRPr="0049727D" w:rsidRDefault="00890502" w:rsidP="00734430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f_NR5GC_CellInfo_SetSIB4_InterFreqCarrierFreq_DL_CarrierFreq(nr_Cell3, 0, v_SSB_Freq_Cell1);</w:t>
            </w:r>
          </w:p>
          <w:p w14:paraId="4483D8B0" w14:textId="77777777" w:rsidR="00890502" w:rsidRPr="0049727D" w:rsidRDefault="00890502" w:rsidP="00734430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f_NR5GC_CellInfo_SetSIB4_InterFreqCarrierFreq_DL_CarrierFreq(nr_Cell3, 1, v_SSB_Freq_Cell6);</w:t>
            </w:r>
          </w:p>
          <w:p w14:paraId="111CC15D" w14:textId="77777777" w:rsidR="00890502" w:rsidRPr="0049727D" w:rsidRDefault="00890502" w:rsidP="00734430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f_NR5GC_CellInfo_SetSIB4_InterFreqCarrierFreq_CellReselectionPriority(nr_Cell3, 0, 4);</w:t>
            </w:r>
          </w:p>
          <w:p w14:paraId="1732D611" w14:textId="77777777" w:rsidR="00890502" w:rsidRPr="0049727D" w:rsidRDefault="00890502" w:rsidP="00734430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f_NR5GC_CellInfo_SetSIB4_InterFreqCarrierFreq_CellReselectionPriority(nr_Cell3, 1, 4);</w:t>
            </w:r>
          </w:p>
          <w:p w14:paraId="144B1661" w14:textId="77777777" w:rsidR="00890502" w:rsidRPr="0049727D" w:rsidRDefault="00890502" w:rsidP="00734430">
            <w:pPr>
              <w:rPr>
                <w:rFonts w:ascii="Arial" w:hAnsi="Arial" w:cs="Arial"/>
                <w:highlight w:val="yellow"/>
              </w:rPr>
            </w:pPr>
          </w:p>
          <w:p w14:paraId="1FA656AA" w14:textId="77777777" w:rsidR="00890502" w:rsidRPr="0049727D" w:rsidRDefault="00890502" w:rsidP="00734430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f_NR5GC_CellInfo_SetSIB4_InterFreqCarrierFreq_DL_CarrierFreq(nr_Cell6, 0, v_SSB_Freq_Cell1);</w:t>
            </w:r>
          </w:p>
          <w:p w14:paraId="4B577FEA" w14:textId="77777777" w:rsidR="00890502" w:rsidRPr="0049727D" w:rsidRDefault="00890502" w:rsidP="00734430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f_NR5GC_CellInfo_SetSIB4_InterFreqCarrierFreq_DL_CarrierFreq(nr_Cell6, 1, v_SSB_Freq_Cell3);</w:t>
            </w:r>
          </w:p>
          <w:p w14:paraId="76D30AC6" w14:textId="77777777" w:rsidR="00890502" w:rsidRPr="0049727D" w:rsidRDefault="00890502" w:rsidP="00734430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f_NR5GC_CellInfo_SetSIB4_InterFreqCarrierFreq_CellReselectionPriority(nr_Cell6, 0, 4);</w:t>
            </w:r>
          </w:p>
          <w:p w14:paraId="195134CF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f_NR5GC_CellInfo_SetSIB4_InterFreqCarrierFreq_CellReselectionPriority(nr_Cell6, 1, 4);</w:t>
            </w:r>
          </w:p>
          <w:p w14:paraId="5B63ABCF" w14:textId="77777777" w:rsidR="00890502" w:rsidRPr="001A4E95" w:rsidRDefault="00890502" w:rsidP="00734430">
            <w:pPr>
              <w:rPr>
                <w:rFonts w:ascii="Arial" w:hAnsi="Arial" w:cs="Arial"/>
              </w:rPr>
            </w:pPr>
          </w:p>
          <w:p w14:paraId="19C31066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// @sic R5-234722 sic@</w:t>
            </w:r>
          </w:p>
          <w:p w14:paraId="6B58D79E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f_NR_CellInfo_SetSIB16_FreqPriorityListSlicing_r17(nr_Cell1,{cs_38508_FreqPrioritySlicing(</w:t>
            </w:r>
            <w:r w:rsidRPr="001A4E95">
              <w:rPr>
                <w:rFonts w:ascii="Arial" w:hAnsi="Arial" w:cs="Arial"/>
                <w:highlight w:val="yellow"/>
              </w:rPr>
              <w:t>0</w:t>
            </w:r>
            <w:r w:rsidRPr="001A4E95">
              <w:rPr>
                <w:rFonts w:ascii="Arial" w:hAnsi="Arial" w:cs="Arial"/>
              </w:rPr>
              <w:t>,5), cs_38508_FreqPrioritySlicing(</w:t>
            </w:r>
            <w:r w:rsidRPr="001A4E95">
              <w:rPr>
                <w:rFonts w:ascii="Arial" w:hAnsi="Arial" w:cs="Arial"/>
                <w:highlight w:val="yellow"/>
              </w:rPr>
              <w:t>1</w:t>
            </w:r>
            <w:r w:rsidRPr="001A4E95">
              <w:rPr>
                <w:rFonts w:ascii="Arial" w:hAnsi="Arial" w:cs="Arial"/>
              </w:rPr>
              <w:t>,4,'00000010'B)});</w:t>
            </w:r>
          </w:p>
          <w:p w14:paraId="4A54BBF0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f_NR_CellInfo_SetSIB16_FreqPriorityListSlicing_r17(nr_Cell3,{cs_38508_FreqPrioritySlicing(</w:t>
            </w:r>
            <w:r w:rsidRPr="001A4E95">
              <w:rPr>
                <w:rFonts w:ascii="Arial" w:hAnsi="Arial" w:cs="Arial"/>
                <w:highlight w:val="yellow"/>
              </w:rPr>
              <w:t>0</w:t>
            </w:r>
            <w:r w:rsidRPr="001A4E95">
              <w:rPr>
                <w:rFonts w:ascii="Arial" w:hAnsi="Arial" w:cs="Arial"/>
              </w:rPr>
              <w:t>,4,'00000010'B), cs_38508_FreqPrioritySlicing(</w:t>
            </w:r>
            <w:r w:rsidRPr="005A016A">
              <w:rPr>
                <w:rFonts w:ascii="Arial" w:hAnsi="Arial" w:cs="Arial"/>
                <w:highlight w:val="yellow"/>
              </w:rPr>
              <w:t>2</w:t>
            </w:r>
            <w:r w:rsidRPr="001A4E95">
              <w:rPr>
                <w:rFonts w:ascii="Arial" w:hAnsi="Arial" w:cs="Arial"/>
              </w:rPr>
              <w:t>,6,'00000010'B)});</w:t>
            </w:r>
          </w:p>
          <w:p w14:paraId="2FBAC3A0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lastRenderedPageBreak/>
              <w:t xml:space="preserve">    f_NR_CellInfo_SetSIB16_FreqPriorityListSlicing_r17(nr_Cell6,{cs_38508_FreqPrioritySlicing(</w:t>
            </w:r>
            <w:r w:rsidRPr="001A4E95">
              <w:rPr>
                <w:rFonts w:ascii="Arial" w:hAnsi="Arial" w:cs="Arial"/>
                <w:highlight w:val="yellow"/>
              </w:rPr>
              <w:t>0</w:t>
            </w:r>
            <w:r w:rsidRPr="001A4E95">
              <w:rPr>
                <w:rFonts w:ascii="Arial" w:hAnsi="Arial" w:cs="Arial"/>
              </w:rPr>
              <w:t>,6,'00000010'B)});</w:t>
            </w:r>
          </w:p>
          <w:p w14:paraId="2AEF9802" w14:textId="77777777" w:rsidR="00890502" w:rsidRPr="001A4E95" w:rsidRDefault="00890502" w:rsidP="00734430">
            <w:pPr>
              <w:rPr>
                <w:rFonts w:ascii="Arial" w:hAnsi="Arial" w:cs="Arial"/>
              </w:rPr>
            </w:pPr>
          </w:p>
          <w:p w14:paraId="44A7581F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// Create and configure cell</w:t>
            </w:r>
          </w:p>
          <w:p w14:paraId="62EC7D78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f_NR_CellConfig_Def(nr_Cell1);</w:t>
            </w:r>
          </w:p>
          <w:p w14:paraId="25964720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f_NR_CellConfig_Def(nr_Cell3);</w:t>
            </w:r>
          </w:p>
          <w:p w14:paraId="11336AFF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f_NR_CellConfig_Def(nr_Cell6);</w:t>
            </w:r>
          </w:p>
          <w:p w14:paraId="7C9C8057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</w:t>
            </w:r>
          </w:p>
          <w:p w14:paraId="1AF4834B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// Preamble: The UE is in state Switched OFF (state 0N-B) according to TS 38.508-1</w:t>
            </w:r>
          </w:p>
          <w:p w14:paraId="315D8720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f_NR5GC_Preamble(nr_Cell1, STATE_OFF_0B);</w:t>
            </w:r>
          </w:p>
          <w:p w14:paraId="6C1596E9" w14:textId="77777777" w:rsidR="00890502" w:rsidRPr="001A4E95" w:rsidRDefault="00890502" w:rsidP="00734430">
            <w:pPr>
              <w:rPr>
                <w:rFonts w:ascii="Arial" w:hAnsi="Arial" w:cs="Arial"/>
              </w:rPr>
            </w:pPr>
          </w:p>
          <w:p w14:paraId="134B6301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f_NR_TestBody_Set(true);</w:t>
            </w:r>
          </w:p>
          <w:p w14:paraId="4E21E8AA" w14:textId="77777777" w:rsidR="00890502" w:rsidRPr="001A4E95" w:rsidRDefault="00890502" w:rsidP="00734430">
            <w:pPr>
              <w:rPr>
                <w:rFonts w:ascii="Arial" w:hAnsi="Arial" w:cs="Arial"/>
              </w:rPr>
            </w:pPr>
          </w:p>
          <w:p w14:paraId="05E7B0A8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f_TC_6_4_2_3_NR5GC_TestBody();</w:t>
            </w:r>
          </w:p>
          <w:p w14:paraId="2470C9EA" w14:textId="77777777" w:rsidR="00890502" w:rsidRPr="001A4E95" w:rsidRDefault="00890502" w:rsidP="00734430">
            <w:pPr>
              <w:rPr>
                <w:rFonts w:ascii="Arial" w:hAnsi="Arial" w:cs="Arial"/>
              </w:rPr>
            </w:pPr>
          </w:p>
          <w:p w14:paraId="15FEE848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f_NR_TestBody_Set(false);</w:t>
            </w:r>
          </w:p>
          <w:p w14:paraId="6F21D690" w14:textId="77777777" w:rsidR="00890502" w:rsidRPr="001A4E95" w:rsidRDefault="00890502" w:rsidP="00734430">
            <w:pPr>
              <w:rPr>
                <w:rFonts w:ascii="Arial" w:hAnsi="Arial" w:cs="Arial"/>
              </w:rPr>
            </w:pPr>
          </w:p>
          <w:p w14:paraId="00314C4D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// Switch/Power off UE</w:t>
            </w:r>
          </w:p>
          <w:p w14:paraId="7E48CE5B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f_NR_Postamble(nr_Cell6, STATE_INACTIVE_2A);</w:t>
            </w:r>
          </w:p>
          <w:p w14:paraId="4A217597" w14:textId="77777777" w:rsidR="00890502" w:rsidRPr="003C4E4F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} //end of f_TC_6_4_2_3_NR5GC</w:t>
            </w:r>
          </w:p>
        </w:tc>
      </w:tr>
    </w:tbl>
    <w:p w14:paraId="6F4DDC01" w14:textId="77777777" w:rsidR="00890502" w:rsidRDefault="00890502" w:rsidP="00890502">
      <w:pPr>
        <w:rPr>
          <w:rFonts w:ascii="Arial" w:hAnsi="Arial" w:cs="Arial"/>
          <w:lang w:eastAsia="zh-CN"/>
        </w:rPr>
      </w:pPr>
    </w:p>
    <w:p w14:paraId="55E47985" w14:textId="77777777" w:rsidR="00D0130D" w:rsidRDefault="00D0130D" w:rsidP="00D0130D">
      <w:pPr>
        <w:rPr>
          <w:b/>
          <w:lang w:eastAsia="en-GB"/>
        </w:rPr>
      </w:pPr>
      <w:r w:rsidRPr="00D308D9">
        <w:rPr>
          <w:b/>
          <w:highlight w:val="green"/>
          <w:lang w:eastAsia="en-GB"/>
        </w:rPr>
        <w:t>MCC160 implementation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D03FA5" w:rsidRPr="003C4E4F" w14:paraId="44EA7944" w14:textId="77777777" w:rsidTr="00446A95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CA5C" w14:textId="77777777" w:rsidR="00D0130D" w:rsidRPr="00D0130D" w:rsidRDefault="00D03FA5" w:rsidP="00D0130D">
            <w:pPr>
              <w:rPr>
                <w:rFonts w:ascii="Arial" w:hAnsi="Arial" w:cs="Arial"/>
              </w:rPr>
            </w:pPr>
            <w:r w:rsidRPr="0012304C">
              <w:rPr>
                <w:rFonts w:ascii="Arial" w:hAnsi="Arial" w:cs="Arial"/>
              </w:rPr>
              <w:t xml:space="preserve">   </w:t>
            </w:r>
            <w:r w:rsidRPr="00955F48">
              <w:rPr>
                <w:rFonts w:ascii="Arial" w:hAnsi="Arial" w:cs="Arial"/>
              </w:rPr>
              <w:t xml:space="preserve">  </w:t>
            </w:r>
            <w:r w:rsidRPr="001A4E95">
              <w:rPr>
                <w:rFonts w:ascii="Arial" w:hAnsi="Arial" w:cs="Arial"/>
              </w:rPr>
              <w:t xml:space="preserve"> </w:t>
            </w:r>
            <w:r w:rsidR="00D0130D" w:rsidRPr="00D0130D">
              <w:rPr>
                <w:rFonts w:ascii="Arial" w:hAnsi="Arial" w:cs="Arial"/>
              </w:rPr>
              <w:t xml:space="preserve">  function f_TC_6_4_2_3_NR5GC() runs on NR5GC_PTC</w:t>
            </w:r>
          </w:p>
          <w:p w14:paraId="66B71AFD" w14:textId="77777777" w:rsidR="00D0130D" w:rsidRPr="00D0130D" w:rsidRDefault="00D0130D" w:rsidP="00D0130D">
            <w:pPr>
              <w:rPr>
                <w:rFonts w:ascii="Arial" w:hAnsi="Arial" w:cs="Arial"/>
              </w:rPr>
            </w:pPr>
            <w:r w:rsidRPr="00D0130D">
              <w:rPr>
                <w:rFonts w:ascii="Arial" w:hAnsi="Arial" w:cs="Arial"/>
              </w:rPr>
              <w:t xml:space="preserve">  { // Slice-based cell reselection in RRC_INACTIVE state / Reselection priorities provided by SIB16</w:t>
            </w:r>
          </w:p>
          <w:p w14:paraId="19934796" w14:textId="77777777" w:rsidR="00D0130D" w:rsidRPr="00D0130D" w:rsidRDefault="00D0130D" w:rsidP="00D0130D">
            <w:pPr>
              <w:rPr>
                <w:rFonts w:ascii="Arial" w:hAnsi="Arial" w:cs="Arial"/>
              </w:rPr>
            </w:pPr>
            <w:r w:rsidRPr="00D0130D">
              <w:rPr>
                <w:rFonts w:ascii="Arial" w:hAnsi="Arial" w:cs="Arial"/>
              </w:rPr>
              <w:t xml:space="preserve">    f_NR5GC_Init(NR_30);</w:t>
            </w:r>
          </w:p>
          <w:p w14:paraId="422DF9A4" w14:textId="77777777" w:rsidR="00D0130D" w:rsidRPr="00D0130D" w:rsidRDefault="00D0130D" w:rsidP="00D0130D">
            <w:pPr>
              <w:rPr>
                <w:rFonts w:ascii="Arial" w:hAnsi="Arial" w:cs="Arial"/>
              </w:rPr>
            </w:pPr>
          </w:p>
          <w:p w14:paraId="78CEF299" w14:textId="77777777" w:rsidR="00D0130D" w:rsidRPr="00D0130D" w:rsidRDefault="00D0130D" w:rsidP="00D0130D">
            <w:pPr>
              <w:rPr>
                <w:rFonts w:ascii="Arial" w:hAnsi="Arial" w:cs="Arial"/>
              </w:rPr>
            </w:pPr>
            <w:r w:rsidRPr="00D0130D">
              <w:rPr>
                <w:rFonts w:ascii="Arial" w:hAnsi="Arial" w:cs="Arial"/>
              </w:rPr>
              <w:t xml:space="preserve">    //Set maximum cell power level for the Cells to be used</w:t>
            </w:r>
          </w:p>
          <w:p w14:paraId="363DD89C" w14:textId="77777777" w:rsidR="00D0130D" w:rsidRPr="00D0130D" w:rsidRDefault="00D0130D" w:rsidP="00D0130D">
            <w:pPr>
              <w:rPr>
                <w:rFonts w:ascii="Arial" w:hAnsi="Arial" w:cs="Arial"/>
              </w:rPr>
            </w:pPr>
            <w:r w:rsidRPr="00D0130D">
              <w:rPr>
                <w:rFonts w:ascii="Arial" w:hAnsi="Arial" w:cs="Arial"/>
              </w:rPr>
              <w:t xml:space="preserve">    </w:t>
            </w:r>
            <w:proofErr w:type="spellStart"/>
            <w:r w:rsidRPr="00D0130D">
              <w:rPr>
                <w:rFonts w:ascii="Arial" w:hAnsi="Arial" w:cs="Arial"/>
              </w:rPr>
              <w:t>f_NR_CellInfo_InitMaxReferencePower</w:t>
            </w:r>
            <w:proofErr w:type="spellEnd"/>
            <w:r w:rsidRPr="00D0130D">
              <w:rPr>
                <w:rFonts w:ascii="Arial" w:hAnsi="Arial" w:cs="Arial"/>
              </w:rPr>
              <w:t>(nr_Cell3, -78, -82);</w:t>
            </w:r>
          </w:p>
          <w:p w14:paraId="7DABAA44" w14:textId="77777777" w:rsidR="00D0130D" w:rsidRPr="00D0130D" w:rsidRDefault="00D0130D" w:rsidP="00D0130D">
            <w:pPr>
              <w:rPr>
                <w:rFonts w:ascii="Arial" w:hAnsi="Arial" w:cs="Arial"/>
              </w:rPr>
            </w:pPr>
            <w:r w:rsidRPr="00D0130D">
              <w:rPr>
                <w:rFonts w:ascii="Arial" w:hAnsi="Arial" w:cs="Arial"/>
              </w:rPr>
              <w:t xml:space="preserve">    </w:t>
            </w:r>
            <w:proofErr w:type="spellStart"/>
            <w:r w:rsidRPr="00D0130D">
              <w:rPr>
                <w:rFonts w:ascii="Arial" w:hAnsi="Arial" w:cs="Arial"/>
              </w:rPr>
              <w:t>f_NR_CellInfo_InitMaxReferencePower</w:t>
            </w:r>
            <w:proofErr w:type="spellEnd"/>
            <w:r w:rsidRPr="00D0130D">
              <w:rPr>
                <w:rFonts w:ascii="Arial" w:hAnsi="Arial" w:cs="Arial"/>
              </w:rPr>
              <w:t>(nr_Cell6, -78, -82);</w:t>
            </w:r>
          </w:p>
          <w:p w14:paraId="3DAFEB7D" w14:textId="77777777" w:rsidR="00D0130D" w:rsidRPr="00D0130D" w:rsidRDefault="00D0130D" w:rsidP="00D0130D">
            <w:pPr>
              <w:rPr>
                <w:rFonts w:ascii="Arial" w:hAnsi="Arial" w:cs="Arial"/>
              </w:rPr>
            </w:pPr>
          </w:p>
          <w:p w14:paraId="20E9ECC2" w14:textId="77777777" w:rsidR="00D0130D" w:rsidRPr="00D0130D" w:rsidRDefault="00D0130D" w:rsidP="00D0130D">
            <w:pPr>
              <w:rPr>
                <w:rFonts w:ascii="Arial" w:hAnsi="Arial" w:cs="Arial"/>
              </w:rPr>
            </w:pPr>
            <w:r w:rsidRPr="00D0130D">
              <w:rPr>
                <w:rFonts w:ascii="Arial" w:hAnsi="Arial" w:cs="Arial"/>
              </w:rPr>
              <w:t xml:space="preserve">    // @sic R5-234722, R5-237336, R5s240053, R5-241496 sic@</w:t>
            </w:r>
          </w:p>
          <w:p w14:paraId="492C99DB" w14:textId="77777777" w:rsidR="00D0130D" w:rsidRPr="00D0130D" w:rsidRDefault="00D0130D" w:rsidP="00D0130D">
            <w:pPr>
              <w:rPr>
                <w:rFonts w:ascii="Arial" w:hAnsi="Arial" w:cs="Arial"/>
              </w:rPr>
            </w:pPr>
            <w:r w:rsidRPr="00D0130D">
              <w:rPr>
                <w:rFonts w:ascii="Arial" w:hAnsi="Arial" w:cs="Arial"/>
              </w:rPr>
              <w:t xml:space="preserve">    f_NR_CellInfo_SetSIB16_FreqPriorityListSlicing_r17(nr_Cell1,{cs_38508_FreqPrioritySlicing(</w:t>
            </w:r>
            <w:r w:rsidRPr="00D308D9">
              <w:rPr>
                <w:rFonts w:ascii="Arial" w:hAnsi="Arial" w:cs="Arial"/>
                <w:highlight w:val="green"/>
              </w:rPr>
              <w:t>0</w:t>
            </w:r>
            <w:r w:rsidRPr="00D0130D">
              <w:rPr>
                <w:rFonts w:ascii="Arial" w:hAnsi="Arial" w:cs="Arial"/>
              </w:rPr>
              <w:t>,5), cs_38508_FreqPrioritySlicing</w:t>
            </w:r>
            <w:r w:rsidRPr="00D308D9">
              <w:rPr>
                <w:rFonts w:ascii="Arial" w:hAnsi="Arial" w:cs="Arial"/>
                <w:highlight w:val="green"/>
              </w:rPr>
              <w:t>(1</w:t>
            </w:r>
            <w:r w:rsidRPr="00D0130D">
              <w:rPr>
                <w:rFonts w:ascii="Arial" w:hAnsi="Arial" w:cs="Arial"/>
              </w:rPr>
              <w:t>,4,'00000010'B)});</w:t>
            </w:r>
          </w:p>
          <w:p w14:paraId="4F17360F" w14:textId="77777777" w:rsidR="00D0130D" w:rsidRPr="00D0130D" w:rsidRDefault="00D0130D" w:rsidP="00D0130D">
            <w:pPr>
              <w:rPr>
                <w:rFonts w:ascii="Arial" w:hAnsi="Arial" w:cs="Arial"/>
              </w:rPr>
            </w:pPr>
            <w:r w:rsidRPr="00D0130D">
              <w:rPr>
                <w:rFonts w:ascii="Arial" w:hAnsi="Arial" w:cs="Arial"/>
              </w:rPr>
              <w:t xml:space="preserve">    f_NR_CellInfo_SetSIB16_FreqPriorityListSlicing_r17(nr_Cell3,{cs_38508_FreqPrioritySlicing</w:t>
            </w:r>
            <w:r w:rsidRPr="00D308D9">
              <w:rPr>
                <w:rFonts w:ascii="Arial" w:hAnsi="Arial" w:cs="Arial"/>
                <w:highlight w:val="green"/>
              </w:rPr>
              <w:t>(0</w:t>
            </w:r>
            <w:r w:rsidRPr="00D0130D">
              <w:rPr>
                <w:rFonts w:ascii="Arial" w:hAnsi="Arial" w:cs="Arial"/>
              </w:rPr>
              <w:t>,4,'00000010</w:t>
            </w:r>
            <w:r w:rsidRPr="00D0130D">
              <w:rPr>
                <w:rFonts w:ascii="Arial" w:hAnsi="Arial" w:cs="Arial"/>
              </w:rPr>
              <w:lastRenderedPageBreak/>
              <w:t>'B), cs_38508_FreqPrioritySlicing</w:t>
            </w:r>
            <w:r w:rsidRPr="00D308D9">
              <w:rPr>
                <w:rFonts w:ascii="Arial" w:hAnsi="Arial" w:cs="Arial"/>
                <w:highlight w:val="green"/>
              </w:rPr>
              <w:t>(2,</w:t>
            </w:r>
            <w:r w:rsidRPr="00D0130D">
              <w:rPr>
                <w:rFonts w:ascii="Arial" w:hAnsi="Arial" w:cs="Arial"/>
              </w:rPr>
              <w:t>6,'00000010'B)});</w:t>
            </w:r>
          </w:p>
          <w:p w14:paraId="4881AC93" w14:textId="77777777" w:rsidR="00D0130D" w:rsidRPr="00D0130D" w:rsidRDefault="00D0130D" w:rsidP="00D0130D">
            <w:pPr>
              <w:rPr>
                <w:rFonts w:ascii="Arial" w:hAnsi="Arial" w:cs="Arial"/>
              </w:rPr>
            </w:pPr>
            <w:r w:rsidRPr="00D0130D">
              <w:rPr>
                <w:rFonts w:ascii="Arial" w:hAnsi="Arial" w:cs="Arial"/>
              </w:rPr>
              <w:t xml:space="preserve">    f_NR_CellInfo_SetSIB16_FreqPriorityListSlicing_r17(nr_Cell6,{cs_38508_FreqPrioritySlicing(</w:t>
            </w:r>
            <w:r w:rsidRPr="00D308D9">
              <w:rPr>
                <w:rFonts w:ascii="Arial" w:hAnsi="Arial" w:cs="Arial"/>
                <w:highlight w:val="green"/>
              </w:rPr>
              <w:t>0,</w:t>
            </w:r>
            <w:r w:rsidRPr="00D0130D">
              <w:rPr>
                <w:rFonts w:ascii="Arial" w:hAnsi="Arial" w:cs="Arial"/>
              </w:rPr>
              <w:t>6,'00000010'B)});</w:t>
            </w:r>
          </w:p>
          <w:p w14:paraId="31C6560D" w14:textId="77777777" w:rsidR="00D0130D" w:rsidRPr="00D0130D" w:rsidRDefault="00D0130D" w:rsidP="00D0130D">
            <w:pPr>
              <w:rPr>
                <w:rFonts w:ascii="Arial" w:hAnsi="Arial" w:cs="Arial"/>
              </w:rPr>
            </w:pPr>
          </w:p>
          <w:p w14:paraId="20DFF19D" w14:textId="77777777" w:rsidR="00D0130D" w:rsidRPr="00D0130D" w:rsidRDefault="00D0130D" w:rsidP="00D0130D">
            <w:pPr>
              <w:rPr>
                <w:rFonts w:ascii="Arial" w:hAnsi="Arial" w:cs="Arial"/>
              </w:rPr>
            </w:pPr>
            <w:r w:rsidRPr="00D0130D">
              <w:rPr>
                <w:rFonts w:ascii="Arial" w:hAnsi="Arial" w:cs="Arial"/>
              </w:rPr>
              <w:t xml:space="preserve">    // Create and configure cell</w:t>
            </w:r>
          </w:p>
          <w:p w14:paraId="4A44D30D" w14:textId="77777777" w:rsidR="00D0130D" w:rsidRPr="00D0130D" w:rsidRDefault="00D0130D" w:rsidP="00D0130D">
            <w:pPr>
              <w:rPr>
                <w:rFonts w:ascii="Arial" w:hAnsi="Arial" w:cs="Arial"/>
              </w:rPr>
            </w:pPr>
            <w:r w:rsidRPr="00D0130D">
              <w:rPr>
                <w:rFonts w:ascii="Arial" w:hAnsi="Arial" w:cs="Arial"/>
              </w:rPr>
              <w:t xml:space="preserve">    </w:t>
            </w:r>
            <w:proofErr w:type="spellStart"/>
            <w:r w:rsidRPr="00D0130D">
              <w:rPr>
                <w:rFonts w:ascii="Arial" w:hAnsi="Arial" w:cs="Arial"/>
              </w:rPr>
              <w:t>f_NR_CellConfig_Def</w:t>
            </w:r>
            <w:proofErr w:type="spellEnd"/>
            <w:r w:rsidRPr="00D0130D">
              <w:rPr>
                <w:rFonts w:ascii="Arial" w:hAnsi="Arial" w:cs="Arial"/>
              </w:rPr>
              <w:t>(nr_Cell1);</w:t>
            </w:r>
          </w:p>
          <w:p w14:paraId="4D616A58" w14:textId="77777777" w:rsidR="00D0130D" w:rsidRPr="00D0130D" w:rsidRDefault="00D0130D" w:rsidP="00D0130D">
            <w:pPr>
              <w:rPr>
                <w:rFonts w:ascii="Arial" w:hAnsi="Arial" w:cs="Arial"/>
              </w:rPr>
            </w:pPr>
            <w:r w:rsidRPr="00D0130D">
              <w:rPr>
                <w:rFonts w:ascii="Arial" w:hAnsi="Arial" w:cs="Arial"/>
              </w:rPr>
              <w:t xml:space="preserve">    </w:t>
            </w:r>
            <w:proofErr w:type="spellStart"/>
            <w:r w:rsidRPr="00D0130D">
              <w:rPr>
                <w:rFonts w:ascii="Arial" w:hAnsi="Arial" w:cs="Arial"/>
              </w:rPr>
              <w:t>f_NR_CellConfig_Def</w:t>
            </w:r>
            <w:proofErr w:type="spellEnd"/>
            <w:r w:rsidRPr="00D0130D">
              <w:rPr>
                <w:rFonts w:ascii="Arial" w:hAnsi="Arial" w:cs="Arial"/>
              </w:rPr>
              <w:t>(nr_Cell3);</w:t>
            </w:r>
          </w:p>
          <w:p w14:paraId="2D399CE5" w14:textId="77777777" w:rsidR="00D0130D" w:rsidRPr="00D0130D" w:rsidRDefault="00D0130D" w:rsidP="00D0130D">
            <w:pPr>
              <w:rPr>
                <w:rFonts w:ascii="Arial" w:hAnsi="Arial" w:cs="Arial"/>
              </w:rPr>
            </w:pPr>
            <w:r w:rsidRPr="00D0130D">
              <w:rPr>
                <w:rFonts w:ascii="Arial" w:hAnsi="Arial" w:cs="Arial"/>
              </w:rPr>
              <w:t xml:space="preserve">    </w:t>
            </w:r>
            <w:proofErr w:type="spellStart"/>
            <w:r w:rsidRPr="00D0130D">
              <w:rPr>
                <w:rFonts w:ascii="Arial" w:hAnsi="Arial" w:cs="Arial"/>
              </w:rPr>
              <w:t>f_NR_CellConfig_Def</w:t>
            </w:r>
            <w:proofErr w:type="spellEnd"/>
            <w:r w:rsidRPr="00D0130D">
              <w:rPr>
                <w:rFonts w:ascii="Arial" w:hAnsi="Arial" w:cs="Arial"/>
              </w:rPr>
              <w:t>(nr_Cell6);</w:t>
            </w:r>
          </w:p>
          <w:p w14:paraId="1644B863" w14:textId="77777777" w:rsidR="00D0130D" w:rsidRPr="00D0130D" w:rsidRDefault="00D0130D" w:rsidP="00D0130D">
            <w:pPr>
              <w:rPr>
                <w:rFonts w:ascii="Arial" w:hAnsi="Arial" w:cs="Arial"/>
              </w:rPr>
            </w:pPr>
            <w:r w:rsidRPr="00D0130D">
              <w:rPr>
                <w:rFonts w:ascii="Arial" w:hAnsi="Arial" w:cs="Arial"/>
              </w:rPr>
              <w:t xml:space="preserve">    </w:t>
            </w:r>
          </w:p>
          <w:p w14:paraId="65627478" w14:textId="77777777" w:rsidR="00D0130D" w:rsidRPr="00D0130D" w:rsidRDefault="00D0130D" w:rsidP="00D0130D">
            <w:pPr>
              <w:rPr>
                <w:rFonts w:ascii="Arial" w:hAnsi="Arial" w:cs="Arial"/>
              </w:rPr>
            </w:pPr>
            <w:r w:rsidRPr="00D0130D">
              <w:rPr>
                <w:rFonts w:ascii="Arial" w:hAnsi="Arial" w:cs="Arial"/>
              </w:rPr>
              <w:t xml:space="preserve">    // Preamble: The UE is in state Switched OFF (state 0N-B) according to TS 38.508-1</w:t>
            </w:r>
          </w:p>
          <w:p w14:paraId="0D1B1CE1" w14:textId="77777777" w:rsidR="00D0130D" w:rsidRPr="00D0130D" w:rsidRDefault="00D0130D" w:rsidP="00D0130D">
            <w:pPr>
              <w:rPr>
                <w:rFonts w:ascii="Arial" w:hAnsi="Arial" w:cs="Arial"/>
              </w:rPr>
            </w:pPr>
            <w:r w:rsidRPr="00D0130D">
              <w:rPr>
                <w:rFonts w:ascii="Arial" w:hAnsi="Arial" w:cs="Arial"/>
              </w:rPr>
              <w:t xml:space="preserve">    f_NR5GC_Preamble(nr_Cell1, STATE_OFF_0B);</w:t>
            </w:r>
          </w:p>
          <w:p w14:paraId="642F8BD3" w14:textId="77777777" w:rsidR="00D0130D" w:rsidRPr="00D0130D" w:rsidRDefault="00D0130D" w:rsidP="00D0130D">
            <w:pPr>
              <w:rPr>
                <w:rFonts w:ascii="Arial" w:hAnsi="Arial" w:cs="Arial"/>
              </w:rPr>
            </w:pPr>
          </w:p>
          <w:p w14:paraId="0F13FE50" w14:textId="77777777" w:rsidR="00D0130D" w:rsidRPr="00D0130D" w:rsidRDefault="00D0130D" w:rsidP="00D0130D">
            <w:pPr>
              <w:rPr>
                <w:rFonts w:ascii="Arial" w:hAnsi="Arial" w:cs="Arial"/>
              </w:rPr>
            </w:pPr>
            <w:r w:rsidRPr="00D0130D">
              <w:rPr>
                <w:rFonts w:ascii="Arial" w:hAnsi="Arial" w:cs="Arial"/>
              </w:rPr>
              <w:t xml:space="preserve">    </w:t>
            </w:r>
            <w:proofErr w:type="spellStart"/>
            <w:r w:rsidRPr="00D0130D">
              <w:rPr>
                <w:rFonts w:ascii="Arial" w:hAnsi="Arial" w:cs="Arial"/>
              </w:rPr>
              <w:t>f_NR_TestBody_Set</w:t>
            </w:r>
            <w:proofErr w:type="spellEnd"/>
            <w:r w:rsidRPr="00D0130D">
              <w:rPr>
                <w:rFonts w:ascii="Arial" w:hAnsi="Arial" w:cs="Arial"/>
              </w:rPr>
              <w:t>(true);</w:t>
            </w:r>
          </w:p>
          <w:p w14:paraId="0D1002AE" w14:textId="77777777" w:rsidR="00D0130D" w:rsidRPr="00D0130D" w:rsidRDefault="00D0130D" w:rsidP="00D0130D">
            <w:pPr>
              <w:rPr>
                <w:rFonts w:ascii="Arial" w:hAnsi="Arial" w:cs="Arial"/>
              </w:rPr>
            </w:pPr>
          </w:p>
          <w:p w14:paraId="3A4388DB" w14:textId="77777777" w:rsidR="00D0130D" w:rsidRPr="00D0130D" w:rsidRDefault="00D0130D" w:rsidP="00D0130D">
            <w:pPr>
              <w:rPr>
                <w:rFonts w:ascii="Arial" w:hAnsi="Arial" w:cs="Arial"/>
              </w:rPr>
            </w:pPr>
            <w:r w:rsidRPr="00D0130D">
              <w:rPr>
                <w:rFonts w:ascii="Arial" w:hAnsi="Arial" w:cs="Arial"/>
              </w:rPr>
              <w:t xml:space="preserve">    f_TC_6_4_2_3_NR5GC_TestBody();</w:t>
            </w:r>
          </w:p>
          <w:p w14:paraId="4BE60383" w14:textId="77777777" w:rsidR="00D0130D" w:rsidRPr="00D0130D" w:rsidRDefault="00D0130D" w:rsidP="00D0130D">
            <w:pPr>
              <w:rPr>
                <w:rFonts w:ascii="Arial" w:hAnsi="Arial" w:cs="Arial"/>
              </w:rPr>
            </w:pPr>
          </w:p>
          <w:p w14:paraId="52219D25" w14:textId="77777777" w:rsidR="00D0130D" w:rsidRPr="00D0130D" w:rsidRDefault="00D0130D" w:rsidP="00D0130D">
            <w:pPr>
              <w:rPr>
                <w:rFonts w:ascii="Arial" w:hAnsi="Arial" w:cs="Arial"/>
              </w:rPr>
            </w:pPr>
            <w:r w:rsidRPr="00D0130D">
              <w:rPr>
                <w:rFonts w:ascii="Arial" w:hAnsi="Arial" w:cs="Arial"/>
              </w:rPr>
              <w:t xml:space="preserve">    </w:t>
            </w:r>
            <w:proofErr w:type="spellStart"/>
            <w:r w:rsidRPr="00D0130D">
              <w:rPr>
                <w:rFonts w:ascii="Arial" w:hAnsi="Arial" w:cs="Arial"/>
              </w:rPr>
              <w:t>f_NR_TestBody_Set</w:t>
            </w:r>
            <w:proofErr w:type="spellEnd"/>
            <w:r w:rsidRPr="00D0130D">
              <w:rPr>
                <w:rFonts w:ascii="Arial" w:hAnsi="Arial" w:cs="Arial"/>
              </w:rPr>
              <w:t>(false);</w:t>
            </w:r>
          </w:p>
          <w:p w14:paraId="6E966523" w14:textId="77777777" w:rsidR="00D0130D" w:rsidRPr="00D0130D" w:rsidRDefault="00D0130D" w:rsidP="00D0130D">
            <w:pPr>
              <w:rPr>
                <w:rFonts w:ascii="Arial" w:hAnsi="Arial" w:cs="Arial"/>
              </w:rPr>
            </w:pPr>
          </w:p>
          <w:p w14:paraId="1AB2E19C" w14:textId="77777777" w:rsidR="00D0130D" w:rsidRPr="00D0130D" w:rsidRDefault="00D0130D" w:rsidP="00D0130D">
            <w:pPr>
              <w:rPr>
                <w:rFonts w:ascii="Arial" w:hAnsi="Arial" w:cs="Arial"/>
              </w:rPr>
            </w:pPr>
            <w:r w:rsidRPr="00D0130D">
              <w:rPr>
                <w:rFonts w:ascii="Arial" w:hAnsi="Arial" w:cs="Arial"/>
              </w:rPr>
              <w:t xml:space="preserve">    // Switch/Power off UE</w:t>
            </w:r>
          </w:p>
          <w:p w14:paraId="5B85D4BE" w14:textId="77777777" w:rsidR="00D0130D" w:rsidRPr="00D0130D" w:rsidRDefault="00D0130D" w:rsidP="00D0130D">
            <w:pPr>
              <w:rPr>
                <w:rFonts w:ascii="Arial" w:hAnsi="Arial" w:cs="Arial"/>
              </w:rPr>
            </w:pPr>
            <w:r w:rsidRPr="00D0130D">
              <w:rPr>
                <w:rFonts w:ascii="Arial" w:hAnsi="Arial" w:cs="Arial"/>
              </w:rPr>
              <w:t xml:space="preserve">    </w:t>
            </w:r>
            <w:proofErr w:type="spellStart"/>
            <w:r w:rsidRPr="00D0130D">
              <w:rPr>
                <w:rFonts w:ascii="Arial" w:hAnsi="Arial" w:cs="Arial"/>
              </w:rPr>
              <w:t>f_NR_Postamble</w:t>
            </w:r>
            <w:proofErr w:type="spellEnd"/>
            <w:r w:rsidRPr="00D0130D">
              <w:rPr>
                <w:rFonts w:ascii="Arial" w:hAnsi="Arial" w:cs="Arial"/>
              </w:rPr>
              <w:t>(nr_Cell6, STATE_INACTIVE_2A);</w:t>
            </w:r>
          </w:p>
          <w:p w14:paraId="24329E2A" w14:textId="383F6A45" w:rsidR="00D03FA5" w:rsidRPr="003C4E4F" w:rsidRDefault="00D0130D" w:rsidP="00D0130D">
            <w:pPr>
              <w:rPr>
                <w:rFonts w:ascii="Arial" w:hAnsi="Arial" w:cs="Arial"/>
              </w:rPr>
            </w:pPr>
            <w:r w:rsidRPr="00D0130D">
              <w:rPr>
                <w:rFonts w:ascii="Arial" w:hAnsi="Arial" w:cs="Arial"/>
              </w:rPr>
              <w:t xml:space="preserve">  } //end of f_TC_6_4_2_3_NR5GC</w:t>
            </w:r>
          </w:p>
        </w:tc>
      </w:tr>
    </w:tbl>
    <w:p w14:paraId="0FBD5F55" w14:textId="77777777" w:rsidR="00D03FA5" w:rsidRPr="00D03FA5" w:rsidRDefault="00D03FA5" w:rsidP="00890502">
      <w:pPr>
        <w:rPr>
          <w:rFonts w:ascii="Arial" w:hAnsi="Arial" w:cs="Arial"/>
          <w:lang w:eastAsia="zh-CN"/>
        </w:rPr>
      </w:pPr>
    </w:p>
    <w:p w14:paraId="18FE02FC" w14:textId="77777777" w:rsidR="00890502" w:rsidRPr="003C4E4F" w:rsidRDefault="00890502" w:rsidP="00890502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en-US"/>
        </w:rPr>
        <w:t>2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90502" w:rsidRPr="003C4E4F" w14:paraId="01C8D350" w14:textId="77777777" w:rsidTr="0073443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53CDC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B06C" w14:textId="77777777" w:rsidR="00890502" w:rsidRPr="003C4E4F" w:rsidRDefault="00890502" w:rsidP="00734430">
            <w:pPr>
              <w:spacing w:after="0"/>
              <w:rPr>
                <w:rFonts w:ascii="Arial" w:hAnsi="Arial" w:cs="Arial"/>
              </w:rPr>
            </w:pPr>
            <w:r w:rsidRPr="005B0DB4">
              <w:rPr>
                <w:rFonts w:ascii="Arial" w:hAnsi="Arial" w:cs="Arial"/>
              </w:rPr>
              <w:t xml:space="preserve">         function f_TC_6_4_2_3_NR5GC_TestBody()</w:t>
            </w:r>
          </w:p>
        </w:tc>
      </w:tr>
      <w:tr w:rsidR="00890502" w:rsidRPr="003C4E4F" w14:paraId="5C48C288" w14:textId="77777777" w:rsidTr="00734430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F60C2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AAE7" w14:textId="77777777" w:rsidR="00890502" w:rsidRDefault="00890502" w:rsidP="00B21486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lang w:eastAsia="zh-CN"/>
              </w:rPr>
            </w:pPr>
            <w:r w:rsidRPr="000143F8">
              <w:rPr>
                <w:rFonts w:ascii="Arial" w:hAnsi="Arial" w:cs="Arial"/>
                <w:lang w:eastAsia="zh-CN"/>
              </w:rPr>
              <w:t>At step23, as per TP 1 UE must reselect cell 3 based on priority of NSAG. But on current prose NSAG ID 2 has lower prioriy 2 than serving NSAG ID 1 which has higher priority 3 as per Table 6.4.2.3.3.3.3-1: REGISTRATION ACCEPT. Priority of NSAG ID 2 should be set to higher than NSAG ID 1 to achive test purpose 1 of this case.</w:t>
            </w:r>
          </w:p>
          <w:p w14:paraId="121C21C8" w14:textId="77777777" w:rsidR="00890502" w:rsidRPr="005B0DB4" w:rsidRDefault="00890502" w:rsidP="00B21486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Security was not activated for target cells after RRC suspend config on current cells at step 21 and step 25.</w:t>
            </w:r>
          </w:p>
        </w:tc>
      </w:tr>
      <w:tr w:rsidR="00890502" w:rsidRPr="003C4E4F" w14:paraId="1F5C1AC4" w14:textId="77777777" w:rsidTr="007344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BC32E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AB81" w14:textId="77777777" w:rsidR="00890502" w:rsidRPr="003C4E4F" w:rsidRDefault="00890502" w:rsidP="00734430">
            <w:pPr>
              <w:pStyle w:val="CRCoverPage"/>
              <w:spacing w:after="0"/>
              <w:ind w:left="720"/>
              <w:rPr>
                <w:rFonts w:cs="Arial"/>
                <w:lang w:val="en-SG"/>
              </w:rPr>
            </w:pPr>
          </w:p>
          <w:p w14:paraId="44CF4E01" w14:textId="77777777" w:rsidR="00890502" w:rsidRDefault="00890502" w:rsidP="00B21486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hint="eastAsia"/>
                <w:lang w:val="en-US" w:eastAsia="zh-CN"/>
              </w:rPr>
              <w:t>Update</w:t>
            </w:r>
            <w:r>
              <w:rPr>
                <w:lang w:val="en-US" w:eastAsia="zh-CN"/>
              </w:rPr>
              <w:t>d NSAG ID 2 priorty to 3 and NSAG ID 1 priority to 2 at step 14</w:t>
            </w:r>
          </w:p>
          <w:p w14:paraId="5FF0438B" w14:textId="77777777" w:rsidR="00890502" w:rsidRPr="008870DC" w:rsidRDefault="00890502" w:rsidP="00B21486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Added </w:t>
            </w:r>
            <w:r w:rsidRPr="007408FD">
              <w:rPr>
                <w:rFonts w:cs="Arial"/>
                <w:lang w:val="en-SG"/>
              </w:rPr>
              <w:t>f_NR_SS_AS_ActivateSecurity_Current</w:t>
            </w:r>
            <w:r>
              <w:rPr>
                <w:rFonts w:cs="Arial"/>
                <w:lang w:val="en-SG"/>
              </w:rPr>
              <w:t xml:space="preserve"> on cell 3 and cell 6 after rrc suspend configuration.</w:t>
            </w:r>
          </w:p>
        </w:tc>
      </w:tr>
      <w:tr w:rsidR="00890502" w:rsidRPr="003C4E4F" w14:paraId="74482045" w14:textId="77777777" w:rsidTr="007344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BA0EE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8821" w14:textId="77777777" w:rsidR="00890502" w:rsidRPr="003C4E4F" w:rsidRDefault="00890502" w:rsidP="00734430">
            <w:pPr>
              <w:spacing w:after="0"/>
              <w:rPr>
                <w:rFonts w:ascii="Arial" w:hAnsi="Arial" w:cs="Arial"/>
              </w:rPr>
            </w:pPr>
            <w:r w:rsidRPr="00AA7DF8">
              <w:rPr>
                <w:rFonts w:ascii="Arial" w:hAnsi="Arial" w:cs="Arial"/>
              </w:rPr>
              <w:t>Inactive_CellReSelection_NR5GC</w:t>
            </w:r>
          </w:p>
        </w:tc>
      </w:tr>
      <w:tr w:rsidR="00890502" w:rsidRPr="003C4E4F" w14:paraId="4F04F9B0" w14:textId="77777777" w:rsidTr="007344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ADF72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E310AE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176A" w14:textId="5B5D44D1" w:rsidR="00734430" w:rsidRPr="00D308D9" w:rsidRDefault="00D308D9" w:rsidP="00D308D9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highlight w:val="red"/>
                <w:lang w:eastAsia="zh-CN"/>
              </w:rPr>
            </w:pPr>
            <w:r w:rsidRPr="00D308D9">
              <w:rPr>
                <w:rFonts w:ascii="Arial" w:hAnsi="Arial" w:cs="Arial"/>
                <w:highlight w:val="red"/>
                <w:lang w:eastAsia="zh-CN"/>
              </w:rPr>
              <w:t>Rejected</w:t>
            </w:r>
            <w:r w:rsidRPr="00D308D9">
              <w:rPr>
                <w:rFonts w:ascii="Arial" w:hAnsi="Arial" w:cs="Arial" w:hint="eastAsia"/>
                <w:highlight w:val="red"/>
                <w:lang w:eastAsia="zh-CN"/>
              </w:rPr>
              <w:t>,</w:t>
            </w:r>
            <w:r w:rsidRPr="00D308D9">
              <w:rPr>
                <w:rFonts w:ascii="Arial" w:hAnsi="Arial"/>
                <w:highlight w:val="red"/>
                <w:lang w:eastAsia="zh-CN"/>
              </w:rPr>
              <w:t xml:space="preserve"> due to prose CR agreement of R5-24149</w:t>
            </w:r>
            <w:r w:rsidRPr="00D308D9">
              <w:rPr>
                <w:rFonts w:ascii="Arial" w:hAnsi="Arial" w:hint="eastAsia"/>
                <w:highlight w:val="red"/>
                <w:lang w:eastAsia="zh-CN"/>
              </w:rPr>
              <w:t xml:space="preserve">6 </w:t>
            </w:r>
            <w:r w:rsidR="00734430" w:rsidRPr="00D308D9">
              <w:rPr>
                <w:rFonts w:ascii="Arial" w:hAnsi="Arial" w:cs="Arial"/>
                <w:highlight w:val="red"/>
                <w:lang w:eastAsia="zh-CN"/>
              </w:rPr>
              <w:t>at RAN5#</w:t>
            </w:r>
            <w:r w:rsidR="00734430" w:rsidRPr="00D308D9">
              <w:rPr>
                <w:rFonts w:ascii="Arial" w:hAnsi="Arial" w:cs="Arial" w:hint="eastAsia"/>
                <w:highlight w:val="red"/>
                <w:lang w:eastAsia="zh-CN"/>
              </w:rPr>
              <w:t>102</w:t>
            </w:r>
          </w:p>
          <w:p w14:paraId="7AA33732" w14:textId="77777777" w:rsidR="00890502" w:rsidRDefault="00734430" w:rsidP="00B21486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highlight w:val="cyan"/>
              </w:rPr>
            </w:pPr>
            <w:r w:rsidRPr="00734430">
              <w:rPr>
                <w:rFonts w:ascii="Arial" w:hAnsi="Arial" w:cs="Arial"/>
                <w:highlight w:val="cyan"/>
                <w:lang w:eastAsia="zh-CN"/>
              </w:rPr>
              <w:t>Accepted</w:t>
            </w:r>
          </w:p>
          <w:p w14:paraId="522ACCF0" w14:textId="628965CF" w:rsidR="00D308D9" w:rsidRPr="00734430" w:rsidRDefault="00D308D9" w:rsidP="00D308D9">
            <w:pPr>
              <w:pStyle w:val="ListParagraph"/>
              <w:ind w:left="360"/>
              <w:rPr>
                <w:rFonts w:ascii="Arial" w:hAnsi="Arial" w:cs="Arial"/>
                <w:highlight w:val="cyan"/>
              </w:rPr>
            </w:pPr>
            <w:r w:rsidRPr="00D308D9">
              <w:rPr>
                <w:rFonts w:ascii="Arial" w:hAnsi="Arial" w:hint="eastAsia"/>
                <w:highlight w:val="green"/>
                <w:lang w:eastAsia="zh-CN"/>
              </w:rPr>
              <w:lastRenderedPageBreak/>
              <w:t xml:space="preserve">See </w:t>
            </w:r>
            <w:r w:rsidRPr="00D308D9">
              <w:rPr>
                <w:rFonts w:ascii="Arial" w:hAnsi="Arial"/>
                <w:highlight w:val="green"/>
                <w:lang w:eastAsia="zh-CN"/>
              </w:rPr>
              <w:t>MCC160 implementation</w:t>
            </w:r>
            <w:r w:rsidRPr="00D308D9">
              <w:rPr>
                <w:rFonts w:ascii="Arial" w:hAnsi="Arial" w:hint="eastAsia"/>
                <w:highlight w:val="green"/>
                <w:lang w:eastAsia="zh-CN"/>
              </w:rPr>
              <w:t xml:space="preserve"> below</w:t>
            </w:r>
          </w:p>
        </w:tc>
      </w:tr>
    </w:tbl>
    <w:p w14:paraId="0CEBC15D" w14:textId="77777777" w:rsidR="00890502" w:rsidRPr="003C4E4F" w:rsidRDefault="00890502" w:rsidP="00890502">
      <w:pPr>
        <w:rPr>
          <w:rFonts w:ascii="Arial" w:hAnsi="Arial" w:cs="Arial"/>
        </w:rPr>
      </w:pPr>
    </w:p>
    <w:p w14:paraId="4B65B9E4" w14:textId="77777777" w:rsidR="00890502" w:rsidRPr="003C4E4F" w:rsidRDefault="00890502" w:rsidP="00890502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890502" w:rsidRPr="003C4E4F" w14:paraId="17FC51D0" w14:textId="77777777" w:rsidTr="007344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4702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222A02">
              <w:rPr>
                <w:rFonts w:ascii="Arial" w:hAnsi="Arial" w:cs="Arial"/>
              </w:rPr>
              <w:t xml:space="preserve">  </w:t>
            </w:r>
            <w:r w:rsidRPr="00696BFD">
              <w:rPr>
                <w:rFonts w:ascii="Arial" w:hAnsi="Arial" w:cs="Arial"/>
              </w:rPr>
              <w:t xml:space="preserve">   </w:t>
            </w:r>
            <w:r w:rsidRPr="00E7418E">
              <w:rPr>
                <w:rFonts w:ascii="Arial" w:hAnsi="Arial" w:cs="Arial"/>
              </w:rPr>
              <w:t xml:space="preserve">  </w:t>
            </w:r>
            <w:r w:rsidRPr="00042E38">
              <w:rPr>
                <w:rFonts w:ascii="Arial" w:hAnsi="Arial" w:cs="Arial"/>
              </w:rPr>
              <w:t xml:space="preserve">  function f_TC_6_4_2_3_NR5GC_TestBody() runs on NR5GC_PTC</w:t>
            </w:r>
          </w:p>
          <w:p w14:paraId="4B45CFC6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{ //FR2 Power levels are FFS</w:t>
            </w:r>
          </w:p>
          <w:p w14:paraId="5040B3AC" w14:textId="77777777" w:rsidR="00890502" w:rsidRDefault="00890502" w:rsidP="00734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------skipped code-----</w:t>
            </w:r>
          </w:p>
          <w:p w14:paraId="5D39B808" w14:textId="77777777" w:rsidR="00890502" w:rsidRPr="001058EA" w:rsidRDefault="00890502" w:rsidP="00734430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// @siclog "Step 14" siclog@</w:t>
            </w:r>
          </w:p>
          <w:p w14:paraId="0A55EFFD" w14:textId="77777777" w:rsidR="00890502" w:rsidRPr="001058EA" w:rsidRDefault="00890502" w:rsidP="00734430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// The SS transmits a REGISTRATION ACCEPT message</w:t>
            </w:r>
          </w:p>
          <w:p w14:paraId="1DE471A9" w14:textId="77777777" w:rsidR="00890502" w:rsidRPr="001058EA" w:rsidRDefault="00890502" w:rsidP="00734430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v_GutiParams := f_NR5GC_CellInfo_GetGutiParameters(nr_Cell1);</w:t>
            </w:r>
          </w:p>
          <w:p w14:paraId="5FE93570" w14:textId="77777777" w:rsidR="00890502" w:rsidRPr="001058EA" w:rsidRDefault="00890502" w:rsidP="00734430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v_GUTIToSend := f_NG_GutiParameters2MobileIdentity(v_PLMN, v_GutiParams);</w:t>
            </w:r>
          </w:p>
          <w:p w14:paraId="10B3E9C0" w14:textId="77777777" w:rsidR="00890502" w:rsidRPr="001058EA" w:rsidRDefault="00890502" w:rsidP="00734430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v_TAC := f_NR_CellInfo_GetTAC(nr_Cell1);</w:t>
            </w:r>
          </w:p>
          <w:p w14:paraId="611B18FB" w14:textId="77777777" w:rsidR="00890502" w:rsidRPr="001058EA" w:rsidRDefault="00890502" w:rsidP="00734430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v_TAIList := cs_NG_TAIListNonConsecutive(v_PLMN, {bit2oct(v_TAC)});</w:t>
            </w:r>
          </w:p>
          <w:p w14:paraId="679A31CB" w14:textId="77777777" w:rsidR="00890502" w:rsidRPr="001058EA" w:rsidRDefault="00890502" w:rsidP="00734430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v_NSSAI_LV1 := cs_NSSAI_LV('04'O, {cs_S_NSSAI('01'O, '01'O, omit), cs_S_NSSAI('01'O, '02'O, omit)});</w:t>
            </w:r>
          </w:p>
          <w:p w14:paraId="21752612" w14:textId="77777777" w:rsidR="00890502" w:rsidRPr="001058EA" w:rsidRDefault="00890502" w:rsidP="00734430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v_NSSAI_LV2 := cs_NSSAI_LV('04'O, {cs_S_NSSAI('01'O, '03'O, omit), cs_S_NSSAI('01'O, '04'O, omit)});</w:t>
            </w:r>
          </w:p>
          <w:p w14:paraId="2642348B" w14:textId="77777777" w:rsidR="00890502" w:rsidRPr="006531C9" w:rsidRDefault="00890502" w:rsidP="00734430">
            <w:pPr>
              <w:rPr>
                <w:rFonts w:ascii="Arial" w:hAnsi="Arial" w:cs="Arial"/>
                <w:lang w:val="fr-FR"/>
              </w:rPr>
            </w:pPr>
            <w:r w:rsidRPr="001058EA">
              <w:rPr>
                <w:rFonts w:ascii="Arial" w:hAnsi="Arial" w:cs="Arial"/>
              </w:rPr>
              <w:t xml:space="preserve">    </w:t>
            </w:r>
            <w:r w:rsidRPr="006531C9">
              <w:rPr>
                <w:rFonts w:ascii="Arial" w:hAnsi="Arial" w:cs="Arial"/>
                <w:lang w:val="fr-FR"/>
              </w:rPr>
              <w:t xml:space="preserve">v_NSAG1 := </w:t>
            </w:r>
            <w:proofErr w:type="spellStart"/>
            <w:r w:rsidRPr="006531C9">
              <w:rPr>
                <w:rFonts w:ascii="Arial" w:hAnsi="Arial" w:cs="Arial"/>
                <w:lang w:val="fr-FR"/>
              </w:rPr>
              <w:t>cs_NSAG_InfoElement</w:t>
            </w:r>
            <w:proofErr w:type="spellEnd"/>
            <w:r w:rsidRPr="006531C9">
              <w:rPr>
                <w:rFonts w:ascii="Arial" w:hAnsi="Arial" w:cs="Arial"/>
                <w:lang w:val="fr-FR"/>
              </w:rPr>
              <w:t xml:space="preserve">('01'O, v_NSSAI_LV1, </w:t>
            </w:r>
            <w:r w:rsidRPr="006531C9">
              <w:rPr>
                <w:rFonts w:ascii="Arial" w:hAnsi="Arial" w:cs="Arial"/>
                <w:highlight w:val="yellow"/>
                <w:lang w:val="fr-FR"/>
              </w:rPr>
              <w:t>'03'O,</w:t>
            </w:r>
            <w:r w:rsidRPr="006531C9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6531C9">
              <w:rPr>
                <w:rFonts w:ascii="Arial" w:hAnsi="Arial" w:cs="Arial"/>
                <w:lang w:val="fr-FR"/>
              </w:rPr>
              <w:t>v_TAIList.lvPart</w:t>
            </w:r>
            <w:proofErr w:type="spellEnd"/>
            <w:r w:rsidRPr="006531C9">
              <w:rPr>
                <w:rFonts w:ascii="Arial" w:hAnsi="Arial" w:cs="Arial"/>
                <w:lang w:val="fr-FR"/>
              </w:rPr>
              <w:t>);</w:t>
            </w:r>
          </w:p>
          <w:p w14:paraId="54E66E38" w14:textId="77777777" w:rsidR="00890502" w:rsidRPr="006531C9" w:rsidRDefault="00890502" w:rsidP="00734430">
            <w:pPr>
              <w:rPr>
                <w:rFonts w:ascii="Arial" w:hAnsi="Arial" w:cs="Arial"/>
                <w:lang w:val="fr-FR"/>
              </w:rPr>
            </w:pPr>
            <w:r w:rsidRPr="006531C9">
              <w:rPr>
                <w:rFonts w:ascii="Arial" w:hAnsi="Arial" w:cs="Arial"/>
                <w:lang w:val="fr-FR"/>
              </w:rPr>
              <w:t xml:space="preserve">    v_NSAG2 := </w:t>
            </w:r>
            <w:proofErr w:type="spellStart"/>
            <w:r w:rsidRPr="006531C9">
              <w:rPr>
                <w:rFonts w:ascii="Arial" w:hAnsi="Arial" w:cs="Arial"/>
                <w:lang w:val="fr-FR"/>
              </w:rPr>
              <w:t>cs_NSAG_InfoElement</w:t>
            </w:r>
            <w:proofErr w:type="spellEnd"/>
            <w:r w:rsidRPr="006531C9">
              <w:rPr>
                <w:rFonts w:ascii="Arial" w:hAnsi="Arial" w:cs="Arial"/>
                <w:lang w:val="fr-FR"/>
              </w:rPr>
              <w:t xml:space="preserve">('02'O, v_NSSAI_LV2, </w:t>
            </w:r>
            <w:r w:rsidRPr="006531C9">
              <w:rPr>
                <w:rFonts w:ascii="Arial" w:hAnsi="Arial" w:cs="Arial"/>
                <w:highlight w:val="yellow"/>
                <w:lang w:val="fr-FR"/>
              </w:rPr>
              <w:t>'02'O,</w:t>
            </w:r>
            <w:r w:rsidRPr="006531C9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6531C9">
              <w:rPr>
                <w:rFonts w:ascii="Arial" w:hAnsi="Arial" w:cs="Arial"/>
                <w:lang w:val="fr-FR"/>
              </w:rPr>
              <w:t>v_TAIList.lvPart</w:t>
            </w:r>
            <w:proofErr w:type="spellEnd"/>
            <w:r w:rsidRPr="006531C9">
              <w:rPr>
                <w:rFonts w:ascii="Arial" w:hAnsi="Arial" w:cs="Arial"/>
                <w:lang w:val="fr-FR"/>
              </w:rPr>
              <w:t>);</w:t>
            </w:r>
          </w:p>
          <w:p w14:paraId="271F3D40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6531C9">
              <w:rPr>
                <w:rFonts w:ascii="Arial" w:hAnsi="Arial" w:cs="Arial"/>
                <w:lang w:val="fr-FR"/>
              </w:rPr>
              <w:t xml:space="preserve">    </w:t>
            </w:r>
            <w:r w:rsidRPr="00F14CB2">
              <w:rPr>
                <w:rFonts w:ascii="Arial" w:hAnsi="Arial" w:cs="Arial"/>
                <w:lang w:val="de-DE"/>
              </w:rPr>
              <w:t>v_NsagInfo := cs_NSAG_2Elements(v_NSAG1, v_NSAG2);</w:t>
            </w:r>
          </w:p>
          <w:p w14:paraId="747D9118" w14:textId="77777777" w:rsidR="00890502" w:rsidRPr="001058EA" w:rsidRDefault="00890502" w:rsidP="00734430">
            <w:pPr>
              <w:rPr>
                <w:rFonts w:ascii="Arial" w:hAnsi="Arial" w:cs="Arial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</w:t>
            </w:r>
            <w:proofErr w:type="spellStart"/>
            <w:r w:rsidRPr="001058EA">
              <w:rPr>
                <w:rFonts w:ascii="Arial" w:hAnsi="Arial" w:cs="Arial"/>
              </w:rPr>
              <w:t>v_MsgToSend</w:t>
            </w:r>
            <w:proofErr w:type="spellEnd"/>
            <w:r w:rsidRPr="001058EA">
              <w:rPr>
                <w:rFonts w:ascii="Arial" w:hAnsi="Arial" w:cs="Arial"/>
              </w:rPr>
              <w:t xml:space="preserve"> := f_Get_NG_RegistrationAcceptMsg (</w:t>
            </w:r>
            <w:proofErr w:type="spellStart"/>
            <w:r w:rsidRPr="001058EA">
              <w:rPr>
                <w:rFonts w:ascii="Arial" w:hAnsi="Arial" w:cs="Arial"/>
              </w:rPr>
              <w:t>Initial_Secure</w:t>
            </w:r>
            <w:proofErr w:type="spellEnd"/>
            <w:r w:rsidRPr="001058EA">
              <w:rPr>
                <w:rFonts w:ascii="Arial" w:hAnsi="Arial" w:cs="Arial"/>
              </w:rPr>
              <w:t>,</w:t>
            </w:r>
          </w:p>
          <w:p w14:paraId="1034458D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1058EA">
              <w:rPr>
                <w:rFonts w:ascii="Arial" w:hAnsi="Arial" w:cs="Arial"/>
              </w:rPr>
              <w:t xml:space="preserve">                                                   </w:t>
            </w:r>
            <w:r w:rsidRPr="00F14CB2">
              <w:rPr>
                <w:rFonts w:ascii="Arial" w:hAnsi="Arial" w:cs="Arial"/>
                <w:lang w:val="de-DE"/>
              </w:rPr>
              <w:t>v_GMM_MobilityInfo,</w:t>
            </w:r>
          </w:p>
          <w:p w14:paraId="405CE134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v_GUTIToSend,</w:t>
            </w:r>
          </w:p>
          <w:p w14:paraId="46385D75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v_TAIList,</w:t>
            </w:r>
          </w:p>
          <w:p w14:paraId="7B663BF9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1C17C3EF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56C460B2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46BE6155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10A8DD76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3944BAB4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1CBB6622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5C49D88D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18058DE4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28211030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1776C94C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-,v_NsagInfo);</w:t>
            </w:r>
          </w:p>
          <w:p w14:paraId="43152381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SRB.send(cas_NR_SRB_NasPdu_REQ(nr_Cell1, tsc_NR_RbId_SRB1, -, cs_NG_NAS_Request(tsc_SHT_IntegrityProtected_Ciphered, v_MsgToSend)));</w:t>
            </w:r>
          </w:p>
          <w:p w14:paraId="1CFFDCDD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lastRenderedPageBreak/>
              <w:t xml:space="preserve">   </w:t>
            </w:r>
          </w:p>
          <w:p w14:paraId="1EC8CB53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</w:t>
            </w:r>
            <w:r w:rsidRPr="00042E38">
              <w:rPr>
                <w:rFonts w:ascii="Arial" w:hAnsi="Arial" w:cs="Arial"/>
              </w:rPr>
              <w:t>// @siclog "Step 15-20" siclog@</w:t>
            </w:r>
          </w:p>
          <w:p w14:paraId="182CFC1B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Steps 15 to 20 of the generic procedure for NR RRC_INACTIVE specified in TS 38.508-1 subclause 4.5.3 are performed</w:t>
            </w:r>
          </w:p>
          <w:p w14:paraId="10D06031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f_NR5GC_RRC_Idle_Steps15_20(nr_Cell1, TESTMode_OFF, noRrcConnectionRelease);</w:t>
            </w:r>
          </w:p>
          <w:p w14:paraId="2506FD1D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f_NR_RRC_InactiveDef(nr_Cell1, -, false);</w:t>
            </w:r>
          </w:p>
          <w:p w14:paraId="1828F5B0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</w:t>
            </w:r>
          </w:p>
          <w:p w14:paraId="76662498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21" siclog@</w:t>
            </w:r>
          </w:p>
          <w:p w14:paraId="4796DC3F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The SS changes NR Cell 3 and NR Cell 6 SSS levels according to the row "T1" in table 6.4.2.3.3.2-1/2</w:t>
            </w:r>
          </w:p>
          <w:p w14:paraId="018C2EA3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f_NR_SetCellPowerList(v_CellPowerList_AtT1);</w:t>
            </w:r>
          </w:p>
          <w:p w14:paraId="79E5DD35" w14:textId="77777777" w:rsidR="00890502" w:rsidRPr="00042E38" w:rsidRDefault="00890502" w:rsidP="00734430">
            <w:pPr>
              <w:rPr>
                <w:rFonts w:ascii="Arial" w:hAnsi="Arial" w:cs="Arial"/>
              </w:rPr>
            </w:pPr>
          </w:p>
          <w:p w14:paraId="02642ABA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22 - Void" siclog@</w:t>
            </w:r>
          </w:p>
          <w:p w14:paraId="57C7D2F2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23" siclog@</w:t>
            </w:r>
          </w:p>
          <w:p w14:paraId="27F482A8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Check: Does the UE transmit an RRCResumeRequest message on the NR Cell 3</w:t>
            </w:r>
          </w:p>
          <w:p w14:paraId="6A45315C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SRB.receive(car_NR_SRB0_RrcPdu_IND(nr_Cell3, cr_38508_RRCResumeRequest(?, ?)));</w:t>
            </w:r>
          </w:p>
          <w:p w14:paraId="7B837773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f_NR_PreliminaryPass(__FILE__, __LINE__, "Step 23");</w:t>
            </w:r>
          </w:p>
          <w:p w14:paraId="7D8A7F98" w14:textId="77777777" w:rsidR="00890502" w:rsidRPr="00042E38" w:rsidRDefault="00890502" w:rsidP="00734430">
            <w:pPr>
              <w:rPr>
                <w:rFonts w:ascii="Arial" w:hAnsi="Arial" w:cs="Arial"/>
              </w:rPr>
            </w:pPr>
          </w:p>
          <w:p w14:paraId="454DDE22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23A" siclog@</w:t>
            </w:r>
          </w:p>
          <w:p w14:paraId="574F9831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The SS transmits an RRCResume message</w:t>
            </w:r>
          </w:p>
          <w:p w14:paraId="238E617A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f_NR_SendRRCResume_Def(nr_Cell3);</w:t>
            </w:r>
          </w:p>
          <w:p w14:paraId="283E3859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</w:t>
            </w:r>
          </w:p>
          <w:p w14:paraId="76047C8E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23B" siclog@</w:t>
            </w:r>
          </w:p>
          <w:p w14:paraId="252B45B4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The UE transmit an RRCResumeComplete message</w:t>
            </w:r>
          </w:p>
          <w:p w14:paraId="081DD672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f_NR_RRCResumeComplete_Def(nr_Cell3);</w:t>
            </w:r>
          </w:p>
          <w:p w14:paraId="7BB894E6" w14:textId="77777777" w:rsidR="00890502" w:rsidRPr="00042E38" w:rsidRDefault="00890502" w:rsidP="00734430">
            <w:pPr>
              <w:rPr>
                <w:rFonts w:ascii="Arial" w:hAnsi="Arial" w:cs="Arial"/>
              </w:rPr>
            </w:pPr>
          </w:p>
          <w:p w14:paraId="73353250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24" siclog@</w:t>
            </w:r>
          </w:p>
          <w:p w14:paraId="5AD82384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The SS transmits an RRCRelease message including suspendConfig with NR_RRC_INACTIVE condition</w:t>
            </w:r>
          </w:p>
          <w:p w14:paraId="30D773EB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f_NR_RRC_InactiveDef(nr_Cell3, -, false);</w:t>
            </w:r>
          </w:p>
          <w:p w14:paraId="5486C69A" w14:textId="77777777" w:rsidR="00890502" w:rsidRPr="00042E38" w:rsidRDefault="00890502" w:rsidP="00734430">
            <w:pPr>
              <w:rPr>
                <w:rFonts w:ascii="Arial" w:hAnsi="Arial" w:cs="Arial"/>
              </w:rPr>
            </w:pPr>
          </w:p>
          <w:p w14:paraId="517DDFAE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25" siclog@</w:t>
            </w:r>
          </w:p>
          <w:p w14:paraId="64FAF8F7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The SS changes NR Cell 3 and NR Cell 6 SSS levels according to the row "T2" in table 6.4.2.3.3.2-1/2</w:t>
            </w:r>
          </w:p>
          <w:p w14:paraId="0B2E0502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f_NR_SetCellPowerList(v_CellPowerList_AtT2);</w:t>
            </w:r>
          </w:p>
          <w:p w14:paraId="7F82D911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26 - Void" siclog@</w:t>
            </w:r>
          </w:p>
          <w:p w14:paraId="59CE5BFB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27" siclog@</w:t>
            </w:r>
          </w:p>
          <w:p w14:paraId="5CABA14C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lastRenderedPageBreak/>
              <w:t xml:space="preserve">    // Check: Does the UE transmit an RRCResumeRequest message on the NR Cell 6</w:t>
            </w:r>
          </w:p>
          <w:p w14:paraId="3F57B6C7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SRB.receive(car_NR_SRB0_RrcPdu_IND(nr_Cell6, cr_38508_RRCResumeRequest(?, ?)));</w:t>
            </w:r>
          </w:p>
          <w:p w14:paraId="230BC5CA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f_NR_PreliminaryPass(__FILE__, __LINE__, "Step 27");</w:t>
            </w:r>
          </w:p>
          <w:p w14:paraId="15AF9387" w14:textId="77777777" w:rsidR="00890502" w:rsidRPr="00042E38" w:rsidRDefault="00890502" w:rsidP="00734430">
            <w:pPr>
              <w:rPr>
                <w:rFonts w:ascii="Arial" w:hAnsi="Arial" w:cs="Arial"/>
              </w:rPr>
            </w:pPr>
          </w:p>
          <w:p w14:paraId="0BBB5DEA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27A" siclog@</w:t>
            </w:r>
          </w:p>
          <w:p w14:paraId="2E0E9281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The SS transmits an RRCResume message</w:t>
            </w:r>
          </w:p>
          <w:p w14:paraId="0017370F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f_NR_SendRRCResume_Def(nr_Cell6);</w:t>
            </w:r>
          </w:p>
          <w:p w14:paraId="15A7E5E9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</w:t>
            </w:r>
          </w:p>
          <w:p w14:paraId="652BDC9B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27B" siclog@</w:t>
            </w:r>
          </w:p>
          <w:p w14:paraId="5EBB204F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The UE transmit an RRCResumeComplete message</w:t>
            </w:r>
          </w:p>
          <w:p w14:paraId="4BD363F2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f_NR_RRCResumeComplete_Def(nr_Cell6);</w:t>
            </w:r>
          </w:p>
          <w:p w14:paraId="07AE0E50" w14:textId="77777777" w:rsidR="00890502" w:rsidRPr="00042E38" w:rsidRDefault="00890502" w:rsidP="00734430">
            <w:pPr>
              <w:rPr>
                <w:rFonts w:ascii="Arial" w:hAnsi="Arial" w:cs="Arial"/>
              </w:rPr>
            </w:pPr>
          </w:p>
          <w:p w14:paraId="3B67CCE8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28" siclog@</w:t>
            </w:r>
          </w:p>
          <w:p w14:paraId="182CC2D1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The SS transmits an RRCRelease message including suspendConfig with NR_RRC_INACTIVE condition</w:t>
            </w:r>
          </w:p>
          <w:p w14:paraId="083A79EF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f_NR_RRC_InactiveDef(nr_Cell6);</w:t>
            </w:r>
          </w:p>
          <w:p w14:paraId="46648D88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}//end of f_TC_6_4_2_3_NR5GC_TestBody</w:t>
            </w:r>
          </w:p>
          <w:p w14:paraId="1A966DBB" w14:textId="77777777" w:rsidR="00890502" w:rsidRPr="003C4E4F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</w:t>
            </w:r>
          </w:p>
        </w:tc>
      </w:tr>
    </w:tbl>
    <w:p w14:paraId="45DB58DA" w14:textId="77777777" w:rsidR="00890502" w:rsidRDefault="00890502" w:rsidP="00890502">
      <w:pPr>
        <w:rPr>
          <w:rFonts w:ascii="Arial" w:hAnsi="Arial" w:cs="Arial"/>
          <w:lang w:eastAsia="zh-CN"/>
        </w:rPr>
      </w:pPr>
    </w:p>
    <w:p w14:paraId="50BB992D" w14:textId="77777777" w:rsidR="0049632B" w:rsidRPr="003C4E4F" w:rsidRDefault="0049632B" w:rsidP="0049632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49632B" w:rsidRPr="003C4E4F" w14:paraId="7AD36E60" w14:textId="77777777" w:rsidTr="00446A95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458A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>function f_TC_6_4_2_3_NR5GC_TestBody() runs on NR5GC_PTC</w:t>
            </w:r>
          </w:p>
          <w:p w14:paraId="67A89214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{ //FR2 Power levels are FFS</w:t>
            </w:r>
          </w:p>
          <w:p w14:paraId="48F8E607" w14:textId="77777777" w:rsidR="0049632B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>------skipped code-----</w:t>
            </w:r>
          </w:p>
          <w:p w14:paraId="0F9D6F71" w14:textId="77777777" w:rsidR="0049632B" w:rsidRPr="004A1D41" w:rsidRDefault="0049632B" w:rsidP="00446A95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// @siclog "Step 14" </w:t>
            </w:r>
            <w:proofErr w:type="spellStart"/>
            <w:r w:rsidRPr="004A1D41">
              <w:rPr>
                <w:rFonts w:ascii="Arial" w:hAnsi="Arial" w:cs="Arial"/>
              </w:rPr>
              <w:t>siclog</w:t>
            </w:r>
            <w:proofErr w:type="spellEnd"/>
            <w:r w:rsidRPr="004A1D41">
              <w:rPr>
                <w:rFonts w:ascii="Arial" w:hAnsi="Arial" w:cs="Arial"/>
              </w:rPr>
              <w:t>@</w:t>
            </w:r>
          </w:p>
          <w:p w14:paraId="25C8EDD0" w14:textId="77777777" w:rsidR="0049632B" w:rsidRPr="004A1D41" w:rsidRDefault="0049632B" w:rsidP="00446A95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// The SS transmits a REGISTRATION ACCEPT message</w:t>
            </w:r>
          </w:p>
          <w:p w14:paraId="2857FB0A" w14:textId="77777777" w:rsidR="0049632B" w:rsidRPr="004A1D41" w:rsidRDefault="0049632B" w:rsidP="00446A95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</w:t>
            </w:r>
            <w:proofErr w:type="spellStart"/>
            <w:r w:rsidRPr="004A1D41">
              <w:rPr>
                <w:rFonts w:ascii="Arial" w:hAnsi="Arial" w:cs="Arial"/>
              </w:rPr>
              <w:t>v_GutiParams</w:t>
            </w:r>
            <w:proofErr w:type="spellEnd"/>
            <w:r w:rsidRPr="004A1D41">
              <w:rPr>
                <w:rFonts w:ascii="Arial" w:hAnsi="Arial" w:cs="Arial"/>
              </w:rPr>
              <w:t xml:space="preserve"> := f_NR5GC_CellInfo_GetGutiParameters(nr_Cell1);</w:t>
            </w:r>
          </w:p>
          <w:p w14:paraId="52466421" w14:textId="77777777" w:rsidR="0049632B" w:rsidRPr="004A1D41" w:rsidRDefault="0049632B" w:rsidP="00446A95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</w:t>
            </w:r>
            <w:proofErr w:type="spellStart"/>
            <w:r w:rsidRPr="004A1D41">
              <w:rPr>
                <w:rFonts w:ascii="Arial" w:hAnsi="Arial" w:cs="Arial"/>
              </w:rPr>
              <w:t>v_GUTIToSend</w:t>
            </w:r>
            <w:proofErr w:type="spellEnd"/>
            <w:r w:rsidRPr="004A1D41">
              <w:rPr>
                <w:rFonts w:ascii="Arial" w:hAnsi="Arial" w:cs="Arial"/>
              </w:rPr>
              <w:t xml:space="preserve"> := f_NG_GutiParameters2MobileIdentity(</w:t>
            </w:r>
            <w:proofErr w:type="spellStart"/>
            <w:r w:rsidRPr="004A1D41">
              <w:rPr>
                <w:rFonts w:ascii="Arial" w:hAnsi="Arial" w:cs="Arial"/>
              </w:rPr>
              <w:t>v_PLMN</w:t>
            </w:r>
            <w:proofErr w:type="spellEnd"/>
            <w:r w:rsidRPr="004A1D41">
              <w:rPr>
                <w:rFonts w:ascii="Arial" w:hAnsi="Arial" w:cs="Arial"/>
              </w:rPr>
              <w:t xml:space="preserve">, </w:t>
            </w:r>
            <w:proofErr w:type="spellStart"/>
            <w:r w:rsidRPr="004A1D41">
              <w:rPr>
                <w:rFonts w:ascii="Arial" w:hAnsi="Arial" w:cs="Arial"/>
              </w:rPr>
              <w:t>v_GutiParams</w:t>
            </w:r>
            <w:proofErr w:type="spellEnd"/>
            <w:r w:rsidRPr="004A1D41">
              <w:rPr>
                <w:rFonts w:ascii="Arial" w:hAnsi="Arial" w:cs="Arial"/>
              </w:rPr>
              <w:t>);</w:t>
            </w:r>
          </w:p>
          <w:p w14:paraId="717C3A59" w14:textId="77777777" w:rsidR="0049632B" w:rsidRPr="004A1D41" w:rsidRDefault="0049632B" w:rsidP="00446A95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</w:t>
            </w:r>
            <w:proofErr w:type="spellStart"/>
            <w:r w:rsidRPr="004A1D41">
              <w:rPr>
                <w:rFonts w:ascii="Arial" w:hAnsi="Arial" w:cs="Arial"/>
              </w:rPr>
              <w:t>v_TAC</w:t>
            </w:r>
            <w:proofErr w:type="spellEnd"/>
            <w:r w:rsidRPr="004A1D41">
              <w:rPr>
                <w:rFonts w:ascii="Arial" w:hAnsi="Arial" w:cs="Arial"/>
              </w:rPr>
              <w:t xml:space="preserve"> := </w:t>
            </w:r>
            <w:proofErr w:type="spellStart"/>
            <w:r w:rsidRPr="004A1D41">
              <w:rPr>
                <w:rFonts w:ascii="Arial" w:hAnsi="Arial" w:cs="Arial"/>
              </w:rPr>
              <w:t>f_NR_CellInfo_GetTAC</w:t>
            </w:r>
            <w:proofErr w:type="spellEnd"/>
            <w:r w:rsidRPr="004A1D41">
              <w:rPr>
                <w:rFonts w:ascii="Arial" w:hAnsi="Arial" w:cs="Arial"/>
              </w:rPr>
              <w:t>(nr_Cell1);</w:t>
            </w:r>
          </w:p>
          <w:p w14:paraId="45D76BE8" w14:textId="77777777" w:rsidR="0049632B" w:rsidRPr="004A1D41" w:rsidRDefault="0049632B" w:rsidP="00446A95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</w:t>
            </w:r>
            <w:proofErr w:type="spellStart"/>
            <w:r w:rsidRPr="004A1D41">
              <w:rPr>
                <w:rFonts w:ascii="Arial" w:hAnsi="Arial" w:cs="Arial"/>
              </w:rPr>
              <w:t>v_TAIList</w:t>
            </w:r>
            <w:proofErr w:type="spellEnd"/>
            <w:r w:rsidRPr="004A1D41">
              <w:rPr>
                <w:rFonts w:ascii="Arial" w:hAnsi="Arial" w:cs="Arial"/>
              </w:rPr>
              <w:t xml:space="preserve"> := </w:t>
            </w:r>
            <w:proofErr w:type="spellStart"/>
            <w:r w:rsidRPr="004A1D41">
              <w:rPr>
                <w:rFonts w:ascii="Arial" w:hAnsi="Arial" w:cs="Arial"/>
              </w:rPr>
              <w:t>cs_NG_TAIListNonConsecutive</w:t>
            </w:r>
            <w:proofErr w:type="spellEnd"/>
            <w:r w:rsidRPr="004A1D41">
              <w:rPr>
                <w:rFonts w:ascii="Arial" w:hAnsi="Arial" w:cs="Arial"/>
              </w:rPr>
              <w:t>(</w:t>
            </w:r>
            <w:proofErr w:type="spellStart"/>
            <w:r w:rsidRPr="004A1D41">
              <w:rPr>
                <w:rFonts w:ascii="Arial" w:hAnsi="Arial" w:cs="Arial"/>
              </w:rPr>
              <w:t>v_PLMN</w:t>
            </w:r>
            <w:proofErr w:type="spellEnd"/>
            <w:r w:rsidRPr="004A1D41">
              <w:rPr>
                <w:rFonts w:ascii="Arial" w:hAnsi="Arial" w:cs="Arial"/>
              </w:rPr>
              <w:t>, {bit2oct(</w:t>
            </w:r>
            <w:proofErr w:type="spellStart"/>
            <w:r w:rsidRPr="004A1D41">
              <w:rPr>
                <w:rFonts w:ascii="Arial" w:hAnsi="Arial" w:cs="Arial"/>
              </w:rPr>
              <w:t>v_TAC</w:t>
            </w:r>
            <w:proofErr w:type="spellEnd"/>
            <w:r w:rsidRPr="004A1D41">
              <w:rPr>
                <w:rFonts w:ascii="Arial" w:hAnsi="Arial" w:cs="Arial"/>
              </w:rPr>
              <w:t>)});</w:t>
            </w:r>
          </w:p>
          <w:p w14:paraId="74537B9E" w14:textId="77777777" w:rsidR="0049632B" w:rsidRPr="004A1D41" w:rsidRDefault="0049632B" w:rsidP="00446A95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v_NSSAI_LV1 := </w:t>
            </w:r>
            <w:proofErr w:type="spellStart"/>
            <w:r w:rsidRPr="004A1D41">
              <w:rPr>
                <w:rFonts w:ascii="Arial" w:hAnsi="Arial" w:cs="Arial"/>
              </w:rPr>
              <w:t>cs_NSSAI_LV</w:t>
            </w:r>
            <w:proofErr w:type="spellEnd"/>
            <w:r w:rsidRPr="004A1D41">
              <w:rPr>
                <w:rFonts w:ascii="Arial" w:hAnsi="Arial" w:cs="Arial"/>
              </w:rPr>
              <w:t>('04'O, {</w:t>
            </w:r>
            <w:proofErr w:type="spellStart"/>
            <w:r w:rsidRPr="004A1D41">
              <w:rPr>
                <w:rFonts w:ascii="Arial" w:hAnsi="Arial" w:cs="Arial"/>
              </w:rPr>
              <w:t>cs_S_NSSAI</w:t>
            </w:r>
            <w:proofErr w:type="spellEnd"/>
            <w:r w:rsidRPr="004A1D41">
              <w:rPr>
                <w:rFonts w:ascii="Arial" w:hAnsi="Arial" w:cs="Arial"/>
              </w:rPr>
              <w:t xml:space="preserve">('01'O, '01'O, omit), </w:t>
            </w:r>
            <w:proofErr w:type="spellStart"/>
            <w:r w:rsidRPr="004A1D41">
              <w:rPr>
                <w:rFonts w:ascii="Arial" w:hAnsi="Arial" w:cs="Arial"/>
              </w:rPr>
              <w:t>cs_S_NSSAI</w:t>
            </w:r>
            <w:proofErr w:type="spellEnd"/>
            <w:r w:rsidRPr="004A1D41">
              <w:rPr>
                <w:rFonts w:ascii="Arial" w:hAnsi="Arial" w:cs="Arial"/>
              </w:rPr>
              <w:t>('01'O, '02'O, omit)});</w:t>
            </w:r>
          </w:p>
          <w:p w14:paraId="41BA6285" w14:textId="77777777" w:rsidR="0049632B" w:rsidRPr="004A1D41" w:rsidRDefault="0049632B" w:rsidP="00446A95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v_NSSAI_LV2 := </w:t>
            </w:r>
            <w:proofErr w:type="spellStart"/>
            <w:r w:rsidRPr="004A1D41">
              <w:rPr>
                <w:rFonts w:ascii="Arial" w:hAnsi="Arial" w:cs="Arial"/>
              </w:rPr>
              <w:t>cs_NSSAI_LV</w:t>
            </w:r>
            <w:proofErr w:type="spellEnd"/>
            <w:r w:rsidRPr="004A1D41">
              <w:rPr>
                <w:rFonts w:ascii="Arial" w:hAnsi="Arial" w:cs="Arial"/>
              </w:rPr>
              <w:t>('04'O, {</w:t>
            </w:r>
            <w:proofErr w:type="spellStart"/>
            <w:r w:rsidRPr="004A1D41">
              <w:rPr>
                <w:rFonts w:ascii="Arial" w:hAnsi="Arial" w:cs="Arial"/>
              </w:rPr>
              <w:t>cs_S_NSSAI</w:t>
            </w:r>
            <w:proofErr w:type="spellEnd"/>
            <w:r w:rsidRPr="004A1D41">
              <w:rPr>
                <w:rFonts w:ascii="Arial" w:hAnsi="Arial" w:cs="Arial"/>
              </w:rPr>
              <w:t xml:space="preserve">('01'O, '03'O, omit), </w:t>
            </w:r>
            <w:proofErr w:type="spellStart"/>
            <w:r w:rsidRPr="004A1D41">
              <w:rPr>
                <w:rFonts w:ascii="Arial" w:hAnsi="Arial" w:cs="Arial"/>
              </w:rPr>
              <w:t>cs_S_NSSAI</w:t>
            </w:r>
            <w:proofErr w:type="spellEnd"/>
            <w:r w:rsidRPr="004A1D41">
              <w:rPr>
                <w:rFonts w:ascii="Arial" w:hAnsi="Arial" w:cs="Arial"/>
              </w:rPr>
              <w:t>('01'O, '04'O, omit)});</w:t>
            </w:r>
          </w:p>
          <w:p w14:paraId="26626767" w14:textId="77777777" w:rsidR="0049632B" w:rsidRPr="006531C9" w:rsidRDefault="0049632B" w:rsidP="00446A95">
            <w:pPr>
              <w:rPr>
                <w:rFonts w:ascii="Arial" w:hAnsi="Arial" w:cs="Arial"/>
                <w:lang w:val="fr-FR"/>
              </w:rPr>
            </w:pPr>
            <w:r w:rsidRPr="004A1D41">
              <w:rPr>
                <w:rFonts w:ascii="Arial" w:hAnsi="Arial" w:cs="Arial"/>
              </w:rPr>
              <w:t xml:space="preserve">    </w:t>
            </w:r>
            <w:r w:rsidRPr="006531C9">
              <w:rPr>
                <w:rFonts w:ascii="Arial" w:hAnsi="Arial" w:cs="Arial"/>
                <w:lang w:val="fr-FR"/>
              </w:rPr>
              <w:t xml:space="preserve">v_NSAG1 := </w:t>
            </w:r>
            <w:proofErr w:type="spellStart"/>
            <w:r w:rsidRPr="006531C9">
              <w:rPr>
                <w:rFonts w:ascii="Arial" w:hAnsi="Arial" w:cs="Arial"/>
                <w:lang w:val="fr-FR"/>
              </w:rPr>
              <w:t>cs_NSAG_InfoElement</w:t>
            </w:r>
            <w:proofErr w:type="spellEnd"/>
            <w:r w:rsidRPr="006531C9">
              <w:rPr>
                <w:rFonts w:ascii="Arial" w:hAnsi="Arial" w:cs="Arial"/>
                <w:lang w:val="fr-FR"/>
              </w:rPr>
              <w:t>('01'O, v_NSSAI_LV1, '</w:t>
            </w:r>
            <w:r w:rsidRPr="006531C9">
              <w:rPr>
                <w:rFonts w:ascii="Arial" w:hAnsi="Arial" w:cs="Arial"/>
                <w:highlight w:val="yellow"/>
                <w:lang w:val="fr-FR"/>
              </w:rPr>
              <w:t>02'O</w:t>
            </w:r>
            <w:r w:rsidRPr="006531C9">
              <w:rPr>
                <w:rFonts w:ascii="Arial" w:hAnsi="Arial" w:cs="Arial"/>
                <w:lang w:val="fr-FR"/>
              </w:rPr>
              <w:t xml:space="preserve">, </w:t>
            </w:r>
            <w:proofErr w:type="spellStart"/>
            <w:r w:rsidRPr="006531C9">
              <w:rPr>
                <w:rFonts w:ascii="Arial" w:hAnsi="Arial" w:cs="Arial"/>
                <w:lang w:val="fr-FR"/>
              </w:rPr>
              <w:t>v_TAIList.lvPart</w:t>
            </w:r>
            <w:proofErr w:type="spellEnd"/>
            <w:r w:rsidRPr="006531C9">
              <w:rPr>
                <w:rFonts w:ascii="Arial" w:hAnsi="Arial" w:cs="Arial"/>
                <w:lang w:val="fr-FR"/>
              </w:rPr>
              <w:t>);</w:t>
            </w:r>
          </w:p>
          <w:p w14:paraId="2825A127" w14:textId="77777777" w:rsidR="0049632B" w:rsidRPr="006531C9" w:rsidRDefault="0049632B" w:rsidP="00446A95">
            <w:pPr>
              <w:rPr>
                <w:rFonts w:ascii="Arial" w:hAnsi="Arial" w:cs="Arial"/>
                <w:lang w:val="fr-FR"/>
              </w:rPr>
            </w:pPr>
            <w:r w:rsidRPr="006531C9">
              <w:rPr>
                <w:rFonts w:ascii="Arial" w:hAnsi="Arial" w:cs="Arial"/>
                <w:lang w:val="fr-FR"/>
              </w:rPr>
              <w:t xml:space="preserve">    v_NSAG2 := </w:t>
            </w:r>
            <w:proofErr w:type="spellStart"/>
            <w:r w:rsidRPr="006531C9">
              <w:rPr>
                <w:rFonts w:ascii="Arial" w:hAnsi="Arial" w:cs="Arial"/>
                <w:lang w:val="fr-FR"/>
              </w:rPr>
              <w:t>cs_NSAG_InfoElement</w:t>
            </w:r>
            <w:proofErr w:type="spellEnd"/>
            <w:r w:rsidRPr="006531C9">
              <w:rPr>
                <w:rFonts w:ascii="Arial" w:hAnsi="Arial" w:cs="Arial"/>
                <w:lang w:val="fr-FR"/>
              </w:rPr>
              <w:t xml:space="preserve">('02'O, v_NSSAI_LV2, </w:t>
            </w:r>
            <w:r w:rsidRPr="006531C9">
              <w:rPr>
                <w:rFonts w:ascii="Arial" w:hAnsi="Arial" w:cs="Arial"/>
                <w:highlight w:val="yellow"/>
                <w:lang w:val="fr-FR"/>
              </w:rPr>
              <w:t>'03'O</w:t>
            </w:r>
            <w:r w:rsidRPr="006531C9">
              <w:rPr>
                <w:rFonts w:ascii="Arial" w:hAnsi="Arial" w:cs="Arial"/>
                <w:lang w:val="fr-FR"/>
              </w:rPr>
              <w:t xml:space="preserve">, </w:t>
            </w:r>
            <w:proofErr w:type="spellStart"/>
            <w:r w:rsidRPr="006531C9">
              <w:rPr>
                <w:rFonts w:ascii="Arial" w:hAnsi="Arial" w:cs="Arial"/>
                <w:lang w:val="fr-FR"/>
              </w:rPr>
              <w:t>v_TAIList.lvPart</w:t>
            </w:r>
            <w:proofErr w:type="spellEnd"/>
            <w:r w:rsidRPr="006531C9">
              <w:rPr>
                <w:rFonts w:ascii="Arial" w:hAnsi="Arial" w:cs="Arial"/>
                <w:lang w:val="fr-FR"/>
              </w:rPr>
              <w:t>);</w:t>
            </w:r>
          </w:p>
          <w:p w14:paraId="46A41AA0" w14:textId="77777777" w:rsidR="0049632B" w:rsidRPr="00F14CB2" w:rsidRDefault="0049632B" w:rsidP="00446A95">
            <w:pPr>
              <w:rPr>
                <w:rFonts w:ascii="Arial" w:hAnsi="Arial" w:cs="Arial"/>
                <w:lang w:val="de-DE"/>
              </w:rPr>
            </w:pPr>
            <w:r w:rsidRPr="006531C9">
              <w:rPr>
                <w:rFonts w:ascii="Arial" w:hAnsi="Arial" w:cs="Arial"/>
                <w:lang w:val="fr-FR"/>
              </w:rPr>
              <w:t xml:space="preserve">    </w:t>
            </w:r>
            <w:r w:rsidRPr="00F14CB2">
              <w:rPr>
                <w:rFonts w:ascii="Arial" w:hAnsi="Arial" w:cs="Arial"/>
                <w:lang w:val="de-DE"/>
              </w:rPr>
              <w:t>v_NsagInfo := cs_NSAG_2Elements(v_NSAG1, v_NSAG2);</w:t>
            </w:r>
          </w:p>
          <w:p w14:paraId="209E5494" w14:textId="77777777" w:rsidR="0049632B" w:rsidRPr="004A1D41" w:rsidRDefault="0049632B" w:rsidP="00446A95">
            <w:pPr>
              <w:rPr>
                <w:rFonts w:ascii="Arial" w:hAnsi="Arial" w:cs="Arial"/>
              </w:rPr>
            </w:pPr>
            <w:r w:rsidRPr="00F14CB2">
              <w:rPr>
                <w:rFonts w:ascii="Arial" w:hAnsi="Arial" w:cs="Arial"/>
                <w:lang w:val="de-DE"/>
              </w:rPr>
              <w:lastRenderedPageBreak/>
              <w:t xml:space="preserve">    </w:t>
            </w:r>
            <w:proofErr w:type="spellStart"/>
            <w:r w:rsidRPr="004A1D41">
              <w:rPr>
                <w:rFonts w:ascii="Arial" w:hAnsi="Arial" w:cs="Arial"/>
              </w:rPr>
              <w:t>v_MsgToSend</w:t>
            </w:r>
            <w:proofErr w:type="spellEnd"/>
            <w:r w:rsidRPr="004A1D41">
              <w:rPr>
                <w:rFonts w:ascii="Arial" w:hAnsi="Arial" w:cs="Arial"/>
              </w:rPr>
              <w:t xml:space="preserve"> := f_Get_NG_RegistrationAcceptMsg (</w:t>
            </w:r>
            <w:proofErr w:type="spellStart"/>
            <w:r w:rsidRPr="004A1D41">
              <w:rPr>
                <w:rFonts w:ascii="Arial" w:hAnsi="Arial" w:cs="Arial"/>
              </w:rPr>
              <w:t>Initial_Secure</w:t>
            </w:r>
            <w:proofErr w:type="spellEnd"/>
            <w:r w:rsidRPr="004A1D41">
              <w:rPr>
                <w:rFonts w:ascii="Arial" w:hAnsi="Arial" w:cs="Arial"/>
              </w:rPr>
              <w:t>,</w:t>
            </w:r>
          </w:p>
          <w:p w14:paraId="751F6D2E" w14:textId="77777777" w:rsidR="0049632B" w:rsidRPr="00F14CB2" w:rsidRDefault="0049632B" w:rsidP="00446A95">
            <w:pPr>
              <w:rPr>
                <w:rFonts w:ascii="Arial" w:hAnsi="Arial" w:cs="Arial"/>
                <w:lang w:val="de-DE"/>
              </w:rPr>
            </w:pPr>
            <w:r w:rsidRPr="004A1D41">
              <w:rPr>
                <w:rFonts w:ascii="Arial" w:hAnsi="Arial" w:cs="Arial"/>
              </w:rPr>
              <w:t xml:space="preserve">                                                   </w:t>
            </w:r>
            <w:r w:rsidRPr="00F14CB2">
              <w:rPr>
                <w:rFonts w:ascii="Arial" w:hAnsi="Arial" w:cs="Arial"/>
                <w:lang w:val="de-DE"/>
              </w:rPr>
              <w:t>v_GMM_MobilityInfo,</w:t>
            </w:r>
          </w:p>
          <w:p w14:paraId="51AC7F7C" w14:textId="77777777" w:rsidR="0049632B" w:rsidRPr="00F14CB2" w:rsidRDefault="0049632B" w:rsidP="00446A95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v_GUTIToSend,</w:t>
            </w:r>
          </w:p>
          <w:p w14:paraId="61A3A8F6" w14:textId="77777777" w:rsidR="0049632B" w:rsidRPr="00F14CB2" w:rsidRDefault="0049632B" w:rsidP="00446A95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v_TAIList,</w:t>
            </w:r>
          </w:p>
          <w:p w14:paraId="5E95DB4E" w14:textId="77777777" w:rsidR="0049632B" w:rsidRPr="00F14CB2" w:rsidRDefault="0049632B" w:rsidP="00446A95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360B156E" w14:textId="77777777" w:rsidR="0049632B" w:rsidRPr="00F14CB2" w:rsidRDefault="0049632B" w:rsidP="00446A95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6241EB7C" w14:textId="77777777" w:rsidR="0049632B" w:rsidRPr="00F14CB2" w:rsidRDefault="0049632B" w:rsidP="00446A95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15F3DBAD" w14:textId="77777777" w:rsidR="0049632B" w:rsidRPr="00F14CB2" w:rsidRDefault="0049632B" w:rsidP="00446A95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473F3757" w14:textId="77777777" w:rsidR="0049632B" w:rsidRPr="00F14CB2" w:rsidRDefault="0049632B" w:rsidP="00446A95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5F3AE6FC" w14:textId="77777777" w:rsidR="0049632B" w:rsidRPr="00F14CB2" w:rsidRDefault="0049632B" w:rsidP="00446A95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71BC3E57" w14:textId="77777777" w:rsidR="0049632B" w:rsidRPr="00F14CB2" w:rsidRDefault="0049632B" w:rsidP="00446A95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5DB085EA" w14:textId="77777777" w:rsidR="0049632B" w:rsidRPr="00F14CB2" w:rsidRDefault="0049632B" w:rsidP="00446A95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580E5B04" w14:textId="77777777" w:rsidR="0049632B" w:rsidRPr="00F14CB2" w:rsidRDefault="0049632B" w:rsidP="00446A95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39C68FB4" w14:textId="77777777" w:rsidR="0049632B" w:rsidRPr="00F14CB2" w:rsidRDefault="0049632B" w:rsidP="00446A95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1183D1C6" w14:textId="77777777" w:rsidR="0049632B" w:rsidRPr="00F14CB2" w:rsidRDefault="0049632B" w:rsidP="00446A95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-,v_NsagInfo);</w:t>
            </w:r>
          </w:p>
          <w:p w14:paraId="09134331" w14:textId="77777777" w:rsidR="0049632B" w:rsidRPr="00F14CB2" w:rsidRDefault="0049632B" w:rsidP="00446A95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SRB.send(cas_NR_SRB_NasPdu_REQ(nr_Cell1, tsc_NR_RbId_SRB1, -, cs_NG_NAS_Request(tsc_SHT_IntegrityProtected_Ciphered, v_MsgToSend)));</w:t>
            </w:r>
          </w:p>
          <w:p w14:paraId="4305735C" w14:textId="77777777" w:rsidR="0049632B" w:rsidRPr="00F14CB2" w:rsidRDefault="0049632B" w:rsidP="00446A95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</w:t>
            </w:r>
          </w:p>
          <w:p w14:paraId="432771FB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</w:t>
            </w:r>
            <w:r w:rsidRPr="005B2474">
              <w:rPr>
                <w:rFonts w:ascii="Arial" w:hAnsi="Arial" w:cs="Arial"/>
              </w:rPr>
              <w:t xml:space="preserve">// @siclog "Step 15-20" </w:t>
            </w:r>
            <w:proofErr w:type="spellStart"/>
            <w:r w:rsidRPr="005B2474">
              <w:rPr>
                <w:rFonts w:ascii="Arial" w:hAnsi="Arial" w:cs="Arial"/>
              </w:rPr>
              <w:t>siclog</w:t>
            </w:r>
            <w:proofErr w:type="spellEnd"/>
            <w:r w:rsidRPr="005B2474">
              <w:rPr>
                <w:rFonts w:ascii="Arial" w:hAnsi="Arial" w:cs="Arial"/>
              </w:rPr>
              <w:t>@</w:t>
            </w:r>
          </w:p>
          <w:p w14:paraId="5B4C70B1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Steps 15 to 20 of the generic procedure for NR RRC_INACTIVE specified in TS 38.508-1 subclause 4.5.3 are performed</w:t>
            </w:r>
          </w:p>
          <w:p w14:paraId="1E8C0D38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f_NR5GC_RRC_Idle_Steps15_20(nr_Cell1, </w:t>
            </w:r>
            <w:proofErr w:type="spellStart"/>
            <w:r w:rsidRPr="005B2474">
              <w:rPr>
                <w:rFonts w:ascii="Arial" w:hAnsi="Arial" w:cs="Arial"/>
              </w:rPr>
              <w:t>TESTMode_OFF</w:t>
            </w:r>
            <w:proofErr w:type="spellEnd"/>
            <w:r w:rsidRPr="005B2474">
              <w:rPr>
                <w:rFonts w:ascii="Arial" w:hAnsi="Arial" w:cs="Arial"/>
              </w:rPr>
              <w:t xml:space="preserve">, </w:t>
            </w:r>
            <w:proofErr w:type="spellStart"/>
            <w:r w:rsidRPr="005B2474">
              <w:rPr>
                <w:rFonts w:ascii="Arial" w:hAnsi="Arial" w:cs="Arial"/>
              </w:rPr>
              <w:t>noRrcConnectionRelease</w:t>
            </w:r>
            <w:proofErr w:type="spellEnd"/>
            <w:r w:rsidRPr="005B2474">
              <w:rPr>
                <w:rFonts w:ascii="Arial" w:hAnsi="Arial" w:cs="Arial"/>
              </w:rPr>
              <w:t>);</w:t>
            </w:r>
          </w:p>
          <w:p w14:paraId="7DE3EBCA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</w:t>
            </w:r>
            <w:proofErr w:type="spellStart"/>
            <w:r w:rsidRPr="005B2474">
              <w:rPr>
                <w:rFonts w:ascii="Arial" w:hAnsi="Arial" w:cs="Arial"/>
              </w:rPr>
              <w:t>f_NR_RRC_InactiveDef</w:t>
            </w:r>
            <w:proofErr w:type="spellEnd"/>
            <w:r w:rsidRPr="005B2474">
              <w:rPr>
                <w:rFonts w:ascii="Arial" w:hAnsi="Arial" w:cs="Arial"/>
              </w:rPr>
              <w:t>(nr_Cell1, -, false);</w:t>
            </w:r>
          </w:p>
          <w:p w14:paraId="2BD9AB68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</w:t>
            </w:r>
          </w:p>
          <w:p w14:paraId="58917465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21" </w:t>
            </w:r>
            <w:proofErr w:type="spellStart"/>
            <w:r w:rsidRPr="005B2474">
              <w:rPr>
                <w:rFonts w:ascii="Arial" w:hAnsi="Arial" w:cs="Arial"/>
              </w:rPr>
              <w:t>siclog</w:t>
            </w:r>
            <w:proofErr w:type="spellEnd"/>
            <w:r w:rsidRPr="005B2474">
              <w:rPr>
                <w:rFonts w:ascii="Arial" w:hAnsi="Arial" w:cs="Arial"/>
              </w:rPr>
              <w:t>@</w:t>
            </w:r>
          </w:p>
          <w:p w14:paraId="5F2B28B2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The SS changes NR Cell 3 and NR Cell 6 SSS levels according to the row "T1" in table 6.4.2.3.3.2-1/2</w:t>
            </w:r>
          </w:p>
          <w:p w14:paraId="15C524FC" w14:textId="77777777" w:rsidR="0049632B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</w:t>
            </w:r>
            <w:proofErr w:type="spellStart"/>
            <w:r w:rsidRPr="005B2474">
              <w:rPr>
                <w:rFonts w:ascii="Arial" w:hAnsi="Arial" w:cs="Arial"/>
              </w:rPr>
              <w:t>f_NR_SetCellPowerList</w:t>
            </w:r>
            <w:proofErr w:type="spellEnd"/>
            <w:r w:rsidRPr="005B2474">
              <w:rPr>
                <w:rFonts w:ascii="Arial" w:hAnsi="Arial" w:cs="Arial"/>
              </w:rPr>
              <w:t>(v_CellPowerList_AtT1);</w:t>
            </w:r>
          </w:p>
          <w:p w14:paraId="472895BD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D846E3">
              <w:rPr>
                <w:rFonts w:ascii="Arial" w:hAnsi="Arial" w:cs="Arial"/>
              </w:rPr>
              <w:t xml:space="preserve">    </w:t>
            </w:r>
            <w:proofErr w:type="spellStart"/>
            <w:r w:rsidRPr="00D846E3">
              <w:rPr>
                <w:rFonts w:ascii="Arial" w:hAnsi="Arial" w:cs="Arial"/>
                <w:highlight w:val="yellow"/>
              </w:rPr>
              <w:t>f_NR_SS_AS_ActivateSecurity_Current</w:t>
            </w:r>
            <w:proofErr w:type="spellEnd"/>
            <w:r w:rsidRPr="00D846E3">
              <w:rPr>
                <w:rFonts w:ascii="Arial" w:hAnsi="Arial" w:cs="Arial"/>
                <w:highlight w:val="yellow"/>
              </w:rPr>
              <w:t>(nr_Cell3);</w:t>
            </w:r>
          </w:p>
          <w:p w14:paraId="7B05445B" w14:textId="77777777" w:rsidR="0049632B" w:rsidRPr="005B2474" w:rsidRDefault="0049632B" w:rsidP="00446A95">
            <w:pPr>
              <w:rPr>
                <w:rFonts w:ascii="Arial" w:hAnsi="Arial" w:cs="Arial"/>
              </w:rPr>
            </w:pPr>
          </w:p>
          <w:p w14:paraId="141C48F4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22 - Void" </w:t>
            </w:r>
            <w:proofErr w:type="spellStart"/>
            <w:r w:rsidRPr="005B2474">
              <w:rPr>
                <w:rFonts w:ascii="Arial" w:hAnsi="Arial" w:cs="Arial"/>
              </w:rPr>
              <w:t>siclog</w:t>
            </w:r>
            <w:proofErr w:type="spellEnd"/>
            <w:r w:rsidRPr="005B2474">
              <w:rPr>
                <w:rFonts w:ascii="Arial" w:hAnsi="Arial" w:cs="Arial"/>
              </w:rPr>
              <w:t>@</w:t>
            </w:r>
          </w:p>
          <w:p w14:paraId="1C276FB7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23" </w:t>
            </w:r>
            <w:proofErr w:type="spellStart"/>
            <w:r w:rsidRPr="005B2474">
              <w:rPr>
                <w:rFonts w:ascii="Arial" w:hAnsi="Arial" w:cs="Arial"/>
              </w:rPr>
              <w:t>siclog</w:t>
            </w:r>
            <w:proofErr w:type="spellEnd"/>
            <w:r w:rsidRPr="005B2474">
              <w:rPr>
                <w:rFonts w:ascii="Arial" w:hAnsi="Arial" w:cs="Arial"/>
              </w:rPr>
              <w:t>@</w:t>
            </w:r>
          </w:p>
          <w:p w14:paraId="2FF5865D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Check: Does the UE transmit an </w:t>
            </w:r>
            <w:proofErr w:type="spellStart"/>
            <w:r w:rsidRPr="005B2474">
              <w:rPr>
                <w:rFonts w:ascii="Arial" w:hAnsi="Arial" w:cs="Arial"/>
              </w:rPr>
              <w:t>RRCResumeRequest</w:t>
            </w:r>
            <w:proofErr w:type="spellEnd"/>
            <w:r w:rsidRPr="005B2474">
              <w:rPr>
                <w:rFonts w:ascii="Arial" w:hAnsi="Arial" w:cs="Arial"/>
              </w:rPr>
              <w:t xml:space="preserve"> message on the NR Cell 3</w:t>
            </w:r>
          </w:p>
          <w:p w14:paraId="7930712D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</w:t>
            </w:r>
            <w:proofErr w:type="spellStart"/>
            <w:r w:rsidRPr="005B2474">
              <w:rPr>
                <w:rFonts w:ascii="Arial" w:hAnsi="Arial" w:cs="Arial"/>
              </w:rPr>
              <w:t>SRB.receive</w:t>
            </w:r>
            <w:proofErr w:type="spellEnd"/>
            <w:r w:rsidRPr="005B2474">
              <w:rPr>
                <w:rFonts w:ascii="Arial" w:hAnsi="Arial" w:cs="Arial"/>
              </w:rPr>
              <w:t>(car_NR_SRB0_RrcPdu_IND(nr_Cell3, cr_38508_RRCResumeRequest(?, ?)));</w:t>
            </w:r>
          </w:p>
          <w:p w14:paraId="5272D1EB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</w:t>
            </w:r>
            <w:proofErr w:type="spellStart"/>
            <w:r w:rsidRPr="005B2474">
              <w:rPr>
                <w:rFonts w:ascii="Arial" w:hAnsi="Arial" w:cs="Arial"/>
              </w:rPr>
              <w:t>f_NR_PreliminaryPass</w:t>
            </w:r>
            <w:proofErr w:type="spellEnd"/>
            <w:r w:rsidRPr="005B2474">
              <w:rPr>
                <w:rFonts w:ascii="Arial" w:hAnsi="Arial" w:cs="Arial"/>
              </w:rPr>
              <w:t>(__FILE__, __LINE__, "Step 23");</w:t>
            </w:r>
          </w:p>
          <w:p w14:paraId="19EC06E8" w14:textId="77777777" w:rsidR="0049632B" w:rsidRPr="005B2474" w:rsidRDefault="0049632B" w:rsidP="00446A95">
            <w:pPr>
              <w:rPr>
                <w:rFonts w:ascii="Arial" w:hAnsi="Arial" w:cs="Arial"/>
              </w:rPr>
            </w:pPr>
          </w:p>
          <w:p w14:paraId="0ED1A04A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lastRenderedPageBreak/>
              <w:t xml:space="preserve">    // @siclog "Step 23A" </w:t>
            </w:r>
            <w:proofErr w:type="spellStart"/>
            <w:r w:rsidRPr="005B2474">
              <w:rPr>
                <w:rFonts w:ascii="Arial" w:hAnsi="Arial" w:cs="Arial"/>
              </w:rPr>
              <w:t>siclog</w:t>
            </w:r>
            <w:proofErr w:type="spellEnd"/>
            <w:r w:rsidRPr="005B2474">
              <w:rPr>
                <w:rFonts w:ascii="Arial" w:hAnsi="Arial" w:cs="Arial"/>
              </w:rPr>
              <w:t>@</w:t>
            </w:r>
          </w:p>
          <w:p w14:paraId="1AFEFE97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The SS transmits an </w:t>
            </w:r>
            <w:proofErr w:type="spellStart"/>
            <w:r w:rsidRPr="005B2474">
              <w:rPr>
                <w:rFonts w:ascii="Arial" w:hAnsi="Arial" w:cs="Arial"/>
              </w:rPr>
              <w:t>RRCResume</w:t>
            </w:r>
            <w:proofErr w:type="spellEnd"/>
            <w:r w:rsidRPr="005B2474">
              <w:rPr>
                <w:rFonts w:ascii="Arial" w:hAnsi="Arial" w:cs="Arial"/>
              </w:rPr>
              <w:t xml:space="preserve"> message</w:t>
            </w:r>
          </w:p>
          <w:p w14:paraId="4379BA2D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</w:t>
            </w:r>
            <w:proofErr w:type="spellStart"/>
            <w:r w:rsidRPr="005B2474">
              <w:rPr>
                <w:rFonts w:ascii="Arial" w:hAnsi="Arial" w:cs="Arial"/>
              </w:rPr>
              <w:t>f_NR_SendRRCResume_Def</w:t>
            </w:r>
            <w:proofErr w:type="spellEnd"/>
            <w:r w:rsidRPr="005B2474">
              <w:rPr>
                <w:rFonts w:ascii="Arial" w:hAnsi="Arial" w:cs="Arial"/>
              </w:rPr>
              <w:t>(nr_Cell3);</w:t>
            </w:r>
          </w:p>
          <w:p w14:paraId="2FE82997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</w:t>
            </w:r>
          </w:p>
          <w:p w14:paraId="78904624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23B" </w:t>
            </w:r>
            <w:proofErr w:type="spellStart"/>
            <w:r w:rsidRPr="005B2474">
              <w:rPr>
                <w:rFonts w:ascii="Arial" w:hAnsi="Arial" w:cs="Arial"/>
              </w:rPr>
              <w:t>siclog</w:t>
            </w:r>
            <w:proofErr w:type="spellEnd"/>
            <w:r w:rsidRPr="005B2474">
              <w:rPr>
                <w:rFonts w:ascii="Arial" w:hAnsi="Arial" w:cs="Arial"/>
              </w:rPr>
              <w:t>@</w:t>
            </w:r>
          </w:p>
          <w:p w14:paraId="51DFCD6F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The UE transmit an </w:t>
            </w:r>
            <w:proofErr w:type="spellStart"/>
            <w:r w:rsidRPr="005B2474">
              <w:rPr>
                <w:rFonts w:ascii="Arial" w:hAnsi="Arial" w:cs="Arial"/>
              </w:rPr>
              <w:t>RRCResumeComplete</w:t>
            </w:r>
            <w:proofErr w:type="spellEnd"/>
            <w:r w:rsidRPr="005B2474">
              <w:rPr>
                <w:rFonts w:ascii="Arial" w:hAnsi="Arial" w:cs="Arial"/>
              </w:rPr>
              <w:t xml:space="preserve"> message</w:t>
            </w:r>
          </w:p>
          <w:p w14:paraId="11D90CFE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</w:t>
            </w:r>
            <w:proofErr w:type="spellStart"/>
            <w:r w:rsidRPr="005B2474">
              <w:rPr>
                <w:rFonts w:ascii="Arial" w:hAnsi="Arial" w:cs="Arial"/>
              </w:rPr>
              <w:t>f_NR_RRCResumeComplete_Def</w:t>
            </w:r>
            <w:proofErr w:type="spellEnd"/>
            <w:r w:rsidRPr="005B2474">
              <w:rPr>
                <w:rFonts w:ascii="Arial" w:hAnsi="Arial" w:cs="Arial"/>
              </w:rPr>
              <w:t>(nr_Cell3);</w:t>
            </w:r>
          </w:p>
          <w:p w14:paraId="4ED434CE" w14:textId="77777777" w:rsidR="0049632B" w:rsidRPr="005B2474" w:rsidRDefault="0049632B" w:rsidP="00446A95">
            <w:pPr>
              <w:rPr>
                <w:rFonts w:ascii="Arial" w:hAnsi="Arial" w:cs="Arial"/>
              </w:rPr>
            </w:pPr>
          </w:p>
          <w:p w14:paraId="3DFA9615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24" </w:t>
            </w:r>
            <w:proofErr w:type="spellStart"/>
            <w:r w:rsidRPr="005B2474">
              <w:rPr>
                <w:rFonts w:ascii="Arial" w:hAnsi="Arial" w:cs="Arial"/>
              </w:rPr>
              <w:t>siclog</w:t>
            </w:r>
            <w:proofErr w:type="spellEnd"/>
            <w:r w:rsidRPr="005B2474">
              <w:rPr>
                <w:rFonts w:ascii="Arial" w:hAnsi="Arial" w:cs="Arial"/>
              </w:rPr>
              <w:t>@</w:t>
            </w:r>
          </w:p>
          <w:p w14:paraId="515C75E6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The SS transmits an </w:t>
            </w:r>
            <w:proofErr w:type="spellStart"/>
            <w:r w:rsidRPr="005B2474">
              <w:rPr>
                <w:rFonts w:ascii="Arial" w:hAnsi="Arial" w:cs="Arial"/>
              </w:rPr>
              <w:t>RRCRelease</w:t>
            </w:r>
            <w:proofErr w:type="spellEnd"/>
            <w:r w:rsidRPr="005B2474">
              <w:rPr>
                <w:rFonts w:ascii="Arial" w:hAnsi="Arial" w:cs="Arial"/>
              </w:rPr>
              <w:t xml:space="preserve"> message including </w:t>
            </w:r>
            <w:proofErr w:type="spellStart"/>
            <w:r w:rsidRPr="005B2474">
              <w:rPr>
                <w:rFonts w:ascii="Arial" w:hAnsi="Arial" w:cs="Arial"/>
              </w:rPr>
              <w:t>suspendConfig</w:t>
            </w:r>
            <w:proofErr w:type="spellEnd"/>
            <w:r w:rsidRPr="005B2474">
              <w:rPr>
                <w:rFonts w:ascii="Arial" w:hAnsi="Arial" w:cs="Arial"/>
              </w:rPr>
              <w:t xml:space="preserve"> with NR_RRC_INACTIVE condition</w:t>
            </w:r>
          </w:p>
          <w:p w14:paraId="6323E353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</w:t>
            </w:r>
            <w:proofErr w:type="spellStart"/>
            <w:r w:rsidRPr="005B2474">
              <w:rPr>
                <w:rFonts w:ascii="Arial" w:hAnsi="Arial" w:cs="Arial"/>
              </w:rPr>
              <w:t>f_NR_RRC_InactiveDef</w:t>
            </w:r>
            <w:proofErr w:type="spellEnd"/>
            <w:r w:rsidRPr="005B2474">
              <w:rPr>
                <w:rFonts w:ascii="Arial" w:hAnsi="Arial" w:cs="Arial"/>
              </w:rPr>
              <w:t>(nr_Cell3, -, false);</w:t>
            </w:r>
          </w:p>
          <w:p w14:paraId="72D4E122" w14:textId="77777777" w:rsidR="0049632B" w:rsidRPr="005B2474" w:rsidRDefault="0049632B" w:rsidP="00446A95">
            <w:pPr>
              <w:rPr>
                <w:rFonts w:ascii="Arial" w:hAnsi="Arial" w:cs="Arial"/>
              </w:rPr>
            </w:pPr>
          </w:p>
          <w:p w14:paraId="6BCDCA76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25" </w:t>
            </w:r>
            <w:proofErr w:type="spellStart"/>
            <w:r w:rsidRPr="005B2474">
              <w:rPr>
                <w:rFonts w:ascii="Arial" w:hAnsi="Arial" w:cs="Arial"/>
              </w:rPr>
              <w:t>siclog</w:t>
            </w:r>
            <w:proofErr w:type="spellEnd"/>
            <w:r w:rsidRPr="005B2474">
              <w:rPr>
                <w:rFonts w:ascii="Arial" w:hAnsi="Arial" w:cs="Arial"/>
              </w:rPr>
              <w:t>@</w:t>
            </w:r>
          </w:p>
          <w:p w14:paraId="50DD0D79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The SS changes NR Cell 3 and NR Cell 6 SSS levels according to the row "T2" in table 6.4.2.3.3.2-1/2</w:t>
            </w:r>
          </w:p>
          <w:p w14:paraId="4B5AB77E" w14:textId="77777777" w:rsidR="0049632B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</w:t>
            </w:r>
            <w:proofErr w:type="spellStart"/>
            <w:r w:rsidRPr="005B2474">
              <w:rPr>
                <w:rFonts w:ascii="Arial" w:hAnsi="Arial" w:cs="Arial"/>
              </w:rPr>
              <w:t>f_NR_SetCellPowerList</w:t>
            </w:r>
            <w:proofErr w:type="spellEnd"/>
            <w:r w:rsidRPr="005B2474">
              <w:rPr>
                <w:rFonts w:ascii="Arial" w:hAnsi="Arial" w:cs="Arial"/>
              </w:rPr>
              <w:t>(v_CellPowerList_AtT2);</w:t>
            </w:r>
          </w:p>
          <w:p w14:paraId="723E431F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proofErr w:type="spellStart"/>
            <w:r w:rsidRPr="002F3901">
              <w:rPr>
                <w:rFonts w:ascii="Arial" w:hAnsi="Arial" w:cs="Arial"/>
                <w:highlight w:val="yellow"/>
              </w:rPr>
              <w:t>f_NR_SS_AS_ActivateSecurity_Current</w:t>
            </w:r>
            <w:proofErr w:type="spellEnd"/>
            <w:r w:rsidRPr="002F3901">
              <w:rPr>
                <w:rFonts w:ascii="Arial" w:hAnsi="Arial" w:cs="Arial"/>
                <w:highlight w:val="yellow"/>
              </w:rPr>
              <w:t>(nr_Cell6);</w:t>
            </w:r>
          </w:p>
          <w:p w14:paraId="59A2011C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26 - Void" </w:t>
            </w:r>
            <w:proofErr w:type="spellStart"/>
            <w:r w:rsidRPr="005B2474">
              <w:rPr>
                <w:rFonts w:ascii="Arial" w:hAnsi="Arial" w:cs="Arial"/>
              </w:rPr>
              <w:t>siclog</w:t>
            </w:r>
            <w:proofErr w:type="spellEnd"/>
            <w:r w:rsidRPr="005B2474">
              <w:rPr>
                <w:rFonts w:ascii="Arial" w:hAnsi="Arial" w:cs="Arial"/>
              </w:rPr>
              <w:t>@</w:t>
            </w:r>
          </w:p>
          <w:p w14:paraId="37116AF6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27" </w:t>
            </w:r>
            <w:proofErr w:type="spellStart"/>
            <w:r w:rsidRPr="005B2474">
              <w:rPr>
                <w:rFonts w:ascii="Arial" w:hAnsi="Arial" w:cs="Arial"/>
              </w:rPr>
              <w:t>siclog</w:t>
            </w:r>
            <w:proofErr w:type="spellEnd"/>
            <w:r w:rsidRPr="005B2474">
              <w:rPr>
                <w:rFonts w:ascii="Arial" w:hAnsi="Arial" w:cs="Arial"/>
              </w:rPr>
              <w:t>@</w:t>
            </w:r>
          </w:p>
          <w:p w14:paraId="32412666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Check: Does the UE transmit an </w:t>
            </w:r>
            <w:proofErr w:type="spellStart"/>
            <w:r w:rsidRPr="005B2474">
              <w:rPr>
                <w:rFonts w:ascii="Arial" w:hAnsi="Arial" w:cs="Arial"/>
              </w:rPr>
              <w:t>RRCResumeRequest</w:t>
            </w:r>
            <w:proofErr w:type="spellEnd"/>
            <w:r w:rsidRPr="005B2474">
              <w:rPr>
                <w:rFonts w:ascii="Arial" w:hAnsi="Arial" w:cs="Arial"/>
              </w:rPr>
              <w:t xml:space="preserve"> message on the NR Cell 6</w:t>
            </w:r>
          </w:p>
          <w:p w14:paraId="086AF864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</w:t>
            </w:r>
            <w:proofErr w:type="spellStart"/>
            <w:r w:rsidRPr="005B2474">
              <w:rPr>
                <w:rFonts w:ascii="Arial" w:hAnsi="Arial" w:cs="Arial"/>
              </w:rPr>
              <w:t>SRB.receive</w:t>
            </w:r>
            <w:proofErr w:type="spellEnd"/>
            <w:r w:rsidRPr="005B2474">
              <w:rPr>
                <w:rFonts w:ascii="Arial" w:hAnsi="Arial" w:cs="Arial"/>
              </w:rPr>
              <w:t>(car_NR_SRB0_RrcPdu_IND(nr_Cell6, cr_38508_RRCResumeRequest(?, ?)));</w:t>
            </w:r>
          </w:p>
          <w:p w14:paraId="0AC7C5EF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</w:t>
            </w:r>
            <w:proofErr w:type="spellStart"/>
            <w:r w:rsidRPr="005B2474">
              <w:rPr>
                <w:rFonts w:ascii="Arial" w:hAnsi="Arial" w:cs="Arial"/>
              </w:rPr>
              <w:t>f_NR_PreliminaryPass</w:t>
            </w:r>
            <w:proofErr w:type="spellEnd"/>
            <w:r w:rsidRPr="005B2474">
              <w:rPr>
                <w:rFonts w:ascii="Arial" w:hAnsi="Arial" w:cs="Arial"/>
              </w:rPr>
              <w:t>(__FILE__, __LINE__, "Step 27");</w:t>
            </w:r>
          </w:p>
          <w:p w14:paraId="2D011EBE" w14:textId="77777777" w:rsidR="0049632B" w:rsidRPr="005B2474" w:rsidRDefault="0049632B" w:rsidP="00446A95">
            <w:pPr>
              <w:rPr>
                <w:rFonts w:ascii="Arial" w:hAnsi="Arial" w:cs="Arial"/>
              </w:rPr>
            </w:pPr>
          </w:p>
          <w:p w14:paraId="1F052C5A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27A" </w:t>
            </w:r>
            <w:proofErr w:type="spellStart"/>
            <w:r w:rsidRPr="005B2474">
              <w:rPr>
                <w:rFonts w:ascii="Arial" w:hAnsi="Arial" w:cs="Arial"/>
              </w:rPr>
              <w:t>siclog</w:t>
            </w:r>
            <w:proofErr w:type="spellEnd"/>
            <w:r w:rsidRPr="005B2474">
              <w:rPr>
                <w:rFonts w:ascii="Arial" w:hAnsi="Arial" w:cs="Arial"/>
              </w:rPr>
              <w:t>@</w:t>
            </w:r>
          </w:p>
          <w:p w14:paraId="24833D8E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The SS transmits an </w:t>
            </w:r>
            <w:proofErr w:type="spellStart"/>
            <w:r w:rsidRPr="005B2474">
              <w:rPr>
                <w:rFonts w:ascii="Arial" w:hAnsi="Arial" w:cs="Arial"/>
              </w:rPr>
              <w:t>RRCResume</w:t>
            </w:r>
            <w:proofErr w:type="spellEnd"/>
            <w:r w:rsidRPr="005B2474">
              <w:rPr>
                <w:rFonts w:ascii="Arial" w:hAnsi="Arial" w:cs="Arial"/>
              </w:rPr>
              <w:t xml:space="preserve"> message</w:t>
            </w:r>
          </w:p>
          <w:p w14:paraId="59DD47A7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</w:t>
            </w:r>
            <w:proofErr w:type="spellStart"/>
            <w:r w:rsidRPr="005B2474">
              <w:rPr>
                <w:rFonts w:ascii="Arial" w:hAnsi="Arial" w:cs="Arial"/>
              </w:rPr>
              <w:t>f_NR_SendRRCResume_Def</w:t>
            </w:r>
            <w:proofErr w:type="spellEnd"/>
            <w:r w:rsidRPr="005B2474">
              <w:rPr>
                <w:rFonts w:ascii="Arial" w:hAnsi="Arial" w:cs="Arial"/>
              </w:rPr>
              <w:t>(nr_Cell6);</w:t>
            </w:r>
          </w:p>
          <w:p w14:paraId="1912AE0F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</w:t>
            </w:r>
          </w:p>
          <w:p w14:paraId="7CAC277F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27B" </w:t>
            </w:r>
            <w:proofErr w:type="spellStart"/>
            <w:r w:rsidRPr="005B2474">
              <w:rPr>
                <w:rFonts w:ascii="Arial" w:hAnsi="Arial" w:cs="Arial"/>
              </w:rPr>
              <w:t>siclog</w:t>
            </w:r>
            <w:proofErr w:type="spellEnd"/>
            <w:r w:rsidRPr="005B2474">
              <w:rPr>
                <w:rFonts w:ascii="Arial" w:hAnsi="Arial" w:cs="Arial"/>
              </w:rPr>
              <w:t>@</w:t>
            </w:r>
          </w:p>
          <w:p w14:paraId="73744039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The UE transmit an </w:t>
            </w:r>
            <w:proofErr w:type="spellStart"/>
            <w:r w:rsidRPr="005B2474">
              <w:rPr>
                <w:rFonts w:ascii="Arial" w:hAnsi="Arial" w:cs="Arial"/>
              </w:rPr>
              <w:t>RRCResumeComplete</w:t>
            </w:r>
            <w:proofErr w:type="spellEnd"/>
            <w:r w:rsidRPr="005B2474">
              <w:rPr>
                <w:rFonts w:ascii="Arial" w:hAnsi="Arial" w:cs="Arial"/>
              </w:rPr>
              <w:t xml:space="preserve"> message</w:t>
            </w:r>
          </w:p>
          <w:p w14:paraId="4DD0CC1C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</w:t>
            </w:r>
            <w:proofErr w:type="spellStart"/>
            <w:r w:rsidRPr="005B2474">
              <w:rPr>
                <w:rFonts w:ascii="Arial" w:hAnsi="Arial" w:cs="Arial"/>
              </w:rPr>
              <w:t>f_NR_RRCResumeComplete_Def</w:t>
            </w:r>
            <w:proofErr w:type="spellEnd"/>
            <w:r w:rsidRPr="005B2474">
              <w:rPr>
                <w:rFonts w:ascii="Arial" w:hAnsi="Arial" w:cs="Arial"/>
              </w:rPr>
              <w:t>(nr_Cell6);</w:t>
            </w:r>
          </w:p>
          <w:p w14:paraId="5E331C52" w14:textId="77777777" w:rsidR="0049632B" w:rsidRPr="005B2474" w:rsidRDefault="0049632B" w:rsidP="00446A95">
            <w:pPr>
              <w:rPr>
                <w:rFonts w:ascii="Arial" w:hAnsi="Arial" w:cs="Arial"/>
              </w:rPr>
            </w:pPr>
          </w:p>
          <w:p w14:paraId="69D260EF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28" </w:t>
            </w:r>
            <w:proofErr w:type="spellStart"/>
            <w:r w:rsidRPr="005B2474">
              <w:rPr>
                <w:rFonts w:ascii="Arial" w:hAnsi="Arial" w:cs="Arial"/>
              </w:rPr>
              <w:t>siclog</w:t>
            </w:r>
            <w:proofErr w:type="spellEnd"/>
            <w:r w:rsidRPr="005B2474">
              <w:rPr>
                <w:rFonts w:ascii="Arial" w:hAnsi="Arial" w:cs="Arial"/>
              </w:rPr>
              <w:t>@</w:t>
            </w:r>
          </w:p>
          <w:p w14:paraId="46DDA749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The SS transmits an </w:t>
            </w:r>
            <w:proofErr w:type="spellStart"/>
            <w:r w:rsidRPr="005B2474">
              <w:rPr>
                <w:rFonts w:ascii="Arial" w:hAnsi="Arial" w:cs="Arial"/>
              </w:rPr>
              <w:t>RRCRelease</w:t>
            </w:r>
            <w:proofErr w:type="spellEnd"/>
            <w:r w:rsidRPr="005B2474">
              <w:rPr>
                <w:rFonts w:ascii="Arial" w:hAnsi="Arial" w:cs="Arial"/>
              </w:rPr>
              <w:t xml:space="preserve"> message including </w:t>
            </w:r>
            <w:proofErr w:type="spellStart"/>
            <w:r w:rsidRPr="005B2474">
              <w:rPr>
                <w:rFonts w:ascii="Arial" w:hAnsi="Arial" w:cs="Arial"/>
              </w:rPr>
              <w:t>suspendConfig</w:t>
            </w:r>
            <w:proofErr w:type="spellEnd"/>
            <w:r w:rsidRPr="005B2474">
              <w:rPr>
                <w:rFonts w:ascii="Arial" w:hAnsi="Arial" w:cs="Arial"/>
              </w:rPr>
              <w:t xml:space="preserve"> with NR_RRC_INACTIVE condition</w:t>
            </w:r>
          </w:p>
          <w:p w14:paraId="40677C07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</w:t>
            </w:r>
            <w:proofErr w:type="spellStart"/>
            <w:r w:rsidRPr="005B2474">
              <w:rPr>
                <w:rFonts w:ascii="Arial" w:hAnsi="Arial" w:cs="Arial"/>
              </w:rPr>
              <w:t>f_NR_RRC_InactiveDef</w:t>
            </w:r>
            <w:proofErr w:type="spellEnd"/>
            <w:r w:rsidRPr="005B2474">
              <w:rPr>
                <w:rFonts w:ascii="Arial" w:hAnsi="Arial" w:cs="Arial"/>
              </w:rPr>
              <w:t>(nr_Cell6);</w:t>
            </w:r>
          </w:p>
          <w:p w14:paraId="5D0DF095" w14:textId="77777777" w:rsidR="0049632B" w:rsidRPr="003C4E4F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lastRenderedPageBreak/>
              <w:t xml:space="preserve">  }//end of f_TC_6_4_2_3_NR5GC_TestBody</w:t>
            </w:r>
          </w:p>
        </w:tc>
      </w:tr>
    </w:tbl>
    <w:p w14:paraId="651AD072" w14:textId="77777777" w:rsidR="0049632B" w:rsidRPr="0049632B" w:rsidRDefault="0049632B" w:rsidP="00890502">
      <w:pPr>
        <w:rPr>
          <w:rFonts w:ascii="Arial" w:hAnsi="Arial" w:cs="Arial"/>
          <w:lang w:eastAsia="zh-CN"/>
        </w:rPr>
      </w:pPr>
    </w:p>
    <w:p w14:paraId="436B4DB8" w14:textId="77777777" w:rsidR="0049632B" w:rsidRDefault="0049632B" w:rsidP="0049632B">
      <w:pPr>
        <w:rPr>
          <w:b/>
          <w:lang w:eastAsia="en-GB"/>
        </w:rPr>
      </w:pPr>
      <w:r w:rsidRPr="00D308D9">
        <w:rPr>
          <w:b/>
          <w:highlight w:val="green"/>
          <w:lang w:eastAsia="en-GB"/>
        </w:rPr>
        <w:t>MCC160 implementation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90502" w:rsidRPr="003C4E4F" w14:paraId="208F4CEE" w14:textId="77777777" w:rsidTr="00734430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5E08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>function f_TC_6_4_2_3_NR5GC_TestBody() runs on NR5GC_PTC</w:t>
            </w:r>
          </w:p>
          <w:p w14:paraId="5F151A78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{ //FR2 Power levels are FFS</w:t>
            </w:r>
          </w:p>
          <w:p w14:paraId="47A544F6" w14:textId="77777777" w:rsidR="00890502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>------skipped code-----</w:t>
            </w:r>
          </w:p>
          <w:p w14:paraId="2A536344" w14:textId="77777777" w:rsidR="00890502" w:rsidRPr="004A1D41" w:rsidRDefault="00890502" w:rsidP="00734430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// @siclog "Step 14" siclog@</w:t>
            </w:r>
          </w:p>
          <w:p w14:paraId="5C13EFA2" w14:textId="77777777" w:rsidR="00890502" w:rsidRPr="004A1D41" w:rsidRDefault="00890502" w:rsidP="00734430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// The SS transmits a REGISTRATION ACCEPT message</w:t>
            </w:r>
          </w:p>
          <w:p w14:paraId="03DD0215" w14:textId="77777777" w:rsidR="00890502" w:rsidRPr="004A1D41" w:rsidRDefault="00890502" w:rsidP="00734430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v_GutiParams := f_NR5GC_CellInfo_GetGutiParameters(nr_Cell1);</w:t>
            </w:r>
          </w:p>
          <w:p w14:paraId="50A58624" w14:textId="77777777" w:rsidR="00890502" w:rsidRPr="004A1D41" w:rsidRDefault="00890502" w:rsidP="00734430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v_GUTIToSend := f_NG_GutiParameters2MobileIdentity(v_PLMN, v_GutiParams);</w:t>
            </w:r>
          </w:p>
          <w:p w14:paraId="7917FADA" w14:textId="77777777" w:rsidR="00890502" w:rsidRPr="004A1D41" w:rsidRDefault="00890502" w:rsidP="00734430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v_TAC := f_NR_CellInfo_GetTAC(nr_Cell1);</w:t>
            </w:r>
          </w:p>
          <w:p w14:paraId="27FF6CFD" w14:textId="77777777" w:rsidR="00890502" w:rsidRPr="004A1D41" w:rsidRDefault="00890502" w:rsidP="00734430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v_TAIList := cs_NG_TAIListNonConsecutive(v_PLMN, {bit2oct(v_TAC)});</w:t>
            </w:r>
          </w:p>
          <w:p w14:paraId="0D05000D" w14:textId="77777777" w:rsidR="00890502" w:rsidRPr="004A1D41" w:rsidRDefault="00890502" w:rsidP="00734430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v_NSSAI_LV1 := cs_NSSAI_LV('04'O, {cs_S_NSSAI('01'O, '01'O, omit), cs_S_NSSAI('01'O, '02'O, omit)});</w:t>
            </w:r>
          </w:p>
          <w:p w14:paraId="13DFB9E8" w14:textId="77777777" w:rsidR="00890502" w:rsidRPr="004A1D41" w:rsidRDefault="00890502" w:rsidP="00734430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v_NSSAI_LV2 := cs_NSSAI_LV('04'O, {cs_S_NSSAI('01'O, '03'O, omit), cs_S_NSSAI('01'O, '04'O, omit)});</w:t>
            </w:r>
          </w:p>
          <w:p w14:paraId="08EBC231" w14:textId="10CDCE19" w:rsidR="00890502" w:rsidRPr="006531C9" w:rsidRDefault="00890502" w:rsidP="00734430">
            <w:pPr>
              <w:rPr>
                <w:rFonts w:ascii="Arial" w:hAnsi="Arial" w:cs="Arial"/>
                <w:lang w:val="fr-FR"/>
              </w:rPr>
            </w:pPr>
            <w:r w:rsidRPr="004A1D41">
              <w:rPr>
                <w:rFonts w:ascii="Arial" w:hAnsi="Arial" w:cs="Arial"/>
              </w:rPr>
              <w:t xml:space="preserve">    </w:t>
            </w:r>
            <w:r w:rsidRPr="006531C9">
              <w:rPr>
                <w:rFonts w:ascii="Arial" w:hAnsi="Arial" w:cs="Arial"/>
                <w:lang w:val="fr-FR"/>
              </w:rPr>
              <w:t xml:space="preserve">v_NSAG1 := </w:t>
            </w:r>
            <w:proofErr w:type="spellStart"/>
            <w:r w:rsidRPr="006531C9">
              <w:rPr>
                <w:rFonts w:ascii="Arial" w:hAnsi="Arial" w:cs="Arial"/>
                <w:lang w:val="fr-FR"/>
              </w:rPr>
              <w:t>cs_NSAG_InfoElement</w:t>
            </w:r>
            <w:proofErr w:type="spellEnd"/>
            <w:r w:rsidRPr="006531C9">
              <w:rPr>
                <w:rFonts w:ascii="Arial" w:hAnsi="Arial" w:cs="Arial"/>
                <w:lang w:val="fr-FR"/>
              </w:rPr>
              <w:t>('01'O, v_NSSAI_LV1</w:t>
            </w:r>
            <w:r w:rsidRPr="006531C9">
              <w:rPr>
                <w:rFonts w:ascii="Arial" w:hAnsi="Arial" w:cs="Arial"/>
                <w:highlight w:val="green"/>
                <w:lang w:val="fr-FR"/>
              </w:rPr>
              <w:t>, '</w:t>
            </w:r>
            <w:r w:rsidR="00D27C34" w:rsidRPr="006531C9">
              <w:rPr>
                <w:rFonts w:ascii="Arial" w:hAnsi="Arial" w:cs="Arial"/>
                <w:highlight w:val="green"/>
                <w:lang w:val="fr-FR"/>
              </w:rPr>
              <w:t>03</w:t>
            </w:r>
            <w:r w:rsidRPr="006531C9">
              <w:rPr>
                <w:rFonts w:ascii="Arial" w:hAnsi="Arial" w:cs="Arial"/>
                <w:highlight w:val="green"/>
                <w:lang w:val="fr-FR"/>
              </w:rPr>
              <w:t>'O,</w:t>
            </w:r>
            <w:r w:rsidRPr="006531C9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6531C9">
              <w:rPr>
                <w:rFonts w:ascii="Arial" w:hAnsi="Arial" w:cs="Arial"/>
                <w:lang w:val="fr-FR"/>
              </w:rPr>
              <w:t>v_TAIList.lvPart</w:t>
            </w:r>
            <w:proofErr w:type="spellEnd"/>
            <w:r w:rsidRPr="006531C9">
              <w:rPr>
                <w:rFonts w:ascii="Arial" w:hAnsi="Arial" w:cs="Arial"/>
                <w:lang w:val="fr-FR"/>
              </w:rPr>
              <w:t>);</w:t>
            </w:r>
          </w:p>
          <w:p w14:paraId="57857B29" w14:textId="0E1FF091" w:rsidR="00890502" w:rsidRPr="006531C9" w:rsidRDefault="00890502" w:rsidP="00734430">
            <w:pPr>
              <w:rPr>
                <w:rFonts w:ascii="Arial" w:hAnsi="Arial" w:cs="Arial"/>
                <w:lang w:val="fr-FR"/>
              </w:rPr>
            </w:pPr>
            <w:r w:rsidRPr="006531C9">
              <w:rPr>
                <w:rFonts w:ascii="Arial" w:hAnsi="Arial" w:cs="Arial"/>
                <w:lang w:val="fr-FR"/>
              </w:rPr>
              <w:t xml:space="preserve">    v_NSAG2 := </w:t>
            </w:r>
            <w:proofErr w:type="spellStart"/>
            <w:r w:rsidRPr="006531C9">
              <w:rPr>
                <w:rFonts w:ascii="Arial" w:hAnsi="Arial" w:cs="Arial"/>
                <w:lang w:val="fr-FR"/>
              </w:rPr>
              <w:t>cs_NSAG_InfoElement</w:t>
            </w:r>
            <w:proofErr w:type="spellEnd"/>
            <w:r w:rsidRPr="006531C9">
              <w:rPr>
                <w:rFonts w:ascii="Arial" w:hAnsi="Arial" w:cs="Arial"/>
                <w:lang w:val="fr-FR"/>
              </w:rPr>
              <w:t xml:space="preserve">('02'O, v_NSSAI_LV2, </w:t>
            </w:r>
            <w:r w:rsidR="00D27C34" w:rsidRPr="006531C9">
              <w:rPr>
                <w:rFonts w:ascii="Arial" w:hAnsi="Arial" w:cs="Arial"/>
                <w:highlight w:val="green"/>
                <w:lang w:val="fr-FR"/>
              </w:rPr>
              <w:t>'02</w:t>
            </w:r>
            <w:r w:rsidRPr="006531C9">
              <w:rPr>
                <w:rFonts w:ascii="Arial" w:hAnsi="Arial" w:cs="Arial"/>
                <w:highlight w:val="green"/>
                <w:lang w:val="fr-FR"/>
              </w:rPr>
              <w:t>'O,</w:t>
            </w:r>
            <w:r w:rsidRPr="006531C9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6531C9">
              <w:rPr>
                <w:rFonts w:ascii="Arial" w:hAnsi="Arial" w:cs="Arial"/>
                <w:lang w:val="fr-FR"/>
              </w:rPr>
              <w:t>v_TAIList.lvPart</w:t>
            </w:r>
            <w:proofErr w:type="spellEnd"/>
            <w:r w:rsidRPr="006531C9">
              <w:rPr>
                <w:rFonts w:ascii="Arial" w:hAnsi="Arial" w:cs="Arial"/>
                <w:lang w:val="fr-FR"/>
              </w:rPr>
              <w:t>);</w:t>
            </w:r>
          </w:p>
          <w:p w14:paraId="36D2B7ED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6531C9">
              <w:rPr>
                <w:rFonts w:ascii="Arial" w:hAnsi="Arial" w:cs="Arial"/>
                <w:lang w:val="fr-FR"/>
              </w:rPr>
              <w:t xml:space="preserve">    </w:t>
            </w:r>
            <w:r w:rsidRPr="00F14CB2">
              <w:rPr>
                <w:rFonts w:ascii="Arial" w:hAnsi="Arial" w:cs="Arial"/>
                <w:lang w:val="de-DE"/>
              </w:rPr>
              <w:t>v_NsagInfo := cs_NSAG_2Elements(v_NSAG1, v_NSAG2);</w:t>
            </w:r>
          </w:p>
          <w:p w14:paraId="4CE6C561" w14:textId="77777777" w:rsidR="00890502" w:rsidRPr="004A1D41" w:rsidRDefault="00890502" w:rsidP="00734430">
            <w:pPr>
              <w:rPr>
                <w:rFonts w:ascii="Arial" w:hAnsi="Arial" w:cs="Arial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</w:t>
            </w:r>
            <w:proofErr w:type="spellStart"/>
            <w:r w:rsidRPr="004A1D41">
              <w:rPr>
                <w:rFonts w:ascii="Arial" w:hAnsi="Arial" w:cs="Arial"/>
              </w:rPr>
              <w:t>v_MsgToSend</w:t>
            </w:r>
            <w:proofErr w:type="spellEnd"/>
            <w:r w:rsidRPr="004A1D41">
              <w:rPr>
                <w:rFonts w:ascii="Arial" w:hAnsi="Arial" w:cs="Arial"/>
              </w:rPr>
              <w:t xml:space="preserve"> := </w:t>
            </w:r>
            <w:proofErr w:type="spellStart"/>
            <w:r w:rsidRPr="004A1D41">
              <w:rPr>
                <w:rFonts w:ascii="Arial" w:hAnsi="Arial" w:cs="Arial"/>
              </w:rPr>
              <w:t>f_Get_NG_RegistrationAcceptMsg</w:t>
            </w:r>
            <w:proofErr w:type="spellEnd"/>
            <w:r w:rsidRPr="004A1D41">
              <w:rPr>
                <w:rFonts w:ascii="Arial" w:hAnsi="Arial" w:cs="Arial"/>
              </w:rPr>
              <w:t xml:space="preserve"> (</w:t>
            </w:r>
            <w:proofErr w:type="spellStart"/>
            <w:r w:rsidRPr="004A1D41">
              <w:rPr>
                <w:rFonts w:ascii="Arial" w:hAnsi="Arial" w:cs="Arial"/>
              </w:rPr>
              <w:t>Initial_Secure</w:t>
            </w:r>
            <w:proofErr w:type="spellEnd"/>
            <w:r w:rsidRPr="004A1D41">
              <w:rPr>
                <w:rFonts w:ascii="Arial" w:hAnsi="Arial" w:cs="Arial"/>
              </w:rPr>
              <w:t>,</w:t>
            </w:r>
          </w:p>
          <w:p w14:paraId="4C2F029D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4A1D41">
              <w:rPr>
                <w:rFonts w:ascii="Arial" w:hAnsi="Arial" w:cs="Arial"/>
              </w:rPr>
              <w:t xml:space="preserve">                                                   </w:t>
            </w:r>
            <w:r w:rsidRPr="00F14CB2">
              <w:rPr>
                <w:rFonts w:ascii="Arial" w:hAnsi="Arial" w:cs="Arial"/>
                <w:lang w:val="de-DE"/>
              </w:rPr>
              <w:t>v_GMM_MobilityInfo,</w:t>
            </w:r>
          </w:p>
          <w:p w14:paraId="42841BD9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v_GUTIToSend,</w:t>
            </w:r>
          </w:p>
          <w:p w14:paraId="612D335D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v_TAIList,</w:t>
            </w:r>
          </w:p>
          <w:p w14:paraId="1E186754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2940D49D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37294F5F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46D6BC2A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36FD6A21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32DD49C8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6E6456AB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1A5DD63C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1CF075DE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4FE696B8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5C30FF36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-,v_NsagInfo);</w:t>
            </w:r>
          </w:p>
          <w:p w14:paraId="5EBBA9CF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SRB.send(cas_NR_SRB_NasPdu_REQ(nr_Cell1, tsc_NR_RbId_SRB1, -, cs_NG_NAS_Request(tsc_SHT_IntegrityProtected_Ciphered, v_MsgToSend)));</w:t>
            </w:r>
          </w:p>
          <w:p w14:paraId="606E5951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lastRenderedPageBreak/>
              <w:t xml:space="preserve">    </w:t>
            </w:r>
          </w:p>
          <w:p w14:paraId="04656094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</w:t>
            </w:r>
            <w:r w:rsidRPr="005B2474">
              <w:rPr>
                <w:rFonts w:ascii="Arial" w:hAnsi="Arial" w:cs="Arial"/>
              </w:rPr>
              <w:t>// @siclog "Step 15-20" siclog@</w:t>
            </w:r>
          </w:p>
          <w:p w14:paraId="4036D3AD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Steps 15 to 20 of the generic procedure for NR RRC_INACTIVE specified in TS 38.508-1 subclause 4.5.3 are performed</w:t>
            </w:r>
          </w:p>
          <w:p w14:paraId="12635962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f_NR5GC_RRC_Idle_Steps15_20(nr_Cell1, TESTMode_OFF, noRrcConnectionRelease);</w:t>
            </w:r>
          </w:p>
          <w:p w14:paraId="0868CDA9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f_NR_RRC_InactiveDef(nr_Cell1, -, false);</w:t>
            </w:r>
          </w:p>
          <w:p w14:paraId="37A683B1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</w:t>
            </w:r>
          </w:p>
          <w:p w14:paraId="0A16F917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21" siclog@</w:t>
            </w:r>
          </w:p>
          <w:p w14:paraId="2E5EAE64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The SS changes NR Cell 3 and NR Cell 6 SSS levels according to the row "T1" in table 6.4.2.3.3.2-1/2</w:t>
            </w:r>
          </w:p>
          <w:p w14:paraId="0154ED4D" w14:textId="77777777" w:rsidR="00890502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f_NR_SetCellPowerList(v_CellPowerList_AtT1);</w:t>
            </w:r>
          </w:p>
          <w:p w14:paraId="32205494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D846E3">
              <w:rPr>
                <w:rFonts w:ascii="Arial" w:hAnsi="Arial" w:cs="Arial"/>
              </w:rPr>
              <w:t xml:space="preserve">    </w:t>
            </w:r>
            <w:r w:rsidRPr="00D308D9">
              <w:rPr>
                <w:rFonts w:ascii="Arial" w:hAnsi="Arial" w:cs="Arial"/>
                <w:highlight w:val="green"/>
              </w:rPr>
              <w:t>f_NR_SS_AS_ActivateSecurity_Current(nr_Cell3);</w:t>
            </w:r>
          </w:p>
          <w:p w14:paraId="1D596EB0" w14:textId="77777777" w:rsidR="00890502" w:rsidRPr="005B2474" w:rsidRDefault="00890502" w:rsidP="00734430">
            <w:pPr>
              <w:rPr>
                <w:rFonts w:ascii="Arial" w:hAnsi="Arial" w:cs="Arial"/>
              </w:rPr>
            </w:pPr>
          </w:p>
          <w:p w14:paraId="0AF80868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22 - Void" siclog@</w:t>
            </w:r>
          </w:p>
          <w:p w14:paraId="68672AEC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23" siclog@</w:t>
            </w:r>
          </w:p>
          <w:p w14:paraId="58E69D93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Check: Does the UE transmit an RRCResumeRequest message on the NR Cell 3</w:t>
            </w:r>
          </w:p>
          <w:p w14:paraId="2237FFE6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SRB.receive(car_NR_SRB0_RrcPdu_IND(nr_Cell3, cr_38508_RRCResumeRequest(?, ?)));</w:t>
            </w:r>
          </w:p>
          <w:p w14:paraId="5960D8D2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f_NR_PreliminaryPass(__FILE__, __LINE__, "Step 23");</w:t>
            </w:r>
          </w:p>
          <w:p w14:paraId="736AC7F4" w14:textId="77777777" w:rsidR="00890502" w:rsidRPr="005B2474" w:rsidRDefault="00890502" w:rsidP="00734430">
            <w:pPr>
              <w:rPr>
                <w:rFonts w:ascii="Arial" w:hAnsi="Arial" w:cs="Arial"/>
              </w:rPr>
            </w:pPr>
          </w:p>
          <w:p w14:paraId="6285C969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23A" siclog@</w:t>
            </w:r>
          </w:p>
          <w:p w14:paraId="418C9F08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The SS transmits an RRCResume message</w:t>
            </w:r>
          </w:p>
          <w:p w14:paraId="4ABDC03C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f_NR_SendRRCResume_Def(nr_Cell3);</w:t>
            </w:r>
          </w:p>
          <w:p w14:paraId="6C849ED4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</w:t>
            </w:r>
          </w:p>
          <w:p w14:paraId="36CE0D79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23B" siclog@</w:t>
            </w:r>
          </w:p>
          <w:p w14:paraId="19E7A883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The UE transmit an RRCResumeComplete message</w:t>
            </w:r>
          </w:p>
          <w:p w14:paraId="67385CFD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f_NR_RRCResumeComplete_Def(nr_Cell3);</w:t>
            </w:r>
          </w:p>
          <w:p w14:paraId="785446F9" w14:textId="77777777" w:rsidR="00890502" w:rsidRPr="005B2474" w:rsidRDefault="00890502" w:rsidP="00734430">
            <w:pPr>
              <w:rPr>
                <w:rFonts w:ascii="Arial" w:hAnsi="Arial" w:cs="Arial"/>
              </w:rPr>
            </w:pPr>
          </w:p>
          <w:p w14:paraId="5433C254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24" siclog@</w:t>
            </w:r>
          </w:p>
          <w:p w14:paraId="60B304BA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The SS transmits an RRCRelease message including suspendConfig with NR_RRC_INACTIVE condition</w:t>
            </w:r>
          </w:p>
          <w:p w14:paraId="4EC94935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f_NR_RRC_InactiveDef(nr_Cell3, -, false);</w:t>
            </w:r>
          </w:p>
          <w:p w14:paraId="1B0A56D7" w14:textId="77777777" w:rsidR="00890502" w:rsidRPr="005B2474" w:rsidRDefault="00890502" w:rsidP="00734430">
            <w:pPr>
              <w:rPr>
                <w:rFonts w:ascii="Arial" w:hAnsi="Arial" w:cs="Arial"/>
              </w:rPr>
            </w:pPr>
          </w:p>
          <w:p w14:paraId="76B22EC0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25" siclog@</w:t>
            </w:r>
          </w:p>
          <w:p w14:paraId="2CB861E1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The SS changes NR Cell 3 and NR Cell 6 SSS levels according to the row "T2" in table 6.4.2.3.3.2-1/2</w:t>
            </w:r>
          </w:p>
          <w:p w14:paraId="388FBE65" w14:textId="77777777" w:rsidR="00890502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f_NR_SetCellPowerList(v_CellPowerList_AtT2);</w:t>
            </w:r>
          </w:p>
          <w:p w14:paraId="7D87F15E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D308D9">
              <w:rPr>
                <w:rFonts w:ascii="Arial" w:hAnsi="Arial" w:cs="Arial"/>
                <w:highlight w:val="green"/>
              </w:rPr>
              <w:lastRenderedPageBreak/>
              <w:t>f_NR_SS_AS_ActivateSecurity_Current(nr_Cell6);</w:t>
            </w:r>
          </w:p>
          <w:p w14:paraId="6343AAB1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26 - Void" siclog@</w:t>
            </w:r>
          </w:p>
          <w:p w14:paraId="35F838C5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27" siclog@</w:t>
            </w:r>
          </w:p>
          <w:p w14:paraId="0EA6A9B2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Check: Does the UE transmit an RRCResumeRequest message on the NR Cell 6</w:t>
            </w:r>
          </w:p>
          <w:p w14:paraId="2AC8DA1F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SRB.receive(car_NR_SRB0_RrcPdu_IND(nr_Cell6, cr_38508_RRCResumeRequest(?, ?)));</w:t>
            </w:r>
          </w:p>
          <w:p w14:paraId="7664A389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f_NR_PreliminaryPass(__FILE__, __LINE__, "Step 27");</w:t>
            </w:r>
          </w:p>
          <w:p w14:paraId="0DE2BB87" w14:textId="77777777" w:rsidR="00890502" w:rsidRPr="005B2474" w:rsidRDefault="00890502" w:rsidP="00734430">
            <w:pPr>
              <w:rPr>
                <w:rFonts w:ascii="Arial" w:hAnsi="Arial" w:cs="Arial"/>
              </w:rPr>
            </w:pPr>
          </w:p>
          <w:p w14:paraId="4E40EE27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27A" siclog@</w:t>
            </w:r>
          </w:p>
          <w:p w14:paraId="2BFD2C48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The SS transmits an RRCResume message</w:t>
            </w:r>
          </w:p>
          <w:p w14:paraId="2A987F07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f_NR_SendRRCResume_Def(nr_Cell6);</w:t>
            </w:r>
          </w:p>
          <w:p w14:paraId="374E0436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</w:t>
            </w:r>
          </w:p>
          <w:p w14:paraId="47046F32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27B" siclog@</w:t>
            </w:r>
          </w:p>
          <w:p w14:paraId="102ABA5E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The UE transmit an RRCResumeComplete message</w:t>
            </w:r>
          </w:p>
          <w:p w14:paraId="523C5C86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f_NR_RRCResumeComplete_Def(nr_Cell6);</w:t>
            </w:r>
          </w:p>
          <w:p w14:paraId="70B6593E" w14:textId="77777777" w:rsidR="00890502" w:rsidRPr="005B2474" w:rsidRDefault="00890502" w:rsidP="00734430">
            <w:pPr>
              <w:rPr>
                <w:rFonts w:ascii="Arial" w:hAnsi="Arial" w:cs="Arial"/>
              </w:rPr>
            </w:pPr>
          </w:p>
          <w:p w14:paraId="1E8A9430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28" siclog@</w:t>
            </w:r>
          </w:p>
          <w:p w14:paraId="4563C83C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The SS transmits an RRCRelease message including suspendConfig with NR_RRC_INACTIVE condition</w:t>
            </w:r>
          </w:p>
          <w:p w14:paraId="200574A0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f_NR_RRC_InactiveDef(nr_Cell6);</w:t>
            </w:r>
          </w:p>
          <w:p w14:paraId="0C57D4E7" w14:textId="77777777" w:rsidR="00890502" w:rsidRPr="003C4E4F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}//end of f_TC_6_4_2_3_NR5GC_TestBody</w:t>
            </w:r>
          </w:p>
        </w:tc>
      </w:tr>
    </w:tbl>
    <w:p w14:paraId="348703FA" w14:textId="77777777" w:rsidR="00890502" w:rsidRPr="003C4E4F" w:rsidRDefault="00890502" w:rsidP="00890502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r w:rsidRPr="003C4E4F">
        <w:rPr>
          <w:rFonts w:cs="Arial"/>
          <w:b/>
          <w:lang w:val="pt-BR"/>
        </w:rPr>
        <w:lastRenderedPageBreak/>
        <w:t xml:space="preserve">Change </w:t>
      </w:r>
      <w:r>
        <w:rPr>
          <w:rFonts w:cs="Arial"/>
          <w:b/>
          <w:lang w:val="en-US"/>
        </w:rPr>
        <w:t>3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90502" w:rsidRPr="003C4E4F" w14:paraId="4AD59875" w14:textId="77777777" w:rsidTr="0073443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06C88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67AA" w14:textId="77777777" w:rsidR="00890502" w:rsidRPr="003C4E4F" w:rsidRDefault="00890502" w:rsidP="00734430">
            <w:pPr>
              <w:spacing w:after="0"/>
              <w:rPr>
                <w:rFonts w:ascii="Arial" w:hAnsi="Arial" w:cs="Arial"/>
              </w:rPr>
            </w:pPr>
            <w:r w:rsidRPr="005B0DB4">
              <w:rPr>
                <w:rFonts w:ascii="Arial" w:hAnsi="Arial" w:cs="Arial"/>
              </w:rPr>
              <w:t xml:space="preserve">         function </w:t>
            </w:r>
            <w:r w:rsidRPr="007C4AF9">
              <w:rPr>
                <w:rFonts w:ascii="Arial" w:hAnsi="Arial" w:cs="Arial"/>
              </w:rPr>
              <w:t xml:space="preserve">f_GetTestcaseAttrib_EarlyContentionResolution </w:t>
            </w:r>
            <w:r w:rsidRPr="005B0DB4">
              <w:rPr>
                <w:rFonts w:ascii="Arial" w:hAnsi="Arial" w:cs="Arial"/>
              </w:rPr>
              <w:t>()</w:t>
            </w:r>
          </w:p>
        </w:tc>
      </w:tr>
      <w:tr w:rsidR="00890502" w:rsidRPr="003C4E4F" w14:paraId="7EA10560" w14:textId="77777777" w:rsidTr="00734430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6A714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9DA7" w14:textId="77777777" w:rsidR="00890502" w:rsidRPr="00BA23B1" w:rsidRDefault="00890502" w:rsidP="00B21486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On current TTCN this test was not added on </w:t>
            </w:r>
            <w:r w:rsidRPr="00BA23B1">
              <w:rPr>
                <w:rFonts w:ascii="Arial" w:hAnsi="Arial" w:cs="Arial"/>
                <w:lang w:eastAsia="zh-CN"/>
              </w:rPr>
              <w:t>f_GetTestcaseAttrib_EarlyContentionResolution</w:t>
            </w:r>
            <w:r>
              <w:rPr>
                <w:rFonts w:ascii="Arial" w:hAnsi="Arial" w:cs="Arial"/>
                <w:lang w:eastAsia="zh-CN"/>
              </w:rPr>
              <w:t>, so when UE trigger RRCresumerequest, SS will send RRCsetup message due to msg4 with RRC message was setup on RACH configuration.</w:t>
            </w:r>
          </w:p>
        </w:tc>
      </w:tr>
      <w:tr w:rsidR="00890502" w:rsidRPr="003C4E4F" w14:paraId="5F2C1FE1" w14:textId="77777777" w:rsidTr="007344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841CB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BD6D" w14:textId="77777777" w:rsidR="00890502" w:rsidRPr="003C4E4F" w:rsidRDefault="00890502" w:rsidP="00734430">
            <w:pPr>
              <w:pStyle w:val="CRCoverPage"/>
              <w:spacing w:after="0"/>
              <w:ind w:left="720"/>
              <w:rPr>
                <w:rFonts w:cs="Arial"/>
                <w:lang w:val="en-SG"/>
              </w:rPr>
            </w:pPr>
          </w:p>
          <w:p w14:paraId="5ECFA64F" w14:textId="77777777" w:rsidR="00890502" w:rsidRPr="008870DC" w:rsidRDefault="00890502" w:rsidP="00B21486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Added case 6.4.2.3 on </w:t>
            </w:r>
            <w:r w:rsidRPr="00BA23B1">
              <w:rPr>
                <w:rFonts w:cs="Arial"/>
                <w:lang w:eastAsia="zh-CN"/>
              </w:rPr>
              <w:t>f_GetTestcaseAttrib_EarlyContentionResolution</w:t>
            </w:r>
            <w:r>
              <w:rPr>
                <w:rFonts w:cs="Arial"/>
                <w:lang w:val="en-SG"/>
              </w:rPr>
              <w:t>.</w:t>
            </w:r>
          </w:p>
        </w:tc>
      </w:tr>
      <w:tr w:rsidR="00890502" w:rsidRPr="003C4E4F" w14:paraId="104A6E88" w14:textId="77777777" w:rsidTr="007344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FEC41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5A92" w14:textId="77777777" w:rsidR="00890502" w:rsidRPr="003C4E4F" w:rsidRDefault="00890502" w:rsidP="00734430">
            <w:pPr>
              <w:spacing w:after="0"/>
              <w:rPr>
                <w:rFonts w:ascii="Arial" w:hAnsi="Arial" w:cs="Arial"/>
              </w:rPr>
            </w:pPr>
            <w:r w:rsidRPr="00553F21">
              <w:rPr>
                <w:rFonts w:ascii="Arial" w:hAnsi="Arial" w:cs="Arial"/>
              </w:rPr>
              <w:t>TestcaseProperties</w:t>
            </w:r>
          </w:p>
        </w:tc>
      </w:tr>
      <w:tr w:rsidR="00890502" w:rsidRPr="003C4E4F" w14:paraId="5EB30874" w14:textId="77777777" w:rsidTr="007344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F0291" w14:textId="77777777" w:rsidR="00890502" w:rsidRPr="00900AFA" w:rsidRDefault="00890502" w:rsidP="00734430">
            <w:pPr>
              <w:spacing w:before="40" w:after="40"/>
              <w:rPr>
                <w:rFonts w:ascii="Arial" w:hAnsi="Arial" w:cs="Arial"/>
                <w:b/>
                <w:highlight w:val="yellow"/>
              </w:rPr>
            </w:pPr>
            <w:r w:rsidRPr="00E310AE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4021" w14:textId="2D6262DF" w:rsidR="00900AFA" w:rsidRPr="00900AFA" w:rsidRDefault="00E310AE" w:rsidP="00734430">
            <w:pPr>
              <w:rPr>
                <w:rFonts w:ascii="Arial" w:hAnsi="Arial" w:cs="Arial"/>
                <w:highlight w:val="yellow"/>
              </w:rPr>
            </w:pPr>
            <w:r w:rsidRPr="00734430">
              <w:rPr>
                <w:rFonts w:ascii="Arial" w:hAnsi="Arial" w:cs="Arial"/>
                <w:highlight w:val="cyan"/>
                <w:lang w:eastAsia="zh-CN"/>
              </w:rPr>
              <w:t>Accepted</w:t>
            </w:r>
          </w:p>
        </w:tc>
      </w:tr>
    </w:tbl>
    <w:p w14:paraId="15583B83" w14:textId="77777777" w:rsidR="00890502" w:rsidRPr="003C4E4F" w:rsidRDefault="00890502" w:rsidP="00890502">
      <w:pPr>
        <w:rPr>
          <w:rFonts w:ascii="Arial" w:hAnsi="Arial" w:cs="Arial"/>
        </w:rPr>
      </w:pPr>
    </w:p>
    <w:p w14:paraId="74EFBD3F" w14:textId="77777777" w:rsidR="00890502" w:rsidRPr="003C4E4F" w:rsidRDefault="00890502" w:rsidP="00890502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890502" w:rsidRPr="003C4E4F" w14:paraId="7059817C" w14:textId="77777777" w:rsidTr="007344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FD9E" w14:textId="77777777" w:rsidR="00890502" w:rsidRPr="00933D35" w:rsidRDefault="00890502" w:rsidP="00734430">
            <w:pPr>
              <w:rPr>
                <w:rFonts w:ascii="Arial" w:hAnsi="Arial" w:cs="Arial"/>
              </w:rPr>
            </w:pPr>
            <w:r w:rsidRPr="00222A02">
              <w:rPr>
                <w:rFonts w:ascii="Arial" w:hAnsi="Arial" w:cs="Arial"/>
              </w:rPr>
              <w:t xml:space="preserve">  </w:t>
            </w:r>
            <w:r w:rsidRPr="00696BFD">
              <w:rPr>
                <w:rFonts w:ascii="Arial" w:hAnsi="Arial" w:cs="Arial"/>
              </w:rPr>
              <w:t xml:space="preserve">   </w:t>
            </w:r>
            <w:r w:rsidRPr="00E7418E">
              <w:rPr>
                <w:rFonts w:ascii="Arial" w:hAnsi="Arial" w:cs="Arial"/>
              </w:rPr>
              <w:t xml:space="preserve">  </w:t>
            </w:r>
            <w:r w:rsidRPr="00042E38">
              <w:rPr>
                <w:rFonts w:ascii="Arial" w:hAnsi="Arial" w:cs="Arial"/>
              </w:rPr>
              <w:t xml:space="preserve">  </w:t>
            </w:r>
            <w:r w:rsidRPr="00933D35">
              <w:rPr>
                <w:rFonts w:ascii="Arial" w:hAnsi="Arial" w:cs="Arial"/>
              </w:rPr>
              <w:t>function f_GetTestcaseAttrib_EarlyContentionResolution(charstring p_Testcase) return boolean</w:t>
            </w:r>
          </w:p>
          <w:p w14:paraId="147D6740" w14:textId="77777777" w:rsidR="00890502" w:rsidRPr="00933D35" w:rsidRDefault="00890502" w:rsidP="00734430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{</w:t>
            </w:r>
          </w:p>
          <w:p w14:paraId="29EEB55A" w14:textId="77777777" w:rsidR="00890502" w:rsidRPr="00933D35" w:rsidRDefault="00890502" w:rsidP="00734430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select (p_Testcase) {</w:t>
            </w:r>
          </w:p>
          <w:p w14:paraId="45B012E4" w14:textId="77777777" w:rsidR="00890502" w:rsidRPr="00933D35" w:rsidRDefault="00890502" w:rsidP="00734430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lastRenderedPageBreak/>
              <w:t xml:space="preserve">      case ("TC_11_3_2_NR5GC") { return true; }</w:t>
            </w:r>
          </w:p>
          <w:p w14:paraId="0ED17C77" w14:textId="77777777" w:rsidR="00890502" w:rsidRPr="00933D35" w:rsidRDefault="00890502" w:rsidP="00734430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  case ("TC_11_3_6_NR5GC") { return true; }</w:t>
            </w:r>
          </w:p>
          <w:p w14:paraId="15A08739" w14:textId="77777777" w:rsidR="00890502" w:rsidRPr="00933D35" w:rsidRDefault="00890502" w:rsidP="00734430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  case ("TC_11_3_6a_NR5GC") { return true; }</w:t>
            </w:r>
          </w:p>
          <w:p w14:paraId="4A704CB4" w14:textId="77777777" w:rsidR="00890502" w:rsidRPr="00933D35" w:rsidRDefault="00890502" w:rsidP="00734430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  case ("TC_6_4_1_1_NR5GC") { return true; }</w:t>
            </w:r>
          </w:p>
          <w:p w14:paraId="513B7BAB" w14:textId="77777777" w:rsidR="00890502" w:rsidRPr="00933D35" w:rsidRDefault="00890502" w:rsidP="00734430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  case ("TC_6_4_2_2_NR5GC") { return true; }</w:t>
            </w:r>
          </w:p>
          <w:p w14:paraId="720426A2" w14:textId="77777777" w:rsidR="00890502" w:rsidRPr="00933D35" w:rsidRDefault="00890502" w:rsidP="00734430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>--------------Skipped code-----</w:t>
            </w:r>
          </w:p>
          <w:p w14:paraId="244B1B0D" w14:textId="77777777" w:rsidR="00890502" w:rsidRPr="003C4E4F" w:rsidRDefault="00890502" w:rsidP="00734430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}</w:t>
            </w:r>
            <w:r w:rsidRPr="00042E38">
              <w:rPr>
                <w:rFonts w:ascii="Arial" w:hAnsi="Arial" w:cs="Arial"/>
              </w:rPr>
              <w:t xml:space="preserve">   </w:t>
            </w:r>
          </w:p>
        </w:tc>
      </w:tr>
    </w:tbl>
    <w:p w14:paraId="34C961FE" w14:textId="77777777" w:rsidR="00890502" w:rsidRPr="003C4E4F" w:rsidRDefault="00890502" w:rsidP="00890502">
      <w:pPr>
        <w:rPr>
          <w:rFonts w:ascii="Arial" w:hAnsi="Arial" w:cs="Arial"/>
        </w:rPr>
      </w:pPr>
    </w:p>
    <w:p w14:paraId="2CC10F23" w14:textId="77777777" w:rsidR="00890502" w:rsidRPr="003C4E4F" w:rsidRDefault="00890502" w:rsidP="00890502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90502" w:rsidRPr="003C4E4F" w14:paraId="0E526324" w14:textId="77777777" w:rsidTr="00734430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7E98" w14:textId="77777777" w:rsidR="00890502" w:rsidRPr="00933D35" w:rsidRDefault="00890502" w:rsidP="00734430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function f_GetTestcaseAttrib_EarlyContentionResolution(charstring p_Testcase) return boolean</w:t>
            </w:r>
          </w:p>
          <w:p w14:paraId="7AFB4EA1" w14:textId="77777777" w:rsidR="00890502" w:rsidRPr="00933D35" w:rsidRDefault="00890502" w:rsidP="00734430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{</w:t>
            </w:r>
          </w:p>
          <w:p w14:paraId="16046649" w14:textId="77777777" w:rsidR="00890502" w:rsidRPr="00933D35" w:rsidRDefault="00890502" w:rsidP="00734430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select (p_Testcase) {</w:t>
            </w:r>
          </w:p>
          <w:p w14:paraId="41D4B24C" w14:textId="77777777" w:rsidR="00890502" w:rsidRPr="00933D35" w:rsidRDefault="00890502" w:rsidP="00734430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  case ("TC_11_3_2_NR5GC") { return true; }</w:t>
            </w:r>
          </w:p>
          <w:p w14:paraId="17C8D4CB" w14:textId="77777777" w:rsidR="00890502" w:rsidRPr="00933D35" w:rsidRDefault="00890502" w:rsidP="00734430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  case ("TC_11_3_6_NR5GC") { return true; }</w:t>
            </w:r>
          </w:p>
          <w:p w14:paraId="0E9838A8" w14:textId="77777777" w:rsidR="00890502" w:rsidRPr="00933D35" w:rsidRDefault="00890502" w:rsidP="00734430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  case ("TC_11_3_6a_NR5GC") { return true; }</w:t>
            </w:r>
          </w:p>
          <w:p w14:paraId="00C22E65" w14:textId="77777777" w:rsidR="00890502" w:rsidRPr="00933D35" w:rsidRDefault="00890502" w:rsidP="00734430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  case ("TC_6_4_1_1_NR5GC") { return true; }</w:t>
            </w:r>
          </w:p>
          <w:p w14:paraId="347A965C" w14:textId="77777777" w:rsidR="00890502" w:rsidRPr="00933D35" w:rsidRDefault="00890502" w:rsidP="00734430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  case ("TC_6_4_2_2_NR5GC") { return true; }</w:t>
            </w:r>
          </w:p>
          <w:p w14:paraId="5DE70DB4" w14:textId="77777777" w:rsidR="00890502" w:rsidRPr="00933D35" w:rsidRDefault="00890502" w:rsidP="00734430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  </w:t>
            </w:r>
            <w:r w:rsidRPr="00933D35">
              <w:rPr>
                <w:rFonts w:ascii="Arial" w:hAnsi="Arial" w:cs="Arial"/>
                <w:highlight w:val="yellow"/>
              </w:rPr>
              <w:t>case ("TC_6_4_2_3_NR5GC") { return true; }</w:t>
            </w:r>
          </w:p>
          <w:p w14:paraId="0405A645" w14:textId="77777777" w:rsidR="00890502" w:rsidRPr="00933D35" w:rsidRDefault="00890502" w:rsidP="00734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--------------Skipped code-----</w:t>
            </w:r>
          </w:p>
          <w:p w14:paraId="67C86833" w14:textId="77777777" w:rsidR="00890502" w:rsidRPr="003C4E4F" w:rsidRDefault="00890502" w:rsidP="00734430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}</w:t>
            </w:r>
          </w:p>
        </w:tc>
      </w:tr>
    </w:tbl>
    <w:p w14:paraId="09B2242A" w14:textId="77777777" w:rsidR="00890502" w:rsidRPr="003C4E4F" w:rsidRDefault="00890502" w:rsidP="00890502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en-US"/>
        </w:rPr>
        <w:t>4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90502" w:rsidRPr="003C4E4F" w14:paraId="27D2A123" w14:textId="77777777" w:rsidTr="0073443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208B2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594C" w14:textId="341BCF68" w:rsidR="00890502" w:rsidRPr="003C4E4F" w:rsidRDefault="00890502" w:rsidP="00734430">
            <w:pPr>
              <w:spacing w:after="0"/>
              <w:rPr>
                <w:rFonts w:ascii="Arial" w:hAnsi="Arial" w:cs="Arial"/>
              </w:rPr>
            </w:pPr>
            <w:r w:rsidRPr="005B0DB4">
              <w:rPr>
                <w:rFonts w:ascii="Arial" w:hAnsi="Arial" w:cs="Arial"/>
              </w:rPr>
              <w:t xml:space="preserve">function </w:t>
            </w:r>
            <w:r w:rsidRPr="006A51A4">
              <w:rPr>
                <w:rFonts w:ascii="Arial" w:hAnsi="Arial" w:cs="Arial"/>
              </w:rPr>
              <w:t>f_NR_CellInfo_SetSIB16_FreqPriorityListSlicing_r17</w:t>
            </w:r>
            <w:r w:rsidRPr="005B0DB4">
              <w:rPr>
                <w:rFonts w:ascii="Arial" w:hAnsi="Arial" w:cs="Arial"/>
              </w:rPr>
              <w:t>()</w:t>
            </w:r>
          </w:p>
        </w:tc>
      </w:tr>
      <w:tr w:rsidR="00890502" w:rsidRPr="003C4E4F" w14:paraId="3EEA5797" w14:textId="77777777" w:rsidTr="00734430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C7E1A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82BE" w14:textId="77777777" w:rsidR="00890502" w:rsidRPr="002857CF" w:rsidRDefault="00890502" w:rsidP="002857CF">
            <w:pPr>
              <w:rPr>
                <w:rFonts w:ascii="Arial" w:hAnsi="Arial" w:cs="Arial"/>
                <w:lang w:eastAsia="zh-CN"/>
              </w:rPr>
            </w:pPr>
            <w:r w:rsidRPr="002857CF">
              <w:rPr>
                <w:rFonts w:ascii="Arial" w:hAnsi="Arial" w:cs="Arial"/>
                <w:lang w:eastAsia="zh-CN"/>
              </w:rPr>
              <w:t>SI index for SIB16 is 2 because SIB2, SIB4 and SIB16 are configured on SI, but on current TTCN it was set to 1</w:t>
            </w:r>
          </w:p>
        </w:tc>
      </w:tr>
      <w:tr w:rsidR="00890502" w:rsidRPr="003C4E4F" w14:paraId="1DBAAFF7" w14:textId="77777777" w:rsidTr="007344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F07E9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4299" w14:textId="5314BDB1" w:rsidR="00890502" w:rsidRPr="008870DC" w:rsidRDefault="002857CF" w:rsidP="002857CF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M</w:t>
            </w:r>
            <w:r w:rsidR="00890502">
              <w:rPr>
                <w:rFonts w:cs="Arial"/>
                <w:lang w:val="en-SG"/>
              </w:rPr>
              <w:t>odified SI index to 2 for SIB16.</w:t>
            </w:r>
          </w:p>
        </w:tc>
      </w:tr>
      <w:tr w:rsidR="00890502" w:rsidRPr="003C4E4F" w14:paraId="4D7E6377" w14:textId="77777777" w:rsidTr="007344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D5C0B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C626" w14:textId="77777777" w:rsidR="00890502" w:rsidRPr="003C4E4F" w:rsidRDefault="00890502" w:rsidP="0073443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NR_CellInfo</w:t>
            </w:r>
          </w:p>
        </w:tc>
      </w:tr>
      <w:tr w:rsidR="00890502" w:rsidRPr="003C4E4F" w14:paraId="5770C7CE" w14:textId="77777777" w:rsidTr="007344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AA6E6" w14:textId="77777777" w:rsidR="00890502" w:rsidRPr="002857CF" w:rsidRDefault="00890502" w:rsidP="0073443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2857CF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70CB" w14:textId="0AF6EFD2" w:rsidR="00890502" w:rsidRPr="002857CF" w:rsidRDefault="00734430" w:rsidP="00734430">
            <w:pPr>
              <w:rPr>
                <w:rFonts w:ascii="Arial" w:hAnsi="Arial" w:cs="Arial"/>
                <w:highlight w:val="cyan"/>
              </w:rPr>
            </w:pPr>
            <w:r w:rsidRPr="002857CF">
              <w:rPr>
                <w:rFonts w:ascii="Arial" w:hAnsi="Arial" w:cs="Arial"/>
                <w:highlight w:val="cyan"/>
                <w:lang w:eastAsia="zh-CN"/>
              </w:rPr>
              <w:t>Accepted</w:t>
            </w:r>
          </w:p>
        </w:tc>
      </w:tr>
    </w:tbl>
    <w:p w14:paraId="1CADFC2F" w14:textId="77777777" w:rsidR="00890502" w:rsidRPr="003C4E4F" w:rsidRDefault="00890502" w:rsidP="00890502">
      <w:pPr>
        <w:rPr>
          <w:rFonts w:ascii="Arial" w:hAnsi="Arial" w:cs="Arial"/>
        </w:rPr>
      </w:pPr>
    </w:p>
    <w:p w14:paraId="59B06273" w14:textId="77777777" w:rsidR="00890502" w:rsidRPr="003C4E4F" w:rsidRDefault="00890502" w:rsidP="00890502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890502" w:rsidRPr="003C4E4F" w14:paraId="198FAA85" w14:textId="77777777" w:rsidTr="007344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CBA3" w14:textId="77777777" w:rsidR="00890502" w:rsidRPr="004A6CA4" w:rsidRDefault="00890502" w:rsidP="00734430">
            <w:pPr>
              <w:rPr>
                <w:rFonts w:ascii="Arial" w:hAnsi="Arial" w:cs="Arial"/>
              </w:rPr>
            </w:pPr>
            <w:r w:rsidRPr="00222A02">
              <w:rPr>
                <w:rFonts w:ascii="Arial" w:hAnsi="Arial" w:cs="Arial"/>
              </w:rPr>
              <w:t xml:space="preserve">  </w:t>
            </w:r>
            <w:r w:rsidRPr="00696BFD">
              <w:rPr>
                <w:rFonts w:ascii="Arial" w:hAnsi="Arial" w:cs="Arial"/>
              </w:rPr>
              <w:t xml:space="preserve">   </w:t>
            </w:r>
            <w:r w:rsidRPr="00E7418E">
              <w:rPr>
                <w:rFonts w:ascii="Arial" w:hAnsi="Arial" w:cs="Arial"/>
              </w:rPr>
              <w:t xml:space="preserve">  </w:t>
            </w:r>
            <w:r w:rsidRPr="00042E38">
              <w:rPr>
                <w:rFonts w:ascii="Arial" w:hAnsi="Arial" w:cs="Arial"/>
              </w:rPr>
              <w:t xml:space="preserve">  </w:t>
            </w:r>
            <w:r w:rsidRPr="004A6CA4">
              <w:rPr>
                <w:rFonts w:ascii="Arial" w:hAnsi="Arial" w:cs="Arial"/>
              </w:rPr>
              <w:t xml:space="preserve">  function f_NR_CellInfo_SetSIB16_FreqPriorityListSlicing_r17 (NR_CellId_Type p_NR_CellId,</w:t>
            </w:r>
          </w:p>
          <w:p w14:paraId="323A21B4" w14:textId="77777777" w:rsidR="00890502" w:rsidRPr="004A6CA4" w:rsidRDefault="00890502" w:rsidP="00734430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                                                         template (value) FreqPriorityListSlicing_r17  p_FreqPriorityListSlicing_r17) runs on NR_BASE_PTC</w:t>
            </w:r>
          </w:p>
          <w:p w14:paraId="7B2BC909" w14:textId="77777777" w:rsidR="00890502" w:rsidRPr="004A6CA4" w:rsidRDefault="00890502" w:rsidP="00734430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{</w:t>
            </w:r>
          </w:p>
          <w:p w14:paraId="59CC4585" w14:textId="77777777" w:rsidR="00890502" w:rsidRPr="004A6CA4" w:rsidRDefault="00890502" w:rsidP="00734430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lastRenderedPageBreak/>
              <w:t xml:space="preserve">    var NR_CellInfo_Type v_NR_CellInfo := f_NR_CellInfo_Get(p_NR_CellId);</w:t>
            </w:r>
          </w:p>
          <w:p w14:paraId="0C93E4D9" w14:textId="77777777" w:rsidR="00890502" w:rsidRPr="004A6CA4" w:rsidRDefault="00890502" w:rsidP="00734430">
            <w:pPr>
              <w:rPr>
                <w:rFonts w:ascii="Arial" w:hAnsi="Arial" w:cs="Arial"/>
              </w:rPr>
            </w:pPr>
          </w:p>
          <w:p w14:paraId="20BF1108" w14:textId="77777777" w:rsidR="00890502" w:rsidRPr="004A6CA4" w:rsidRDefault="00890502" w:rsidP="00734430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select (v_NR_CellInfo.Sysinfo.NR_SysinfoCombination) {</w:t>
            </w:r>
          </w:p>
          <w:p w14:paraId="5CFD1C39" w14:textId="77777777" w:rsidR="00890502" w:rsidRPr="004A6CA4" w:rsidRDefault="00890502" w:rsidP="00734430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case (NR_30) {</w:t>
            </w:r>
          </w:p>
          <w:p w14:paraId="75309903" w14:textId="77777777" w:rsidR="00890502" w:rsidRPr="004A6CA4" w:rsidRDefault="00890502" w:rsidP="00734430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  v_NR_CellInfo.Sysinfo.BcchInfo.SIs[</w:t>
            </w:r>
            <w:r w:rsidRPr="006873A8">
              <w:rPr>
                <w:rFonts w:ascii="Arial" w:hAnsi="Arial" w:cs="Arial"/>
                <w:highlight w:val="yellow"/>
              </w:rPr>
              <w:t>1</w:t>
            </w:r>
            <w:r w:rsidRPr="004A6CA4">
              <w:rPr>
                <w:rFonts w:ascii="Arial" w:hAnsi="Arial" w:cs="Arial"/>
              </w:rPr>
              <w:t>].message_.c1.systemInformation.criticalExtensions.systemInformation.sib_TypeAndInfo[0].sib16_v1700.freqPriorityListSlicing_r17 := valueof(p_FreqPriorityListSlicing_r17);</w:t>
            </w:r>
          </w:p>
          <w:p w14:paraId="646AEDEA" w14:textId="77777777" w:rsidR="00890502" w:rsidRPr="004A6CA4" w:rsidRDefault="00890502" w:rsidP="00734430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  f_NR_CellInfo_Set(p_NR_CellId, v_NR_CellInfo);</w:t>
            </w:r>
          </w:p>
          <w:p w14:paraId="75362483" w14:textId="77777777" w:rsidR="00890502" w:rsidRPr="004A6CA4" w:rsidRDefault="00890502" w:rsidP="00734430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}</w:t>
            </w:r>
          </w:p>
          <w:p w14:paraId="3923B51E" w14:textId="77777777" w:rsidR="00890502" w:rsidRPr="004A6CA4" w:rsidRDefault="00890502" w:rsidP="00734430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case else {</w:t>
            </w:r>
          </w:p>
          <w:p w14:paraId="29E81FBC" w14:textId="77777777" w:rsidR="00890502" w:rsidRPr="004A6CA4" w:rsidRDefault="00890502" w:rsidP="00734430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  FatalError(__FILE__, __LINE__, "Invalid System Combination");</w:t>
            </w:r>
          </w:p>
          <w:p w14:paraId="49162EFC" w14:textId="77777777" w:rsidR="00890502" w:rsidRPr="004A6CA4" w:rsidRDefault="00890502" w:rsidP="00734430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}</w:t>
            </w:r>
          </w:p>
          <w:p w14:paraId="73156285" w14:textId="77777777" w:rsidR="00890502" w:rsidRPr="004A6CA4" w:rsidRDefault="00890502" w:rsidP="00734430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}</w:t>
            </w:r>
          </w:p>
          <w:p w14:paraId="16717484" w14:textId="77777777" w:rsidR="00890502" w:rsidRPr="003C4E4F" w:rsidRDefault="00890502" w:rsidP="00734430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}</w:t>
            </w:r>
          </w:p>
        </w:tc>
      </w:tr>
    </w:tbl>
    <w:p w14:paraId="378D7D7E" w14:textId="77777777" w:rsidR="00890502" w:rsidRPr="003C4E4F" w:rsidRDefault="00890502" w:rsidP="00890502">
      <w:pPr>
        <w:rPr>
          <w:rFonts w:ascii="Arial" w:hAnsi="Arial" w:cs="Arial"/>
        </w:rPr>
      </w:pPr>
    </w:p>
    <w:p w14:paraId="4A14280F" w14:textId="77777777" w:rsidR="00890502" w:rsidRPr="003C4E4F" w:rsidRDefault="00890502" w:rsidP="00890502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890502" w:rsidRPr="003C4E4F" w14:paraId="20011C4E" w14:textId="77777777" w:rsidTr="00734430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A6C3" w14:textId="77777777" w:rsidR="00890502" w:rsidRPr="006873A8" w:rsidRDefault="00890502" w:rsidP="00734430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</w:t>
            </w:r>
            <w:r w:rsidRPr="006873A8">
              <w:rPr>
                <w:rFonts w:ascii="Arial" w:hAnsi="Arial" w:cs="Arial"/>
              </w:rPr>
              <w:t xml:space="preserve">           function f_NR_CellInfo_SetSIB16_FreqPriorityListSlicing_r17 (NR_CellId_Type p_NR_CellId,</w:t>
            </w:r>
          </w:p>
          <w:p w14:paraId="11773C1E" w14:textId="77777777" w:rsidR="00890502" w:rsidRPr="006873A8" w:rsidRDefault="00890502" w:rsidP="00734430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                                                         template (value) FreqPriorityListSlicing_r17  p_FreqPriorityListSlicing_r17) runs on NR_BASE_PTC</w:t>
            </w:r>
          </w:p>
          <w:p w14:paraId="264A03FF" w14:textId="77777777" w:rsidR="00890502" w:rsidRPr="006873A8" w:rsidRDefault="00890502" w:rsidP="00734430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{</w:t>
            </w:r>
          </w:p>
          <w:p w14:paraId="008827DB" w14:textId="77777777" w:rsidR="00890502" w:rsidRPr="006873A8" w:rsidRDefault="00890502" w:rsidP="00734430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var NR_CellInfo_Type v_NR_CellInfo := f_NR_CellInfo_Get(p_NR_CellId);</w:t>
            </w:r>
          </w:p>
          <w:p w14:paraId="026DA459" w14:textId="77777777" w:rsidR="00890502" w:rsidRPr="006873A8" w:rsidRDefault="00890502" w:rsidP="00734430">
            <w:pPr>
              <w:rPr>
                <w:rFonts w:ascii="Arial" w:hAnsi="Arial" w:cs="Arial"/>
              </w:rPr>
            </w:pPr>
          </w:p>
          <w:p w14:paraId="4346AF1E" w14:textId="77777777" w:rsidR="00890502" w:rsidRPr="006873A8" w:rsidRDefault="00890502" w:rsidP="00734430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select (v_NR_CellInfo.Sysinfo.NR_SysinfoCombination) {</w:t>
            </w:r>
          </w:p>
          <w:p w14:paraId="09B8ED80" w14:textId="77777777" w:rsidR="00890502" w:rsidRPr="006873A8" w:rsidRDefault="00890502" w:rsidP="00734430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case (NR_30) {</w:t>
            </w:r>
          </w:p>
          <w:p w14:paraId="167BF955" w14:textId="77777777" w:rsidR="00890502" w:rsidRPr="006873A8" w:rsidRDefault="00890502" w:rsidP="00734430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  v_NR_CellInfo.Sysinfo.BcchInfo.SIs[</w:t>
            </w:r>
            <w:r w:rsidRPr="006873A8">
              <w:rPr>
                <w:rFonts w:ascii="Arial" w:hAnsi="Arial" w:cs="Arial"/>
                <w:highlight w:val="yellow"/>
              </w:rPr>
              <w:t>2</w:t>
            </w:r>
            <w:r w:rsidRPr="006873A8">
              <w:rPr>
                <w:rFonts w:ascii="Arial" w:hAnsi="Arial" w:cs="Arial"/>
              </w:rPr>
              <w:t>].message_.c1.systemInformation.criticalExtensions.systemInformation.sib_TypeAndInfo[0].sib16_v1700.freqPriorityListSlicing_r17 := valueof(p_FreqPriorityListSlicing_r17);</w:t>
            </w:r>
          </w:p>
          <w:p w14:paraId="2D18DD57" w14:textId="77777777" w:rsidR="00890502" w:rsidRPr="006873A8" w:rsidRDefault="00890502" w:rsidP="00734430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  f_NR_CellInfo_Set(p_NR_CellId, v_NR_CellInfo);</w:t>
            </w:r>
          </w:p>
          <w:p w14:paraId="2DF01392" w14:textId="77777777" w:rsidR="00890502" w:rsidRPr="006873A8" w:rsidRDefault="00890502" w:rsidP="00734430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}</w:t>
            </w:r>
          </w:p>
          <w:p w14:paraId="6E2B8E05" w14:textId="77777777" w:rsidR="00890502" w:rsidRPr="006873A8" w:rsidRDefault="00890502" w:rsidP="00734430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case else {</w:t>
            </w:r>
          </w:p>
          <w:p w14:paraId="17F448AF" w14:textId="77777777" w:rsidR="00890502" w:rsidRPr="006873A8" w:rsidRDefault="00890502" w:rsidP="00734430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  FatalError(__FILE__, __LINE__, "Invalid System Combination");</w:t>
            </w:r>
          </w:p>
          <w:p w14:paraId="11952696" w14:textId="77777777" w:rsidR="00890502" w:rsidRPr="006873A8" w:rsidRDefault="00890502" w:rsidP="00734430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}</w:t>
            </w:r>
          </w:p>
          <w:p w14:paraId="21F60722" w14:textId="77777777" w:rsidR="00890502" w:rsidRPr="006873A8" w:rsidRDefault="00890502" w:rsidP="00734430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}</w:t>
            </w:r>
          </w:p>
          <w:p w14:paraId="767C777E" w14:textId="77777777" w:rsidR="00890502" w:rsidRPr="003C4E4F" w:rsidRDefault="00890502" w:rsidP="00734430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}</w:t>
            </w:r>
          </w:p>
        </w:tc>
      </w:tr>
    </w:tbl>
    <w:p w14:paraId="65A795CE" w14:textId="77777777" w:rsidR="00890502" w:rsidRDefault="00890502" w:rsidP="00890502">
      <w:pPr>
        <w:rPr>
          <w:rFonts w:ascii="Arial" w:hAnsi="Arial" w:cs="Arial"/>
        </w:rPr>
      </w:pPr>
    </w:p>
    <w:p w14:paraId="692AE5E3" w14:textId="77777777" w:rsidR="00890502" w:rsidRPr="003C4E4F" w:rsidRDefault="00890502" w:rsidP="00890502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r w:rsidRPr="003C4E4F">
        <w:rPr>
          <w:rFonts w:cs="Arial"/>
          <w:b/>
          <w:lang w:val="pt-BR"/>
        </w:rPr>
        <w:lastRenderedPageBreak/>
        <w:t xml:space="preserve">Change </w:t>
      </w:r>
      <w:r>
        <w:rPr>
          <w:rFonts w:cs="Arial"/>
          <w:b/>
          <w:lang w:val="en-US"/>
        </w:rPr>
        <w:t>5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90502" w:rsidRPr="003C4E4F" w14:paraId="7D40B507" w14:textId="77777777" w:rsidTr="0073443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1E71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9AE3" w14:textId="302DEF80" w:rsidR="00890502" w:rsidRPr="003C4E4F" w:rsidRDefault="00890502" w:rsidP="00734430">
            <w:pPr>
              <w:spacing w:after="0"/>
              <w:rPr>
                <w:rFonts w:ascii="Arial" w:hAnsi="Arial" w:cs="Arial"/>
              </w:rPr>
            </w:pPr>
            <w:r w:rsidRPr="005B0DB4">
              <w:rPr>
                <w:rFonts w:ascii="Arial" w:hAnsi="Arial" w:cs="Arial"/>
              </w:rPr>
              <w:t xml:space="preserve">function </w:t>
            </w:r>
            <w:proofErr w:type="spellStart"/>
            <w:r w:rsidRPr="00F5549E">
              <w:rPr>
                <w:rFonts w:ascii="Arial" w:hAnsi="Arial" w:cs="Arial"/>
              </w:rPr>
              <w:t>f_NR_InitSysinfoFrequencyList</w:t>
            </w:r>
            <w:proofErr w:type="spellEnd"/>
            <w:r w:rsidRPr="00F5549E">
              <w:rPr>
                <w:rFonts w:ascii="Arial" w:hAnsi="Arial" w:cs="Arial"/>
              </w:rPr>
              <w:t xml:space="preserve"> </w:t>
            </w:r>
            <w:r w:rsidRPr="005B0DB4">
              <w:rPr>
                <w:rFonts w:ascii="Arial" w:hAnsi="Arial" w:cs="Arial"/>
              </w:rPr>
              <w:t>()</w:t>
            </w:r>
          </w:p>
        </w:tc>
      </w:tr>
      <w:tr w:rsidR="00890502" w:rsidRPr="003C4E4F" w14:paraId="12FBF310" w14:textId="77777777" w:rsidTr="00734430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DC115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2011" w14:textId="77777777" w:rsidR="00890502" w:rsidRPr="002857CF" w:rsidRDefault="00890502" w:rsidP="002857CF">
            <w:pPr>
              <w:rPr>
                <w:rFonts w:ascii="Arial" w:hAnsi="Arial" w:cs="Arial"/>
                <w:lang w:eastAsia="zh-CN"/>
              </w:rPr>
            </w:pPr>
            <w:r w:rsidRPr="002857CF">
              <w:rPr>
                <w:rFonts w:ascii="Arial" w:hAnsi="Arial" w:cs="Arial"/>
                <w:lang w:eastAsia="zh-CN"/>
              </w:rPr>
              <w:t xml:space="preserve">Initialise frequencyList in SYSINFO for SysInfoCombination NR-30 to </w:t>
            </w:r>
            <w:r w:rsidRPr="002857CF">
              <w:rPr>
                <w:rFonts w:ascii="Arial" w:hAnsi="Arial" w:cs="Arial"/>
              </w:rPr>
              <w:t>Add InterFreqCarrierFreqList in SIB4 for all cells</w:t>
            </w:r>
          </w:p>
        </w:tc>
      </w:tr>
      <w:tr w:rsidR="00890502" w:rsidRPr="003C4E4F" w14:paraId="7CAD3660" w14:textId="77777777" w:rsidTr="007344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859D8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93AD" w14:textId="77777777" w:rsidR="00890502" w:rsidRPr="008870DC" w:rsidRDefault="00890502" w:rsidP="002857CF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Added NR_30 as case condition for </w:t>
            </w:r>
            <w:r>
              <w:rPr>
                <w:rFonts w:cs="Arial"/>
                <w:lang w:eastAsia="zh-CN"/>
              </w:rPr>
              <w:t>SysInfoCombination NR-30.</w:t>
            </w:r>
          </w:p>
        </w:tc>
      </w:tr>
      <w:tr w:rsidR="00890502" w:rsidRPr="003C4E4F" w14:paraId="77EAB74C" w14:textId="77777777" w:rsidTr="007344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BFB9C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5788" w14:textId="77777777" w:rsidR="00890502" w:rsidRPr="003C4E4F" w:rsidRDefault="00890502" w:rsidP="0073443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NR_CellInfoInit</w:t>
            </w:r>
          </w:p>
        </w:tc>
      </w:tr>
      <w:tr w:rsidR="00890502" w:rsidRPr="003C4E4F" w14:paraId="5CF71EF6" w14:textId="77777777" w:rsidTr="007344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6D5F9" w14:textId="77777777" w:rsidR="00890502" w:rsidRPr="002857CF" w:rsidRDefault="00890502" w:rsidP="0073443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2857CF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7293" w14:textId="7A65D3CA" w:rsidR="00890502" w:rsidRPr="002857CF" w:rsidRDefault="00734430" w:rsidP="00734430">
            <w:pPr>
              <w:rPr>
                <w:rFonts w:ascii="Arial" w:hAnsi="Arial" w:cs="Arial"/>
                <w:highlight w:val="cyan"/>
              </w:rPr>
            </w:pPr>
            <w:r w:rsidRPr="002857CF">
              <w:rPr>
                <w:rFonts w:ascii="Arial" w:hAnsi="Arial" w:cs="Arial"/>
                <w:highlight w:val="cyan"/>
                <w:lang w:eastAsia="zh-CN"/>
              </w:rPr>
              <w:t>Accepted</w:t>
            </w:r>
            <w:r w:rsidR="00A518CE" w:rsidRPr="002857CF">
              <w:rPr>
                <w:rFonts w:ascii="Arial" w:hAnsi="Arial" w:cs="Arial"/>
                <w:highlight w:val="cyan"/>
                <w:lang w:eastAsia="zh-CN"/>
              </w:rPr>
              <w:t>, in addition NR_17 shall be included.</w:t>
            </w:r>
          </w:p>
        </w:tc>
      </w:tr>
    </w:tbl>
    <w:p w14:paraId="0F6B9EA0" w14:textId="77777777" w:rsidR="00890502" w:rsidRPr="003C4E4F" w:rsidRDefault="00890502" w:rsidP="00890502">
      <w:pPr>
        <w:rPr>
          <w:rFonts w:ascii="Arial" w:hAnsi="Arial" w:cs="Arial"/>
        </w:rPr>
      </w:pPr>
    </w:p>
    <w:p w14:paraId="2EB10D75" w14:textId="77777777" w:rsidR="00890502" w:rsidRPr="003C4E4F" w:rsidRDefault="00890502" w:rsidP="00890502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890502" w:rsidRPr="003C4E4F" w14:paraId="1068EAAC" w14:textId="77777777" w:rsidTr="007344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1738" w14:textId="77777777" w:rsidR="00890502" w:rsidRPr="00F5549E" w:rsidRDefault="00890502" w:rsidP="00734430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function f_NR_InitSysinfoFrequencyList (NR_SysinfoCombination_Type p_NR_SysinfoCombination</w:t>
            </w:r>
          </w:p>
          <w:p w14:paraId="09ADB7C2" w14:textId="77777777" w:rsidR="00890502" w:rsidRPr="00F5549E" w:rsidRDefault="00890502" w:rsidP="00734430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                                       ) runs on NR_BASE_PTC</w:t>
            </w:r>
          </w:p>
          <w:p w14:paraId="686F3CFB" w14:textId="77777777" w:rsidR="00890502" w:rsidRPr="00F5549E" w:rsidRDefault="00890502" w:rsidP="00734430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{ //@sic R5-190659 sic@</w:t>
            </w:r>
          </w:p>
          <w:p w14:paraId="0E83492C" w14:textId="77777777" w:rsidR="00890502" w:rsidRPr="00F5549E" w:rsidRDefault="00890502" w:rsidP="00734430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select (p_NR_SysinfoCombination)  {</w:t>
            </w:r>
          </w:p>
          <w:p w14:paraId="5D9AC43F" w14:textId="77777777" w:rsidR="00890502" w:rsidRPr="00F5549E" w:rsidRDefault="00890502" w:rsidP="00734430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  case(NR_4, NR_5, NR_7, NR_14, NR_18){ //Add InterFreqCarrierFreqList in SIB4 for all cells</w:t>
            </w:r>
          </w:p>
          <w:p w14:paraId="1567859F" w14:textId="77777777" w:rsidR="00890502" w:rsidRPr="00F5549E" w:rsidRDefault="00890502" w:rsidP="00734430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    fl_NR_InitSIB4_FreqInfoList();</w:t>
            </w:r>
          </w:p>
          <w:p w14:paraId="3F7DEB58" w14:textId="77777777" w:rsidR="00890502" w:rsidRPr="00F5549E" w:rsidRDefault="00890502" w:rsidP="00734430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  }</w:t>
            </w:r>
          </w:p>
          <w:p w14:paraId="5CBA6CDA" w14:textId="77777777" w:rsidR="00890502" w:rsidRPr="00F5549E" w:rsidRDefault="00890502" w:rsidP="00734430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  case else {} //case else do nothing - no SIB3/SIB4 included</w:t>
            </w:r>
          </w:p>
          <w:p w14:paraId="76EED7E2" w14:textId="77777777" w:rsidR="00890502" w:rsidRPr="00F5549E" w:rsidRDefault="00890502" w:rsidP="00734430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}</w:t>
            </w:r>
          </w:p>
          <w:p w14:paraId="43DD007F" w14:textId="77777777" w:rsidR="00890502" w:rsidRPr="003C4E4F" w:rsidRDefault="00890502" w:rsidP="00734430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}</w:t>
            </w:r>
          </w:p>
        </w:tc>
      </w:tr>
    </w:tbl>
    <w:p w14:paraId="23FF767E" w14:textId="77777777" w:rsidR="00890502" w:rsidRPr="003C4E4F" w:rsidRDefault="00890502" w:rsidP="00890502">
      <w:pPr>
        <w:rPr>
          <w:rFonts w:ascii="Arial" w:hAnsi="Arial" w:cs="Arial"/>
        </w:rPr>
      </w:pPr>
    </w:p>
    <w:p w14:paraId="1A71877C" w14:textId="77777777" w:rsidR="00890502" w:rsidRPr="003C4E4F" w:rsidRDefault="00890502" w:rsidP="00890502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890502" w:rsidRPr="003C4E4F" w14:paraId="37360BB5" w14:textId="77777777" w:rsidTr="00734430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4D02" w14:textId="77777777" w:rsidR="00890502" w:rsidRPr="00FF29DA" w:rsidRDefault="00890502" w:rsidP="00734430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function f_NR_InitSysinfoFrequencyList (NR_SysinfoCombination_Type p_NR_SysinfoCombination</w:t>
            </w:r>
          </w:p>
          <w:p w14:paraId="6601F89A" w14:textId="77777777" w:rsidR="00890502" w:rsidRPr="00FF29DA" w:rsidRDefault="00890502" w:rsidP="00734430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                                       ) runs on NR_BASE_PTC</w:t>
            </w:r>
          </w:p>
          <w:p w14:paraId="74AB1298" w14:textId="77777777" w:rsidR="00890502" w:rsidRPr="00FF29DA" w:rsidRDefault="00890502" w:rsidP="00734430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{ //@sic R5-190659 sic@</w:t>
            </w:r>
          </w:p>
          <w:p w14:paraId="61F54B93" w14:textId="77777777" w:rsidR="00890502" w:rsidRPr="00FF29DA" w:rsidRDefault="00890502" w:rsidP="00734430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select (p_NR_SysinfoCombination)  {</w:t>
            </w:r>
          </w:p>
          <w:p w14:paraId="1A613812" w14:textId="77777777" w:rsidR="00890502" w:rsidRPr="00FF29DA" w:rsidRDefault="00890502" w:rsidP="00734430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  case(NR_4, NR_5, NR_7, NR_14, NR_18, </w:t>
            </w:r>
            <w:r w:rsidRPr="00FF29DA">
              <w:rPr>
                <w:rFonts w:ascii="Arial" w:hAnsi="Arial" w:cs="Arial"/>
                <w:highlight w:val="yellow"/>
              </w:rPr>
              <w:t>NR_30</w:t>
            </w:r>
            <w:r w:rsidRPr="00FF29DA">
              <w:rPr>
                <w:rFonts w:ascii="Arial" w:hAnsi="Arial" w:cs="Arial"/>
              </w:rPr>
              <w:t>){ //Add InterFreqCarrierFreqList in SIB4 for all cells</w:t>
            </w:r>
          </w:p>
          <w:p w14:paraId="1EB0D312" w14:textId="77777777" w:rsidR="00890502" w:rsidRPr="00FF29DA" w:rsidRDefault="00890502" w:rsidP="00734430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    fl_NR_InitSIB4_FreqInfoList();</w:t>
            </w:r>
          </w:p>
          <w:p w14:paraId="009E2CCA" w14:textId="77777777" w:rsidR="00890502" w:rsidRPr="00FF29DA" w:rsidRDefault="00890502" w:rsidP="00734430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  }</w:t>
            </w:r>
          </w:p>
          <w:p w14:paraId="4F28ED4A" w14:textId="77777777" w:rsidR="00890502" w:rsidRPr="00FF29DA" w:rsidRDefault="00890502" w:rsidP="00734430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  case else {} //case else do nothing - no SIB3/SIB4 included</w:t>
            </w:r>
          </w:p>
          <w:p w14:paraId="70241AA7" w14:textId="77777777" w:rsidR="00890502" w:rsidRPr="00FF29DA" w:rsidRDefault="00890502" w:rsidP="00734430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}</w:t>
            </w:r>
          </w:p>
          <w:p w14:paraId="341F7E1E" w14:textId="77777777" w:rsidR="00890502" w:rsidRPr="003C4E4F" w:rsidRDefault="00890502" w:rsidP="00734430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}</w:t>
            </w:r>
          </w:p>
        </w:tc>
      </w:tr>
    </w:tbl>
    <w:p w14:paraId="2F6BEB2F" w14:textId="77777777" w:rsidR="00890502" w:rsidRPr="003C4E4F" w:rsidRDefault="00890502" w:rsidP="00890502">
      <w:pPr>
        <w:rPr>
          <w:rFonts w:ascii="Arial" w:hAnsi="Arial" w:cs="Arial"/>
        </w:rPr>
      </w:pPr>
    </w:p>
    <w:p w14:paraId="5A2A280A" w14:textId="77777777" w:rsidR="00890502" w:rsidRPr="003C4E4F" w:rsidRDefault="00890502" w:rsidP="00890502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r w:rsidRPr="003C4E4F">
        <w:rPr>
          <w:rFonts w:cs="Arial"/>
          <w:b/>
          <w:lang w:val="pt-BR"/>
        </w:rPr>
        <w:lastRenderedPageBreak/>
        <w:t xml:space="preserve">Change </w:t>
      </w:r>
      <w:r>
        <w:rPr>
          <w:rFonts w:cs="Arial"/>
          <w:b/>
          <w:lang w:val="en-US"/>
        </w:rPr>
        <w:t>6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90502" w:rsidRPr="003C4E4F" w14:paraId="4508D3BE" w14:textId="77777777" w:rsidTr="0073443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EE9CB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C246" w14:textId="77777777" w:rsidR="00890502" w:rsidRPr="003C4E4F" w:rsidRDefault="00890502" w:rsidP="00734430">
            <w:pPr>
              <w:spacing w:after="0"/>
              <w:rPr>
                <w:rFonts w:ascii="Arial" w:hAnsi="Arial" w:cs="Arial"/>
              </w:rPr>
            </w:pPr>
            <w:r w:rsidRPr="00CD7FD2">
              <w:rPr>
                <w:rFonts w:ascii="Arial" w:hAnsi="Arial" w:cs="Arial"/>
              </w:rPr>
              <w:t xml:space="preserve">fl_NR_InitialiseSiScheduling </w:t>
            </w:r>
            <w:r w:rsidRPr="00A85737">
              <w:rPr>
                <w:rFonts w:ascii="Arial" w:hAnsi="Arial" w:cs="Arial"/>
              </w:rPr>
              <w:t>()</w:t>
            </w:r>
          </w:p>
        </w:tc>
      </w:tr>
      <w:tr w:rsidR="00890502" w:rsidRPr="003C4E4F" w14:paraId="2CD5ED7D" w14:textId="77777777" w:rsidTr="00734430">
        <w:trPr>
          <w:trHeight w:val="68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FF178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7371" w14:textId="77777777" w:rsidR="00890502" w:rsidRDefault="00890502" w:rsidP="00B21486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913CE5">
              <w:rPr>
                <w:rFonts w:ascii="Arial" w:hAnsi="Arial" w:cs="Arial"/>
              </w:rPr>
              <w:t xml:space="preserve">On schedulingInfoList2_r17 on SI_SchedulingInfo_v1700 si_WindowPosition_r17 is set to 3 and current interger var value of </w:t>
            </w:r>
            <w:r>
              <w:rPr>
                <w:rFonts w:ascii="Arial" w:hAnsi="Arial" w:cs="Arial"/>
              </w:rPr>
              <w:t>i</w:t>
            </w:r>
            <w:r w:rsidRPr="00913CE5">
              <w:rPr>
                <w:rFonts w:ascii="Arial" w:hAnsi="Arial" w:cs="Arial"/>
              </w:rPr>
              <w:t xml:space="preserve"> is set to 2 when TTCN evaluating rel 17 SI  broadcast value. So by doing i+1 SI rel 17 breadcast setting can be done.</w:t>
            </w:r>
          </w:p>
          <w:p w14:paraId="378C90CA" w14:textId="77777777" w:rsidR="00890502" w:rsidRDefault="00890502" w:rsidP="00B21486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Corrected index of </w:t>
            </w:r>
            <w:r w:rsidRPr="0034098F">
              <w:rPr>
                <w:rFonts w:ascii="Arial" w:hAnsi="Arial" w:cs="Arial"/>
              </w:rPr>
              <w:t>schedulingInfoList2_r17</w:t>
            </w:r>
            <w:r>
              <w:rPr>
                <w:rFonts w:ascii="Arial" w:hAnsi="Arial" w:cs="Arial"/>
              </w:rPr>
              <w:t xml:space="preserve"> with integer variable with j (=0) instead i (=2). Also valueof not needed to convert SI periodicity for </w:t>
            </w:r>
            <w:r w:rsidRPr="00E03210">
              <w:rPr>
                <w:rFonts w:ascii="Arial" w:hAnsi="Arial" w:cs="Arial"/>
              </w:rPr>
              <w:t>v_SI_SchedulingInfo_v1700</w:t>
            </w:r>
          </w:p>
          <w:p w14:paraId="33D5D194" w14:textId="210ABB02" w:rsidR="00890502" w:rsidRPr="00A85737" w:rsidRDefault="00890502" w:rsidP="00F14CB2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 xml:space="preserve">Variable </w:t>
            </w:r>
            <w:r w:rsidRPr="00E22A43">
              <w:rPr>
                <w:rFonts w:ascii="Arial" w:hAnsi="Arial" w:cs="Arial"/>
              </w:rPr>
              <w:t>v_SI_Brodacasted</w:t>
            </w:r>
            <w:r>
              <w:rPr>
                <w:rFonts w:ascii="Arial" w:hAnsi="Arial" w:cs="Arial"/>
              </w:rPr>
              <w:t xml:space="preserve"> will be true for </w:t>
            </w:r>
            <w:r w:rsidRPr="00C860BC">
              <w:rPr>
                <w:rFonts w:ascii="Arial" w:hAnsi="Arial" w:cs="Arial"/>
              </w:rPr>
              <w:t>SI-SchedulingInfo-v1700</w:t>
            </w:r>
            <w:r>
              <w:rPr>
                <w:rFonts w:ascii="Arial" w:hAnsi="Arial" w:cs="Arial"/>
              </w:rPr>
              <w:t xml:space="preserve"> as well and periodicity for </w:t>
            </w:r>
            <w:r w:rsidRPr="00C860BC">
              <w:rPr>
                <w:rFonts w:ascii="Arial" w:hAnsi="Arial" w:cs="Arial"/>
              </w:rPr>
              <w:t>SI-SchedulingInfo-v1700</w:t>
            </w:r>
            <w:r>
              <w:rPr>
                <w:rFonts w:ascii="Arial" w:hAnsi="Arial" w:cs="Arial"/>
              </w:rPr>
              <w:t xml:space="preserve"> is already set. So TTCN may through error for it. So added extra condition </w:t>
            </w:r>
            <w:r w:rsidRPr="00A751C4">
              <w:rPr>
                <w:rFonts w:ascii="Arial" w:hAnsi="Arial" w:cs="Arial"/>
              </w:rPr>
              <w:t>if ( i &lt; v_LengthofSchedulingInfoList)</w:t>
            </w:r>
            <w:r>
              <w:rPr>
                <w:rFonts w:ascii="Arial" w:hAnsi="Arial" w:cs="Arial"/>
              </w:rPr>
              <w:t xml:space="preserve"> to update SI periodicity correctly</w:t>
            </w:r>
          </w:p>
        </w:tc>
      </w:tr>
      <w:tr w:rsidR="00890502" w:rsidRPr="003C4E4F" w14:paraId="3D786864" w14:textId="77777777" w:rsidTr="007344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49C45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BDF6" w14:textId="77777777" w:rsidR="00890502" w:rsidRDefault="00890502" w:rsidP="00B21486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In if condition modified for it with i+1.</w:t>
            </w:r>
          </w:p>
          <w:p w14:paraId="03E3575E" w14:textId="77777777" w:rsidR="00890502" w:rsidRDefault="00890502" w:rsidP="00B21486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Removed valueof and updated to J instead i.</w:t>
            </w:r>
          </w:p>
          <w:p w14:paraId="439B7230" w14:textId="77777777" w:rsidR="00890502" w:rsidRPr="003C4E4F" w:rsidRDefault="00890502" w:rsidP="00B21486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Added if </w:t>
            </w:r>
            <w:r w:rsidRPr="00A751C4">
              <w:rPr>
                <w:rFonts w:cs="Arial"/>
              </w:rPr>
              <w:t>( i &lt; v_LengthofSchedulingInfoList)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val="en-SG"/>
              </w:rPr>
              <w:t>condition to update SI periodicity.</w:t>
            </w:r>
          </w:p>
        </w:tc>
      </w:tr>
      <w:tr w:rsidR="00890502" w:rsidRPr="003C4E4F" w14:paraId="6B661B1C" w14:textId="77777777" w:rsidTr="007344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98CB5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E76D" w14:textId="77777777" w:rsidR="00890502" w:rsidRPr="003C4E4F" w:rsidRDefault="00890502" w:rsidP="00734430">
            <w:pPr>
              <w:spacing w:after="0"/>
              <w:rPr>
                <w:rFonts w:ascii="Arial" w:hAnsi="Arial" w:cs="Arial"/>
              </w:rPr>
            </w:pPr>
            <w:r w:rsidRPr="006F1976">
              <w:rPr>
                <w:rFonts w:ascii="Arial" w:hAnsi="Arial" w:cs="Arial"/>
              </w:rPr>
              <w:t>NR_ConfigurationSteps</w:t>
            </w:r>
          </w:p>
        </w:tc>
      </w:tr>
      <w:tr w:rsidR="00890502" w:rsidRPr="003C4E4F" w14:paraId="5BD4F17B" w14:textId="77777777" w:rsidTr="007344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AEB32" w14:textId="77777777" w:rsidR="00890502" w:rsidRPr="000C0C33" w:rsidRDefault="00890502" w:rsidP="0073443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0C0C33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6D20" w14:textId="4857629C" w:rsidR="00890502" w:rsidRPr="000C0C33" w:rsidRDefault="00F14CB2" w:rsidP="00734430">
            <w:pPr>
              <w:rPr>
                <w:rFonts w:ascii="Arial" w:hAnsi="Arial" w:cs="Arial"/>
                <w:highlight w:val="cyan"/>
                <w:lang w:eastAsia="zh-CN"/>
              </w:rPr>
            </w:pPr>
            <w:r w:rsidRPr="000C0C33">
              <w:rPr>
                <w:rFonts w:ascii="Arial" w:hAnsi="Arial" w:cs="Arial"/>
                <w:highlight w:val="cyan"/>
                <w:lang w:eastAsia="zh-CN"/>
              </w:rPr>
              <w:t>1.</w:t>
            </w:r>
            <w:r w:rsidR="000C0C33" w:rsidRPr="000C0C33">
              <w:rPr>
                <w:rFonts w:ascii="Arial" w:hAnsi="Arial" w:cs="Arial"/>
                <w:highlight w:val="cyan"/>
                <w:lang w:eastAsia="zh-CN"/>
              </w:rPr>
              <w:t xml:space="preserve"> Accepted</w:t>
            </w:r>
          </w:p>
          <w:p w14:paraId="1AAB0DEB" w14:textId="05902BC4" w:rsidR="00F14CB2" w:rsidRPr="000C0C33" w:rsidRDefault="00F14CB2" w:rsidP="00734430">
            <w:pPr>
              <w:rPr>
                <w:rFonts w:ascii="Arial" w:hAnsi="Arial" w:cs="Arial"/>
                <w:highlight w:val="cyan"/>
                <w:lang w:eastAsia="zh-CN"/>
              </w:rPr>
            </w:pPr>
            <w:r w:rsidRPr="000C0C33">
              <w:rPr>
                <w:rFonts w:ascii="Arial" w:hAnsi="Arial" w:cs="Arial"/>
                <w:highlight w:val="cyan"/>
                <w:lang w:eastAsia="zh-CN"/>
              </w:rPr>
              <w:t>2.</w:t>
            </w:r>
            <w:r w:rsidR="002F7863" w:rsidRPr="000C0C33">
              <w:rPr>
                <w:rFonts w:ascii="Arial" w:hAnsi="Arial" w:cs="Arial"/>
                <w:highlight w:val="cyan"/>
                <w:lang w:eastAsia="zh-CN"/>
              </w:rPr>
              <w:t xml:space="preserve"> Accepted but </w:t>
            </w:r>
            <w:r w:rsidR="000C0C33" w:rsidRPr="000C0C33">
              <w:rPr>
                <w:rFonts w:ascii="Arial" w:hAnsi="Arial" w:cs="Arial"/>
                <w:highlight w:val="cyan"/>
                <w:lang w:eastAsia="zh-CN"/>
              </w:rPr>
              <w:t>‘</w:t>
            </w:r>
            <w:proofErr w:type="spellStart"/>
            <w:r w:rsidR="002F7863" w:rsidRPr="000C0C33">
              <w:rPr>
                <w:rFonts w:ascii="Arial" w:hAnsi="Arial" w:cs="Arial"/>
                <w:highlight w:val="cyan"/>
                <w:lang w:eastAsia="zh-CN"/>
              </w:rPr>
              <w:t>valueof</w:t>
            </w:r>
            <w:proofErr w:type="spellEnd"/>
            <w:r w:rsidR="000C0C33" w:rsidRPr="000C0C33">
              <w:rPr>
                <w:rFonts w:ascii="Arial" w:hAnsi="Arial" w:cs="Arial"/>
                <w:highlight w:val="cyan"/>
                <w:lang w:eastAsia="zh-CN"/>
              </w:rPr>
              <w:t>’</w:t>
            </w:r>
            <w:r w:rsidR="002F7863" w:rsidRPr="000C0C33">
              <w:rPr>
                <w:rFonts w:ascii="Arial" w:hAnsi="Arial" w:cs="Arial"/>
                <w:highlight w:val="cyan"/>
                <w:lang w:eastAsia="zh-CN"/>
              </w:rPr>
              <w:t xml:space="preserve"> need</w:t>
            </w:r>
            <w:r w:rsidR="000C0C33" w:rsidRPr="000C0C33">
              <w:rPr>
                <w:rFonts w:ascii="Arial" w:hAnsi="Arial" w:cs="Arial"/>
                <w:highlight w:val="cyan"/>
                <w:lang w:eastAsia="zh-CN"/>
              </w:rPr>
              <w:t>s</w:t>
            </w:r>
            <w:r w:rsidR="002F7863" w:rsidRPr="000C0C33">
              <w:rPr>
                <w:rFonts w:ascii="Arial" w:hAnsi="Arial" w:cs="Arial"/>
                <w:highlight w:val="cyan"/>
                <w:lang w:eastAsia="zh-CN"/>
              </w:rPr>
              <w:t xml:space="preserve"> to be kept </w:t>
            </w:r>
            <w:r w:rsidR="000C0C33" w:rsidRPr="000C0C33">
              <w:rPr>
                <w:rFonts w:ascii="Arial" w:hAnsi="Arial" w:cs="Arial"/>
                <w:highlight w:val="cyan"/>
                <w:lang w:eastAsia="zh-CN"/>
              </w:rPr>
              <w:t xml:space="preserve">because v_SI_SchedulingInfo_v1700 </w:t>
            </w:r>
            <w:r w:rsidR="002F7863" w:rsidRPr="000C0C33">
              <w:rPr>
                <w:rFonts w:ascii="Arial" w:hAnsi="Arial" w:cs="Arial"/>
                <w:highlight w:val="cyan"/>
                <w:lang w:eastAsia="zh-CN"/>
              </w:rPr>
              <w:t>is defined as template(omit)</w:t>
            </w:r>
            <w:r w:rsidR="000C0C33" w:rsidRPr="000C0C33">
              <w:rPr>
                <w:rFonts w:ascii="Arial" w:hAnsi="Arial" w:cs="Arial"/>
                <w:highlight w:val="cyan"/>
                <w:lang w:eastAsia="zh-CN"/>
              </w:rPr>
              <w:t xml:space="preserve"> and the function </w:t>
            </w:r>
            <w:proofErr w:type="spellStart"/>
            <w:r w:rsidR="000C0C33" w:rsidRPr="000C0C33">
              <w:rPr>
                <w:rFonts w:ascii="Arial" w:hAnsi="Arial" w:cs="Arial"/>
                <w:highlight w:val="cyan"/>
                <w:lang w:eastAsia="zh-CN"/>
              </w:rPr>
              <w:t>fl_ConvertSiPeriodicity</w:t>
            </w:r>
            <w:proofErr w:type="spellEnd"/>
            <w:r w:rsidR="000C0C33" w:rsidRPr="000C0C33">
              <w:rPr>
                <w:rFonts w:ascii="Arial" w:hAnsi="Arial" w:cs="Arial"/>
                <w:highlight w:val="cyan"/>
                <w:lang w:eastAsia="zh-CN"/>
              </w:rPr>
              <w:t xml:space="preserve"> expect</w:t>
            </w:r>
            <w:r w:rsidR="006D67D8">
              <w:rPr>
                <w:rFonts w:ascii="Arial" w:hAnsi="Arial" w:cs="Arial"/>
                <w:highlight w:val="cyan"/>
                <w:lang w:eastAsia="zh-CN"/>
              </w:rPr>
              <w:t>s</w:t>
            </w:r>
            <w:r w:rsidR="000C0C33" w:rsidRPr="000C0C33">
              <w:rPr>
                <w:rFonts w:ascii="Arial" w:hAnsi="Arial" w:cs="Arial"/>
                <w:highlight w:val="cyan"/>
                <w:lang w:eastAsia="zh-CN"/>
              </w:rPr>
              <w:t xml:space="preserve"> a value as parameter.</w:t>
            </w:r>
          </w:p>
          <w:p w14:paraId="548DB7E7" w14:textId="266C9B33" w:rsidR="00F14CB2" w:rsidRPr="000C0C33" w:rsidRDefault="00F14CB2" w:rsidP="00734430">
            <w:pPr>
              <w:rPr>
                <w:rFonts w:ascii="Arial" w:hAnsi="Arial" w:cs="Arial"/>
                <w:highlight w:val="cyan"/>
              </w:rPr>
            </w:pPr>
            <w:r w:rsidRPr="000C0C33">
              <w:rPr>
                <w:rFonts w:ascii="Arial" w:hAnsi="Arial" w:cs="Arial"/>
                <w:highlight w:val="cyan"/>
                <w:lang w:eastAsia="zh-CN"/>
              </w:rPr>
              <w:t>3.</w:t>
            </w:r>
            <w:r w:rsidR="000C0C33" w:rsidRPr="000C0C33">
              <w:rPr>
                <w:rFonts w:ascii="Arial" w:hAnsi="Arial" w:cs="Arial"/>
                <w:highlight w:val="cyan"/>
                <w:lang w:eastAsia="zh-CN"/>
              </w:rPr>
              <w:t xml:space="preserve"> Accepted</w:t>
            </w:r>
          </w:p>
        </w:tc>
      </w:tr>
    </w:tbl>
    <w:p w14:paraId="1340F05A" w14:textId="77777777" w:rsidR="00890502" w:rsidRPr="003C4E4F" w:rsidRDefault="00890502" w:rsidP="00890502">
      <w:pPr>
        <w:rPr>
          <w:rFonts w:ascii="Arial" w:hAnsi="Arial" w:cs="Arial"/>
        </w:rPr>
      </w:pPr>
    </w:p>
    <w:p w14:paraId="3D51590E" w14:textId="77777777" w:rsidR="00890502" w:rsidRPr="003C4E4F" w:rsidRDefault="00890502" w:rsidP="00890502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890502" w:rsidRPr="003C4E4F" w14:paraId="399016A4" w14:textId="77777777" w:rsidTr="007344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35F0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function fl_NR_InitialiseSiScheduling(NR_CellId_Type p_NR_CellId,</w:t>
            </w:r>
          </w:p>
          <w:p w14:paraId="3F6C3FCF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                boolean p_BroadcastAllSI := false) runs on NR_BASE_PTC return template(omit) NR_AllOtherSiSchedul_Type</w:t>
            </w:r>
          </w:p>
          <w:p w14:paraId="36D8B959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{</w:t>
            </w:r>
          </w:p>
          <w:p w14:paraId="334B5A4F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-----Skipped code-----</w:t>
            </w:r>
          </w:p>
          <w:p w14:paraId="6CD44D68" w14:textId="77777777" w:rsidR="00890502" w:rsidRPr="00491FB6" w:rsidRDefault="00890502" w:rsidP="00734430">
            <w:pPr>
              <w:rPr>
                <w:rFonts w:ascii="Arial" w:hAnsi="Arial" w:cs="Arial"/>
              </w:rPr>
            </w:pPr>
          </w:p>
          <w:p w14:paraId="27AA7E47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for (i := 0; i &lt; v_NoOfSIs; i:=i+1) {</w:t>
            </w:r>
          </w:p>
          <w:p w14:paraId="52BB280F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if ( i &lt; v_LengthofSchedulingInfoList) { //@sic R5-233379 sic@</w:t>
            </w:r>
          </w:p>
          <w:p w14:paraId="70FC9F1D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if (v_SI_SchedulingInfo.schedulingInfoList[i].si_BroadcastStatus== broadcasting) {</w:t>
            </w:r>
          </w:p>
          <w:p w14:paraId="2671094F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v_SI_Brodacasted := true;</w:t>
            </w:r>
          </w:p>
          <w:p w14:paraId="597ED338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} else {</w:t>
            </w:r>
          </w:p>
          <w:p w14:paraId="7179FC09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v_SI_Brodacasted := false;</w:t>
            </w:r>
          </w:p>
          <w:p w14:paraId="6FC6C64D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}</w:t>
            </w:r>
          </w:p>
          <w:p w14:paraId="37B25A81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} else { //SI added in the SI-SchedulingInfo-v1700</w:t>
            </w:r>
          </w:p>
          <w:p w14:paraId="5046DB4F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for (j:=0; j&lt;lengthof(v_SI_SchedulingInfo_v1700.schedulingInfoList2_r17); j:=j+1) {</w:t>
            </w:r>
          </w:p>
          <w:p w14:paraId="49583460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if (valueof(v_SI_SchedulingInfo_v1700.schedulingInfoList2_r17[j].si_WindowPosition_r17) == </w:t>
            </w:r>
            <w:r w:rsidRPr="00D77BAC">
              <w:rPr>
                <w:rFonts w:ascii="Arial" w:hAnsi="Arial" w:cs="Arial"/>
                <w:highlight w:val="yellow"/>
              </w:rPr>
              <w:t>i</w:t>
            </w:r>
            <w:r w:rsidRPr="00491FB6">
              <w:rPr>
                <w:rFonts w:ascii="Arial" w:hAnsi="Arial" w:cs="Arial"/>
              </w:rPr>
              <w:t xml:space="preserve"> ) {</w:t>
            </w:r>
          </w:p>
          <w:p w14:paraId="57DE1613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lastRenderedPageBreak/>
              <w:t xml:space="preserve">                            v_SiSchedulList[v_BroadcastIndex].Periodicity := fl_ConvertSiPeriodicity(</w:t>
            </w:r>
            <w:r w:rsidRPr="003F1524">
              <w:rPr>
                <w:rFonts w:ascii="Arial" w:hAnsi="Arial" w:cs="Arial"/>
                <w:highlight w:val="yellow"/>
              </w:rPr>
              <w:t>valueof</w:t>
            </w:r>
            <w:r w:rsidRPr="00491FB6">
              <w:rPr>
                <w:rFonts w:ascii="Arial" w:hAnsi="Arial" w:cs="Arial"/>
              </w:rPr>
              <w:t>(v_SI_SchedulingInfo_v1700.schedulingInfoList2_r17[</w:t>
            </w:r>
            <w:r w:rsidRPr="00F9293F">
              <w:rPr>
                <w:rFonts w:ascii="Arial" w:hAnsi="Arial" w:cs="Arial"/>
                <w:highlight w:val="yellow"/>
              </w:rPr>
              <w:t>i</w:t>
            </w:r>
            <w:r w:rsidRPr="00491FB6">
              <w:rPr>
                <w:rFonts w:ascii="Arial" w:hAnsi="Arial" w:cs="Arial"/>
              </w:rPr>
              <w:t>].si_Periodicity_r17));</w:t>
            </w:r>
          </w:p>
          <w:p w14:paraId="7E01B083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    if (</w:t>
            </w:r>
            <w:r w:rsidRPr="00913CE5">
              <w:rPr>
                <w:rFonts w:ascii="Arial" w:hAnsi="Arial" w:cs="Arial"/>
              </w:rPr>
              <w:t>valueof</w:t>
            </w:r>
            <w:r w:rsidRPr="00491FB6">
              <w:rPr>
                <w:rFonts w:ascii="Arial" w:hAnsi="Arial" w:cs="Arial"/>
              </w:rPr>
              <w:t>(v_SI_SchedulingInfo_v1700.schedulingInfoList2_r17[</w:t>
            </w:r>
            <w:r w:rsidRPr="00F9293F">
              <w:rPr>
                <w:rFonts w:ascii="Arial" w:hAnsi="Arial" w:cs="Arial"/>
              </w:rPr>
              <w:t>j</w:t>
            </w:r>
            <w:r w:rsidRPr="00491FB6">
              <w:rPr>
                <w:rFonts w:ascii="Arial" w:hAnsi="Arial" w:cs="Arial"/>
              </w:rPr>
              <w:t>].si_BroadcastStatus_r17) == broadcasting) {</w:t>
            </w:r>
          </w:p>
          <w:p w14:paraId="21DD9B16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        v_SI_Brodacasted := true;</w:t>
            </w:r>
          </w:p>
          <w:p w14:paraId="4D935A75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    } else {</w:t>
            </w:r>
          </w:p>
          <w:p w14:paraId="29020E93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        v_SI_Brodacasted := false;</w:t>
            </w:r>
          </w:p>
          <w:p w14:paraId="4EF5EF99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    }</w:t>
            </w:r>
          </w:p>
          <w:p w14:paraId="4BF5A463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}</w:t>
            </w:r>
          </w:p>
          <w:p w14:paraId="29B041B5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}</w:t>
            </w:r>
          </w:p>
          <w:p w14:paraId="69D58B20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}</w:t>
            </w:r>
          </w:p>
          <w:p w14:paraId="40474AAE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if (v_SI_Brodacasted or p_BroadcastAllSI) {  //@sic R5-201006 sic@</w:t>
            </w:r>
          </w:p>
          <w:p w14:paraId="0A08B8F3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</w:t>
            </w:r>
            <w:r w:rsidRPr="00392720">
              <w:rPr>
                <w:rFonts w:ascii="Arial" w:hAnsi="Arial" w:cs="Arial"/>
                <w:highlight w:val="yellow"/>
              </w:rPr>
              <w:t>v_SiSchedulList[v_BroadcastIndex].Periodicity := v_SI_SchedulingInfo.schedulingInfoList[i].si_Periodicity;  //@sic R5s230496 sic@</w:t>
            </w:r>
          </w:p>
          <w:p w14:paraId="0BABFD8D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select (v_SubcarrierSpacing) { //@sic R5-192812 sic@</w:t>
            </w:r>
          </w:p>
          <w:p w14:paraId="602AB155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case(kHz15) { //Table 7.3.3.2-2: MIB, SIB1 and SI scheduling for FR1: FDD and TDD, SCS=15kHz</w:t>
            </w:r>
          </w:p>
          <w:p w14:paraId="60E20309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--------------Skipped code---</w:t>
            </w:r>
          </w:p>
          <w:p w14:paraId="599B6575" w14:textId="77777777" w:rsidR="00890502" w:rsidRPr="003C4E4F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}</w:t>
            </w:r>
          </w:p>
        </w:tc>
      </w:tr>
    </w:tbl>
    <w:p w14:paraId="67C162F3" w14:textId="77777777" w:rsidR="00890502" w:rsidRPr="003C4E4F" w:rsidRDefault="00890502" w:rsidP="00890502">
      <w:pPr>
        <w:rPr>
          <w:rFonts w:ascii="Arial" w:hAnsi="Arial" w:cs="Arial"/>
        </w:rPr>
      </w:pPr>
    </w:p>
    <w:p w14:paraId="00FDE829" w14:textId="77777777" w:rsidR="00890502" w:rsidRPr="003C4E4F" w:rsidRDefault="00890502" w:rsidP="00890502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890502" w:rsidRPr="003C4E4F" w14:paraId="3D1DE5BB" w14:textId="77777777" w:rsidTr="00734430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253E" w14:textId="77777777" w:rsidR="00890502" w:rsidRPr="00D77BAC" w:rsidRDefault="00890502" w:rsidP="00734430">
            <w:pPr>
              <w:rPr>
                <w:rFonts w:ascii="Arial" w:hAnsi="Arial" w:cs="Arial"/>
              </w:rPr>
            </w:pPr>
            <w:r w:rsidRPr="00D77BAC">
              <w:rPr>
                <w:rFonts w:ascii="Arial" w:hAnsi="Arial" w:cs="Arial"/>
              </w:rPr>
              <w:t>function fl_NR_InitialiseSiScheduling(NR_CellId_Type p_NR_CellId,</w:t>
            </w:r>
          </w:p>
          <w:p w14:paraId="116185C8" w14:textId="77777777" w:rsidR="00890502" w:rsidRPr="00D77BAC" w:rsidRDefault="00890502" w:rsidP="00734430">
            <w:pPr>
              <w:rPr>
                <w:rFonts w:ascii="Arial" w:hAnsi="Arial" w:cs="Arial"/>
              </w:rPr>
            </w:pPr>
            <w:r w:rsidRPr="00D77BAC">
              <w:rPr>
                <w:rFonts w:ascii="Arial" w:hAnsi="Arial" w:cs="Arial"/>
              </w:rPr>
              <w:t xml:space="preserve">                                        boolean p_BroadcastAllSI := false) runs on NR_BASE_PTC return template(omit) NR_AllOtherSiSchedul_Type</w:t>
            </w:r>
          </w:p>
          <w:p w14:paraId="655608DB" w14:textId="77777777" w:rsidR="00890502" w:rsidRPr="00D77BAC" w:rsidRDefault="00890502" w:rsidP="00734430">
            <w:pPr>
              <w:rPr>
                <w:rFonts w:ascii="Arial" w:hAnsi="Arial" w:cs="Arial"/>
              </w:rPr>
            </w:pPr>
            <w:r w:rsidRPr="00D77BAC">
              <w:rPr>
                <w:rFonts w:ascii="Arial" w:hAnsi="Arial" w:cs="Arial"/>
              </w:rPr>
              <w:t xml:space="preserve">  {</w:t>
            </w:r>
          </w:p>
          <w:p w14:paraId="309EAEC9" w14:textId="77777777" w:rsidR="00890502" w:rsidRPr="00D77BAC" w:rsidRDefault="00890502" w:rsidP="00734430">
            <w:pPr>
              <w:rPr>
                <w:rFonts w:ascii="Arial" w:hAnsi="Arial" w:cs="Arial"/>
              </w:rPr>
            </w:pPr>
            <w:r w:rsidRPr="00D77BAC">
              <w:rPr>
                <w:rFonts w:ascii="Arial" w:hAnsi="Arial" w:cs="Arial"/>
              </w:rPr>
              <w:t>-----Skipped code-----</w:t>
            </w:r>
          </w:p>
          <w:p w14:paraId="52A4227F" w14:textId="77777777" w:rsidR="00890502" w:rsidRPr="00D77BAC" w:rsidRDefault="00890502" w:rsidP="00734430">
            <w:pPr>
              <w:rPr>
                <w:rFonts w:ascii="Arial" w:hAnsi="Arial" w:cs="Arial"/>
              </w:rPr>
            </w:pPr>
          </w:p>
          <w:p w14:paraId="7DCC34EE" w14:textId="77777777" w:rsidR="00890502" w:rsidRPr="00FC1DC5" w:rsidRDefault="00890502" w:rsidP="00734430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for (i := 0; i &lt; v_NoOfSIs; i:=i+1) {</w:t>
            </w:r>
          </w:p>
          <w:p w14:paraId="1E1783A7" w14:textId="77777777" w:rsidR="00890502" w:rsidRPr="00FC1DC5" w:rsidRDefault="00890502" w:rsidP="00734430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if ( i &lt; v_LengthofSchedulingInfoList) { //@sic R5-233379 sic@</w:t>
            </w:r>
          </w:p>
          <w:p w14:paraId="07225472" w14:textId="77777777" w:rsidR="00890502" w:rsidRPr="00FC1DC5" w:rsidRDefault="00890502" w:rsidP="00734430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if (v_SI_SchedulingInfo.schedulingInfoList[i].si_BroadcastStatus== broadcasting) {</w:t>
            </w:r>
          </w:p>
          <w:p w14:paraId="4B0E446C" w14:textId="77777777" w:rsidR="00890502" w:rsidRPr="00FC1DC5" w:rsidRDefault="00890502" w:rsidP="00734430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v_SI_Brodacasted := true;</w:t>
            </w:r>
          </w:p>
          <w:p w14:paraId="7D63C71C" w14:textId="77777777" w:rsidR="00890502" w:rsidRPr="00FC1DC5" w:rsidRDefault="00890502" w:rsidP="00734430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} else {</w:t>
            </w:r>
          </w:p>
          <w:p w14:paraId="77DA823E" w14:textId="77777777" w:rsidR="00890502" w:rsidRPr="00FC1DC5" w:rsidRDefault="00890502" w:rsidP="00734430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v_SI_Brodacasted := false;</w:t>
            </w:r>
          </w:p>
          <w:p w14:paraId="14C37525" w14:textId="77777777" w:rsidR="00890502" w:rsidRPr="00FC1DC5" w:rsidRDefault="00890502" w:rsidP="00734430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}</w:t>
            </w:r>
          </w:p>
          <w:p w14:paraId="2971C038" w14:textId="77777777" w:rsidR="00890502" w:rsidRPr="00FC1DC5" w:rsidRDefault="00890502" w:rsidP="00734430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} else { //SI added in the SI-SchedulingInfo-v1700</w:t>
            </w:r>
          </w:p>
          <w:p w14:paraId="0BE7EB87" w14:textId="77777777" w:rsidR="00890502" w:rsidRPr="00FC1DC5" w:rsidRDefault="00890502" w:rsidP="00734430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for (j:=0; j&lt;lengthof(v_SI_SchedulingInfo_v1700.schedulingInfoList2_r17); j:=j+1) {</w:t>
            </w:r>
          </w:p>
          <w:p w14:paraId="5B4362F2" w14:textId="77777777" w:rsidR="00890502" w:rsidRPr="00FC1DC5" w:rsidRDefault="00890502" w:rsidP="00734430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if (valueof(v_SI_SchedulingInfo_v1700.schedulingInfoList2_r17[j].si_WindowPosition_r17) </w:t>
            </w:r>
            <w:r w:rsidRPr="00FC1DC5">
              <w:rPr>
                <w:rFonts w:ascii="Arial" w:hAnsi="Arial" w:cs="Arial"/>
              </w:rPr>
              <w:lastRenderedPageBreak/>
              <w:t xml:space="preserve">== </w:t>
            </w:r>
            <w:r w:rsidRPr="00901846">
              <w:rPr>
                <w:rFonts w:ascii="Arial" w:hAnsi="Arial" w:cs="Arial"/>
                <w:highlight w:val="yellow"/>
              </w:rPr>
              <w:t>i+1</w:t>
            </w:r>
            <w:r w:rsidRPr="00FC1DC5">
              <w:rPr>
                <w:rFonts w:ascii="Arial" w:hAnsi="Arial" w:cs="Arial"/>
              </w:rPr>
              <w:t xml:space="preserve"> ) {</w:t>
            </w:r>
          </w:p>
          <w:p w14:paraId="4337D400" w14:textId="77777777" w:rsidR="00890502" w:rsidRPr="00FC1DC5" w:rsidRDefault="00890502" w:rsidP="00734430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    v_SiSchedulList[v_BroadcastIndex].Periodicity := fl_ConvertSiPeriodicity(v_SI_SchedulingInfo_v1700.schedulingInfoList2_r17[j].si_Periodicity_r17);</w:t>
            </w:r>
          </w:p>
          <w:p w14:paraId="4FCCE807" w14:textId="77777777" w:rsidR="00890502" w:rsidRPr="00FC1DC5" w:rsidRDefault="00890502" w:rsidP="00734430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    if (</w:t>
            </w:r>
            <w:r w:rsidRPr="00913CE5">
              <w:rPr>
                <w:rFonts w:ascii="Arial" w:hAnsi="Arial" w:cs="Arial"/>
              </w:rPr>
              <w:t>valueof</w:t>
            </w:r>
            <w:r w:rsidRPr="00FC1DC5">
              <w:rPr>
                <w:rFonts w:ascii="Arial" w:hAnsi="Arial" w:cs="Arial"/>
              </w:rPr>
              <w:t>(v_SI_SchedulingInfo_v1700.schedulingInfoList2_r17[</w:t>
            </w:r>
            <w:r w:rsidRPr="00901846">
              <w:rPr>
                <w:rFonts w:ascii="Arial" w:hAnsi="Arial" w:cs="Arial"/>
                <w:highlight w:val="yellow"/>
              </w:rPr>
              <w:t>j</w:t>
            </w:r>
            <w:r w:rsidRPr="00FC1DC5">
              <w:rPr>
                <w:rFonts w:ascii="Arial" w:hAnsi="Arial" w:cs="Arial"/>
              </w:rPr>
              <w:t>].si_BroadcastStatus_r17) == broadcasting) {</w:t>
            </w:r>
          </w:p>
          <w:p w14:paraId="02EE4131" w14:textId="77777777" w:rsidR="00890502" w:rsidRPr="00FC1DC5" w:rsidRDefault="00890502" w:rsidP="00734430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        v_SI_Brodacasted := true;</w:t>
            </w:r>
          </w:p>
          <w:p w14:paraId="0947B6D1" w14:textId="77777777" w:rsidR="00890502" w:rsidRPr="00FC1DC5" w:rsidRDefault="00890502" w:rsidP="00734430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    } else {</w:t>
            </w:r>
          </w:p>
          <w:p w14:paraId="1F3D2461" w14:textId="77777777" w:rsidR="00890502" w:rsidRPr="00FC1DC5" w:rsidRDefault="00890502" w:rsidP="00734430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        v_SI_Brodacasted := false;</w:t>
            </w:r>
          </w:p>
          <w:p w14:paraId="07A96D68" w14:textId="77777777" w:rsidR="00890502" w:rsidRPr="00FC1DC5" w:rsidRDefault="00890502" w:rsidP="00734430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    }</w:t>
            </w:r>
          </w:p>
          <w:p w14:paraId="09D6E0A6" w14:textId="77777777" w:rsidR="00890502" w:rsidRPr="00FC1DC5" w:rsidRDefault="00890502" w:rsidP="00734430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}</w:t>
            </w:r>
          </w:p>
          <w:p w14:paraId="1375026F" w14:textId="77777777" w:rsidR="00890502" w:rsidRPr="00FC1DC5" w:rsidRDefault="00890502" w:rsidP="00734430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}</w:t>
            </w:r>
          </w:p>
          <w:p w14:paraId="0AEB080C" w14:textId="77777777" w:rsidR="00890502" w:rsidRPr="00FC1DC5" w:rsidRDefault="00890502" w:rsidP="00734430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}</w:t>
            </w:r>
          </w:p>
          <w:p w14:paraId="75A07A87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if (v_SI_Brodacasted or p_BroadcastAllSI) {  //@sic R5-201006 sic@</w:t>
            </w:r>
          </w:p>
          <w:p w14:paraId="28897E26" w14:textId="77777777" w:rsidR="00890502" w:rsidRPr="00392720" w:rsidRDefault="00890502" w:rsidP="00734430">
            <w:pPr>
              <w:rPr>
                <w:rFonts w:ascii="Arial" w:hAnsi="Arial" w:cs="Arial"/>
                <w:highlight w:val="yellow"/>
              </w:rPr>
            </w:pPr>
            <w:r w:rsidRPr="00392720">
              <w:rPr>
                <w:rFonts w:ascii="Arial" w:hAnsi="Arial" w:cs="Arial"/>
              </w:rPr>
              <w:t xml:space="preserve">                </w:t>
            </w:r>
            <w:r w:rsidRPr="00392720">
              <w:rPr>
                <w:rFonts w:ascii="Arial" w:hAnsi="Arial" w:cs="Arial"/>
                <w:highlight w:val="yellow"/>
              </w:rPr>
              <w:t>if ( i &lt; v_LengthofSchedulingInfoList) {</w:t>
            </w:r>
          </w:p>
          <w:p w14:paraId="3DB945A8" w14:textId="77777777" w:rsidR="00890502" w:rsidRPr="00392720" w:rsidRDefault="00890502" w:rsidP="00734430">
            <w:pPr>
              <w:rPr>
                <w:rFonts w:ascii="Arial" w:hAnsi="Arial" w:cs="Arial"/>
                <w:highlight w:val="yellow"/>
              </w:rPr>
            </w:pPr>
            <w:r w:rsidRPr="00392720">
              <w:rPr>
                <w:rFonts w:ascii="Arial" w:hAnsi="Arial" w:cs="Arial"/>
                <w:highlight w:val="yellow"/>
              </w:rPr>
              <w:t xml:space="preserve">                    v_SiSchedulList[v_BroadcastIndex].Periodicity := v_SI_SchedulingInfo.schedulingInfoList[i].si_Periodicity;  //@sic R5s230496 sic@</w:t>
            </w:r>
          </w:p>
          <w:p w14:paraId="07B20D4F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392720">
              <w:rPr>
                <w:rFonts w:ascii="Arial" w:hAnsi="Arial" w:cs="Arial"/>
                <w:highlight w:val="yellow"/>
              </w:rPr>
              <w:t xml:space="preserve">                }</w:t>
            </w:r>
            <w:r w:rsidRPr="00491FB6">
              <w:rPr>
                <w:rFonts w:ascii="Arial" w:hAnsi="Arial" w:cs="Arial"/>
              </w:rPr>
              <w:t xml:space="preserve">                    select (v_SubcarrierSpacing) { //@sic R5-192812 sic@</w:t>
            </w:r>
          </w:p>
          <w:p w14:paraId="54B549EB" w14:textId="77777777" w:rsidR="00890502" w:rsidRPr="00FC1DC5" w:rsidRDefault="00890502" w:rsidP="00734430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case(kHz15) { //Table 7.3.3.2-2: MIB, SIB1 and SI scheduling for FR1: FDD and TDD, SCS=15kHz</w:t>
            </w:r>
          </w:p>
          <w:p w14:paraId="49E19B61" w14:textId="77777777" w:rsidR="00890502" w:rsidRPr="00D77BAC" w:rsidRDefault="00890502" w:rsidP="00734430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    </w:t>
            </w:r>
            <w:r w:rsidRPr="00D77BAC">
              <w:rPr>
                <w:rFonts w:ascii="Arial" w:hAnsi="Arial" w:cs="Arial"/>
              </w:rPr>
              <w:t>--------------Skipped code---</w:t>
            </w:r>
          </w:p>
          <w:p w14:paraId="6F12BE5D" w14:textId="77777777" w:rsidR="00890502" w:rsidRPr="003C4E4F" w:rsidRDefault="00890502" w:rsidP="00734430">
            <w:pPr>
              <w:rPr>
                <w:rFonts w:ascii="Arial" w:hAnsi="Arial" w:cs="Arial"/>
              </w:rPr>
            </w:pPr>
            <w:r w:rsidRPr="00D77BAC">
              <w:rPr>
                <w:rFonts w:ascii="Arial" w:hAnsi="Arial" w:cs="Arial"/>
              </w:rPr>
              <w:t xml:space="preserve">  }</w:t>
            </w:r>
          </w:p>
        </w:tc>
      </w:tr>
    </w:tbl>
    <w:p w14:paraId="3F02F8CC" w14:textId="77777777" w:rsidR="00890502" w:rsidRPr="003C4E4F" w:rsidRDefault="00890502" w:rsidP="00890502">
      <w:pPr>
        <w:rPr>
          <w:rFonts w:ascii="Arial" w:hAnsi="Arial" w:cs="Arial"/>
        </w:rPr>
      </w:pPr>
    </w:p>
    <w:p w14:paraId="3397C2C6" w14:textId="77777777" w:rsidR="00890502" w:rsidRPr="00890502" w:rsidRDefault="00890502" w:rsidP="00890502"/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121172016"/>
      <w:bookmarkStart w:id="12" w:name="_Toc140742504"/>
      <w:r w:rsidRPr="003C4E4F">
        <w:rPr>
          <w:rFonts w:cs="Arial"/>
          <w:b/>
        </w:rPr>
        <w:t xml:space="preserve">Branches </w:t>
      </w:r>
      <w:bookmarkEnd w:id="8"/>
      <w:bookmarkEnd w:id="9"/>
      <w:bookmarkEnd w:id="10"/>
      <w:r w:rsidRPr="003C4E4F">
        <w:rPr>
          <w:rFonts w:cs="Arial"/>
          <w:b/>
        </w:rPr>
        <w:t>executed</w:t>
      </w:r>
      <w:bookmarkEnd w:id="11"/>
      <w:bookmarkEnd w:id="12"/>
    </w:p>
    <w:p w14:paraId="7A367498" w14:textId="25895813" w:rsidR="00662A05" w:rsidRPr="003C4E4F" w:rsidRDefault="00662A05" w:rsidP="00662A05">
      <w:pPr>
        <w:rPr>
          <w:rFonts w:ascii="Arial" w:hAnsi="Arial" w:cs="Arial"/>
          <w:b/>
        </w:rPr>
      </w:pPr>
      <w:bookmarkStart w:id="13" w:name="_Toc122434494"/>
      <w:bookmarkStart w:id="14" w:name="_Toc295288971"/>
      <w:bookmarkStart w:id="15" w:name="_Toc325725666"/>
      <w:r w:rsidRPr="003C4E4F">
        <w:rPr>
          <w:rFonts w:ascii="Arial" w:hAnsi="Arial" w:cs="Arial"/>
        </w:rPr>
        <w:t xml:space="preserve">The test case was executed on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2A63B3">
        <w:rPr>
          <w:rFonts w:ascii="Arial" w:hAnsi="Arial" w:cs="Arial"/>
        </w:rPr>
        <w:t>2</w:t>
      </w:r>
      <w:r w:rsidR="00D203E7" w:rsidRPr="003C4E4F">
        <w:rPr>
          <w:rFonts w:ascii="Arial" w:hAnsi="Arial" w:cs="Arial"/>
        </w:rPr>
        <w:t>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F96B9B" w:rsidRPr="003C4E4F">
        <w:rPr>
          <w:rFonts w:ascii="Arial" w:hAnsi="Arial" w:cs="Arial"/>
        </w:rPr>
        <w:t>2</w:t>
      </w:r>
      <w:r w:rsidRPr="003C4E4F">
        <w:rPr>
          <w:rFonts w:ascii="Arial" w:hAnsi="Arial" w:cs="Arial"/>
        </w:rPr>
        <w:t xml:space="preserve"> and integrity algorithm nia</w:t>
      </w:r>
      <w:r w:rsidR="00F96B9B" w:rsidRPr="003C4E4F">
        <w:rPr>
          <w:rFonts w:ascii="Arial" w:hAnsi="Arial" w:cs="Arial"/>
        </w:rPr>
        <w:t>2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21172017"/>
      <w:bookmarkStart w:id="17" w:name="_Toc140742505"/>
      <w:r w:rsidRPr="003C4E4F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bookmarkEnd w:id="17"/>
    </w:p>
    <w:p w14:paraId="3F4DE0CB" w14:textId="4CCCCC2A" w:rsidR="00007D89" w:rsidRPr="003C4E4F" w:rsidRDefault="00C822B3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140742506"/>
      <w:bookmarkStart w:id="19" w:name="_Hlk120026754"/>
      <w:r w:rsidRPr="003C4E4F">
        <w:rPr>
          <w:rFonts w:cs="Arial"/>
          <w:b/>
        </w:rPr>
        <w:t>Mediatek MT6815</w:t>
      </w:r>
      <w:bookmarkEnd w:id="18"/>
    </w:p>
    <w:bookmarkEnd w:id="19"/>
    <w:p w14:paraId="29B59B52" w14:textId="592C7356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7C454C" w:rsidRPr="003C4E4F">
        <w:rPr>
          <w:rFonts w:ascii="Arial" w:hAnsi="Arial" w:cs="Arial"/>
        </w:rPr>
        <w:t>Mediatek</w:t>
      </w:r>
      <w:r w:rsidR="004511AB" w:rsidRPr="003C4E4F">
        <w:rPr>
          <w:rFonts w:ascii="Arial" w:hAnsi="Arial" w:cs="Arial"/>
        </w:rPr>
        <w:t xml:space="preserve"> </w:t>
      </w:r>
      <w:r w:rsidR="00C822B3" w:rsidRPr="003C4E4F">
        <w:rPr>
          <w:rFonts w:ascii="Arial" w:hAnsi="Arial" w:cs="Arial"/>
        </w:rPr>
        <w:t>MT6815</w:t>
      </w:r>
      <w:r w:rsidR="00A634CE" w:rsidRPr="003C4E4F">
        <w:rPr>
          <w:rFonts w:ascii="Arial" w:hAnsi="Arial" w:cs="Arial"/>
        </w:rPr>
        <w:t xml:space="preserve"> </w:t>
      </w:r>
      <w:r w:rsidR="0074508C" w:rsidRPr="003C4E4F">
        <w:rPr>
          <w:rFonts w:ascii="Arial" w:hAnsi="Arial" w:cs="Arial"/>
        </w:rPr>
        <w:t xml:space="preserve">UE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2FC55901" w:rsidR="00662A05" w:rsidRPr="003C4E4F" w:rsidRDefault="00662A05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3C4E4F">
        <w:rPr>
          <w:rFonts w:ascii="Arial" w:hAnsi="Arial" w:cs="Arial"/>
        </w:rPr>
        <w:t>TC_</w:t>
      </w:r>
      <w:r w:rsidR="00C822B3" w:rsidRPr="003C4E4F">
        <w:rPr>
          <w:rFonts w:ascii="Arial" w:hAnsi="Arial" w:cs="Arial"/>
        </w:rPr>
        <w:t>6_</w:t>
      </w:r>
      <w:r w:rsidR="00EB158B">
        <w:rPr>
          <w:rFonts w:ascii="Arial" w:hAnsi="Arial" w:cs="Arial"/>
        </w:rPr>
        <w:t>4</w:t>
      </w:r>
      <w:r w:rsidR="00F53941" w:rsidRPr="003C4E4F">
        <w:rPr>
          <w:rFonts w:ascii="Arial" w:hAnsi="Arial" w:cs="Arial"/>
        </w:rPr>
        <w:t>_2_</w:t>
      </w:r>
      <w:r w:rsidR="00EB158B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t>_LOG.html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4DB2D84F" w:rsidR="00662A05" w:rsidRPr="003C4E4F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662A05" w:rsidRPr="003C4E4F">
        <w:rPr>
          <w:rFonts w:ascii="Arial" w:hAnsi="Arial" w:cs="Arial"/>
        </w:rPr>
        <w:t>TC_</w:t>
      </w:r>
      <w:r w:rsidR="00C822B3" w:rsidRPr="003C4E4F">
        <w:rPr>
          <w:rFonts w:ascii="Arial" w:hAnsi="Arial" w:cs="Arial"/>
        </w:rPr>
        <w:t>6_</w:t>
      </w:r>
      <w:r w:rsidR="00EB158B">
        <w:rPr>
          <w:rFonts w:ascii="Arial" w:hAnsi="Arial" w:cs="Arial"/>
        </w:rPr>
        <w:t>4</w:t>
      </w:r>
      <w:r w:rsidR="00C822B3" w:rsidRPr="003C4E4F">
        <w:rPr>
          <w:rFonts w:ascii="Arial" w:hAnsi="Arial" w:cs="Arial"/>
        </w:rPr>
        <w:t>_2_</w:t>
      </w:r>
      <w:r w:rsidR="00EB158B">
        <w:rPr>
          <w:rFonts w:ascii="Arial" w:hAnsi="Arial" w:cs="Arial"/>
        </w:rPr>
        <w:t>3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PIXIT.xml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531C9" w:rsidRPr="003C4E4F" w14:paraId="2A1E198F" w14:textId="77777777" w:rsidTr="006A01A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8B1DF" w14:textId="77777777" w:rsidR="006531C9" w:rsidRPr="003C4E4F" w:rsidRDefault="006531C9" w:rsidP="006A01A1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A8A1" w14:textId="7D92AF55" w:rsidR="006531C9" w:rsidRPr="00F34D21" w:rsidRDefault="006531C9" w:rsidP="006A01A1">
            <w:pPr>
              <w:rPr>
                <w:rFonts w:ascii="Arial" w:hAnsi="Arial" w:cs="Arial"/>
                <w:highlight w:val="green"/>
              </w:rPr>
            </w:pPr>
            <w:r w:rsidRPr="00F34D21">
              <w:rPr>
                <w:rFonts w:ascii="Arial" w:hAnsi="Arial" w:cs="Arial"/>
                <w:highlight w:val="green"/>
              </w:rPr>
              <w:t>R5s24005</w:t>
            </w:r>
            <w:r>
              <w:rPr>
                <w:rFonts w:ascii="Arial" w:hAnsi="Arial" w:cs="Arial"/>
                <w:highlight w:val="green"/>
              </w:rPr>
              <w:t>4</w:t>
            </w:r>
            <w:r w:rsidRPr="00F34D21">
              <w:rPr>
                <w:rFonts w:ascii="Arial" w:hAnsi="Arial" w:cs="Arial"/>
                <w:highlight w:val="green"/>
              </w:rPr>
              <w:t xml:space="preserve"> has been replaced by new SS log in R5s24027</w:t>
            </w:r>
            <w:r>
              <w:rPr>
                <w:rFonts w:ascii="Arial" w:hAnsi="Arial" w:cs="Arial"/>
                <w:highlight w:val="green"/>
              </w:rPr>
              <w:t>2</w:t>
            </w:r>
            <w:r w:rsidRPr="00F34D21">
              <w:rPr>
                <w:rFonts w:ascii="Arial" w:hAnsi="Arial" w:cs="Arial"/>
                <w:highlight w:val="green"/>
              </w:rPr>
              <w:t xml:space="preserve">, obtained using iwd-24wk12 TTCN-3 delivery, which contains the TTCN implementation as per </w:t>
            </w:r>
            <w:r w:rsidRPr="00F34D21">
              <w:rPr>
                <w:rFonts w:ascii="Arial" w:hAnsi="Arial" w:cs="Arial"/>
                <w:highlight w:val="green"/>
              </w:rPr>
              <w:lastRenderedPageBreak/>
              <w:t>MCC160Comments above.</w:t>
            </w:r>
          </w:p>
        </w:tc>
      </w:tr>
    </w:tbl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lastRenderedPageBreak/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21172019"/>
      <w:bookmarkStart w:id="24" w:name="_Toc140742507"/>
      <w:r w:rsidRPr="003C4E4F">
        <w:rPr>
          <w:rFonts w:cs="Arial"/>
          <w:b/>
        </w:rPr>
        <w:t>References</w:t>
      </w:r>
      <w:bookmarkEnd w:id="20"/>
      <w:bookmarkEnd w:id="21"/>
      <w:bookmarkEnd w:id="22"/>
      <w:bookmarkEnd w:id="23"/>
      <w:bookmarkEnd w:id="24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734430">
        <w:tc>
          <w:tcPr>
            <w:tcW w:w="709" w:type="dxa"/>
            <w:hideMark/>
          </w:tcPr>
          <w:p w14:paraId="44EC969B" w14:textId="77777777" w:rsidR="00007D89" w:rsidRPr="003C4E4F" w:rsidRDefault="00007D89" w:rsidP="00734430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4C0E7766" w:rsidR="00007D89" w:rsidRPr="003C4E4F" w:rsidRDefault="00ED4892" w:rsidP="00734430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bookmarkStart w:id="25" w:name="_Hlk153527515"/>
            <w:r w:rsidRPr="003C4E4F">
              <w:rPr>
                <w:rFonts w:ascii="Arial" w:hAnsi="Arial" w:cs="Arial"/>
                <w:bCs/>
                <w:szCs w:val="22"/>
              </w:rPr>
              <w:t>R5s230</w:t>
            </w:r>
            <w:r w:rsidR="00477082">
              <w:rPr>
                <w:rFonts w:ascii="Arial" w:hAnsi="Arial" w:cs="Arial"/>
                <w:bCs/>
                <w:szCs w:val="22"/>
              </w:rPr>
              <w:t>0</w:t>
            </w:r>
            <w:r w:rsidR="00AC5EE7">
              <w:rPr>
                <w:rFonts w:ascii="Arial" w:hAnsi="Arial" w:cs="Arial"/>
                <w:bCs/>
                <w:szCs w:val="22"/>
              </w:rPr>
              <w:t>5</w:t>
            </w:r>
            <w:r w:rsidR="00477082">
              <w:rPr>
                <w:rFonts w:ascii="Arial" w:hAnsi="Arial" w:cs="Arial"/>
                <w:bCs/>
                <w:szCs w:val="22"/>
              </w:rPr>
              <w:t>4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NR5GC FR1: Supporting information for addition of Rel-17 </w:t>
            </w:r>
            <w:r w:rsidR="00477082">
              <w:rPr>
                <w:rFonts w:ascii="Arial" w:hAnsi="Arial" w:cs="Arial"/>
                <w:bCs/>
                <w:szCs w:val="22"/>
              </w:rPr>
              <w:t>NR Slice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 test case 6.</w:t>
            </w:r>
            <w:bookmarkEnd w:id="25"/>
            <w:r w:rsidR="00477082">
              <w:rPr>
                <w:rFonts w:ascii="Arial" w:hAnsi="Arial" w:cs="Arial"/>
                <w:bCs/>
                <w:szCs w:val="22"/>
              </w:rPr>
              <w:t>4.2.3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491D6" w14:textId="77777777" w:rsidR="00E27207" w:rsidRDefault="00E27207">
      <w:r>
        <w:separator/>
      </w:r>
    </w:p>
  </w:endnote>
  <w:endnote w:type="continuationSeparator" w:id="0">
    <w:p w14:paraId="3178A55C" w14:textId="77777777" w:rsidR="00E27207" w:rsidRDefault="00E27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3381F" w14:textId="77777777" w:rsidR="00E27207" w:rsidRDefault="00E27207">
      <w:r>
        <w:separator/>
      </w:r>
    </w:p>
  </w:footnote>
  <w:footnote w:type="continuationSeparator" w:id="0">
    <w:p w14:paraId="7D3D4637" w14:textId="77777777" w:rsidR="00E27207" w:rsidRDefault="00E272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734430" w:rsidRDefault="007344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734430" w:rsidRDefault="007344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734430" w:rsidRDefault="0073443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734430" w:rsidRDefault="007344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C6D58"/>
    <w:multiLevelType w:val="hybridMultilevel"/>
    <w:tmpl w:val="7F5689A6"/>
    <w:lvl w:ilvl="0" w:tplc="3340A4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81366FC"/>
    <w:multiLevelType w:val="hybridMultilevel"/>
    <w:tmpl w:val="FFE0D8A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E9C7D83"/>
    <w:multiLevelType w:val="hybridMultilevel"/>
    <w:tmpl w:val="43E0522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2B743B"/>
    <w:multiLevelType w:val="hybridMultilevel"/>
    <w:tmpl w:val="2AAA07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F206644"/>
    <w:multiLevelType w:val="hybridMultilevel"/>
    <w:tmpl w:val="10AE6480"/>
    <w:lvl w:ilvl="0" w:tplc="E0EA03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F2A4370"/>
    <w:multiLevelType w:val="hybridMultilevel"/>
    <w:tmpl w:val="1DB2A13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597F9A"/>
    <w:multiLevelType w:val="hybridMultilevel"/>
    <w:tmpl w:val="5172D65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213E4B"/>
    <w:multiLevelType w:val="hybridMultilevel"/>
    <w:tmpl w:val="3192007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7C6749"/>
    <w:multiLevelType w:val="hybridMultilevel"/>
    <w:tmpl w:val="4EBCD7D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F852FE"/>
    <w:multiLevelType w:val="hybridMultilevel"/>
    <w:tmpl w:val="8BC2195E"/>
    <w:lvl w:ilvl="0" w:tplc="8BD278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B2949A6"/>
    <w:multiLevelType w:val="hybridMultilevel"/>
    <w:tmpl w:val="ED86E45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25130D"/>
    <w:multiLevelType w:val="hybridMultilevel"/>
    <w:tmpl w:val="C6D804A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63459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71828951">
    <w:abstractNumId w:val="5"/>
  </w:num>
  <w:num w:numId="3" w16cid:durableId="1221094563">
    <w:abstractNumId w:val="2"/>
  </w:num>
  <w:num w:numId="4" w16cid:durableId="1123424189">
    <w:abstractNumId w:val="9"/>
  </w:num>
  <w:num w:numId="5" w16cid:durableId="837766269">
    <w:abstractNumId w:val="6"/>
  </w:num>
  <w:num w:numId="6" w16cid:durableId="649016408">
    <w:abstractNumId w:val="4"/>
  </w:num>
  <w:num w:numId="7" w16cid:durableId="1453358100">
    <w:abstractNumId w:val="11"/>
  </w:num>
  <w:num w:numId="8" w16cid:durableId="1051462106">
    <w:abstractNumId w:val="14"/>
  </w:num>
  <w:num w:numId="9" w16cid:durableId="1066953242">
    <w:abstractNumId w:val="13"/>
  </w:num>
  <w:num w:numId="10" w16cid:durableId="440296298">
    <w:abstractNumId w:val="3"/>
  </w:num>
  <w:num w:numId="11" w16cid:durableId="730737464">
    <w:abstractNumId w:val="8"/>
  </w:num>
  <w:num w:numId="12" w16cid:durableId="1967815029">
    <w:abstractNumId w:val="10"/>
  </w:num>
  <w:num w:numId="13" w16cid:durableId="1679383637">
    <w:abstractNumId w:val="1"/>
  </w:num>
  <w:num w:numId="14" w16cid:durableId="2091614120">
    <w:abstractNumId w:val="7"/>
  </w:num>
  <w:num w:numId="15" w16cid:durableId="661273351">
    <w:abstractNumId w:val="0"/>
  </w:num>
  <w:num w:numId="16" w16cid:durableId="259412267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348F"/>
    <w:rsid w:val="00007D89"/>
    <w:rsid w:val="000105E6"/>
    <w:rsid w:val="00012FCE"/>
    <w:rsid w:val="000143F8"/>
    <w:rsid w:val="00014716"/>
    <w:rsid w:val="00015316"/>
    <w:rsid w:val="0001540E"/>
    <w:rsid w:val="00022E4A"/>
    <w:rsid w:val="00023D78"/>
    <w:rsid w:val="00042B86"/>
    <w:rsid w:val="00042E38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9B9"/>
    <w:rsid w:val="00076FC9"/>
    <w:rsid w:val="00085B0B"/>
    <w:rsid w:val="000873E7"/>
    <w:rsid w:val="000A0E6C"/>
    <w:rsid w:val="000A2482"/>
    <w:rsid w:val="000A6394"/>
    <w:rsid w:val="000B166E"/>
    <w:rsid w:val="000B1FC5"/>
    <w:rsid w:val="000B6E37"/>
    <w:rsid w:val="000B7784"/>
    <w:rsid w:val="000B7FED"/>
    <w:rsid w:val="000C038A"/>
    <w:rsid w:val="000C0A31"/>
    <w:rsid w:val="000C0C33"/>
    <w:rsid w:val="000C241B"/>
    <w:rsid w:val="000C2F3F"/>
    <w:rsid w:val="000C34C4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1031EB"/>
    <w:rsid w:val="001058EA"/>
    <w:rsid w:val="00107696"/>
    <w:rsid w:val="00110B45"/>
    <w:rsid w:val="00113E39"/>
    <w:rsid w:val="00114F7F"/>
    <w:rsid w:val="00117BF8"/>
    <w:rsid w:val="001209B9"/>
    <w:rsid w:val="0012230D"/>
    <w:rsid w:val="0012304C"/>
    <w:rsid w:val="0012624F"/>
    <w:rsid w:val="001336F6"/>
    <w:rsid w:val="00133F3B"/>
    <w:rsid w:val="00140954"/>
    <w:rsid w:val="00145D43"/>
    <w:rsid w:val="001461F1"/>
    <w:rsid w:val="0015040D"/>
    <w:rsid w:val="001516A7"/>
    <w:rsid w:val="00153191"/>
    <w:rsid w:val="00154E5C"/>
    <w:rsid w:val="00163481"/>
    <w:rsid w:val="00171877"/>
    <w:rsid w:val="00173BE9"/>
    <w:rsid w:val="00174F31"/>
    <w:rsid w:val="00182A57"/>
    <w:rsid w:val="00184FCC"/>
    <w:rsid w:val="00192C46"/>
    <w:rsid w:val="00193B5B"/>
    <w:rsid w:val="001957ED"/>
    <w:rsid w:val="001A08B3"/>
    <w:rsid w:val="001A168C"/>
    <w:rsid w:val="001A1C81"/>
    <w:rsid w:val="001A36C2"/>
    <w:rsid w:val="001A4E95"/>
    <w:rsid w:val="001A7B60"/>
    <w:rsid w:val="001B46C6"/>
    <w:rsid w:val="001B4DAE"/>
    <w:rsid w:val="001B52F0"/>
    <w:rsid w:val="001B5457"/>
    <w:rsid w:val="001B76EA"/>
    <w:rsid w:val="001B7A65"/>
    <w:rsid w:val="001C1FEC"/>
    <w:rsid w:val="001C3B08"/>
    <w:rsid w:val="001D46C8"/>
    <w:rsid w:val="001D6EFA"/>
    <w:rsid w:val="001E0A52"/>
    <w:rsid w:val="001E41F3"/>
    <w:rsid w:val="001E5125"/>
    <w:rsid w:val="001E70B3"/>
    <w:rsid w:val="001E790C"/>
    <w:rsid w:val="001F230F"/>
    <w:rsid w:val="001F249F"/>
    <w:rsid w:val="001F2F94"/>
    <w:rsid w:val="002021C8"/>
    <w:rsid w:val="00212843"/>
    <w:rsid w:val="0021291F"/>
    <w:rsid w:val="0021371F"/>
    <w:rsid w:val="0022013D"/>
    <w:rsid w:val="002203ED"/>
    <w:rsid w:val="00220A04"/>
    <w:rsid w:val="00222A02"/>
    <w:rsid w:val="002313D0"/>
    <w:rsid w:val="00235192"/>
    <w:rsid w:val="00236E6E"/>
    <w:rsid w:val="002409E7"/>
    <w:rsid w:val="00244E46"/>
    <w:rsid w:val="002460B5"/>
    <w:rsid w:val="0026004D"/>
    <w:rsid w:val="002640DD"/>
    <w:rsid w:val="00266EE5"/>
    <w:rsid w:val="00267E81"/>
    <w:rsid w:val="00274529"/>
    <w:rsid w:val="00275D12"/>
    <w:rsid w:val="00277020"/>
    <w:rsid w:val="002770A0"/>
    <w:rsid w:val="00281C14"/>
    <w:rsid w:val="002826F7"/>
    <w:rsid w:val="00282716"/>
    <w:rsid w:val="00284FEB"/>
    <w:rsid w:val="002857CF"/>
    <w:rsid w:val="002860C4"/>
    <w:rsid w:val="0028792C"/>
    <w:rsid w:val="0029333C"/>
    <w:rsid w:val="00294AD2"/>
    <w:rsid w:val="002A1F34"/>
    <w:rsid w:val="002A63B3"/>
    <w:rsid w:val="002B069A"/>
    <w:rsid w:val="002B5741"/>
    <w:rsid w:val="002C103D"/>
    <w:rsid w:val="002C11E5"/>
    <w:rsid w:val="002C519A"/>
    <w:rsid w:val="002D20DD"/>
    <w:rsid w:val="002D23B3"/>
    <w:rsid w:val="002D3344"/>
    <w:rsid w:val="002D6154"/>
    <w:rsid w:val="002E376D"/>
    <w:rsid w:val="002E472E"/>
    <w:rsid w:val="002E62AA"/>
    <w:rsid w:val="002F3233"/>
    <w:rsid w:val="002F3901"/>
    <w:rsid w:val="002F3D4B"/>
    <w:rsid w:val="002F7863"/>
    <w:rsid w:val="00305409"/>
    <w:rsid w:val="00313A45"/>
    <w:rsid w:val="00320AF8"/>
    <w:rsid w:val="00320F4B"/>
    <w:rsid w:val="003212DA"/>
    <w:rsid w:val="003353AB"/>
    <w:rsid w:val="003364F8"/>
    <w:rsid w:val="003370D8"/>
    <w:rsid w:val="0034098F"/>
    <w:rsid w:val="003409DF"/>
    <w:rsid w:val="0034379C"/>
    <w:rsid w:val="00345746"/>
    <w:rsid w:val="003504DC"/>
    <w:rsid w:val="00352247"/>
    <w:rsid w:val="00352A1C"/>
    <w:rsid w:val="003609EF"/>
    <w:rsid w:val="0036231A"/>
    <w:rsid w:val="00364FE2"/>
    <w:rsid w:val="00365D89"/>
    <w:rsid w:val="00366AF3"/>
    <w:rsid w:val="00373877"/>
    <w:rsid w:val="00373BE8"/>
    <w:rsid w:val="00374DD4"/>
    <w:rsid w:val="0037529B"/>
    <w:rsid w:val="00381B98"/>
    <w:rsid w:val="00382E0D"/>
    <w:rsid w:val="0038527D"/>
    <w:rsid w:val="003908BC"/>
    <w:rsid w:val="00392720"/>
    <w:rsid w:val="00397A37"/>
    <w:rsid w:val="003A1460"/>
    <w:rsid w:val="003A6ACE"/>
    <w:rsid w:val="003A7669"/>
    <w:rsid w:val="003B4F6E"/>
    <w:rsid w:val="003B6822"/>
    <w:rsid w:val="003C4E4F"/>
    <w:rsid w:val="003D046E"/>
    <w:rsid w:val="003D3824"/>
    <w:rsid w:val="003D4E6C"/>
    <w:rsid w:val="003E00D3"/>
    <w:rsid w:val="003E1A36"/>
    <w:rsid w:val="003E267C"/>
    <w:rsid w:val="003E5423"/>
    <w:rsid w:val="003E6E43"/>
    <w:rsid w:val="003F1524"/>
    <w:rsid w:val="003F1E18"/>
    <w:rsid w:val="003F2B41"/>
    <w:rsid w:val="003F53F2"/>
    <w:rsid w:val="00401B10"/>
    <w:rsid w:val="00402697"/>
    <w:rsid w:val="00410371"/>
    <w:rsid w:val="00423AB6"/>
    <w:rsid w:val="004242F1"/>
    <w:rsid w:val="00432C94"/>
    <w:rsid w:val="004360A6"/>
    <w:rsid w:val="00440CE5"/>
    <w:rsid w:val="0044375C"/>
    <w:rsid w:val="00444216"/>
    <w:rsid w:val="00445272"/>
    <w:rsid w:val="00445F94"/>
    <w:rsid w:val="004511AB"/>
    <w:rsid w:val="004523EE"/>
    <w:rsid w:val="00457F71"/>
    <w:rsid w:val="004605A0"/>
    <w:rsid w:val="00460F10"/>
    <w:rsid w:val="0046510D"/>
    <w:rsid w:val="00473E31"/>
    <w:rsid w:val="00477082"/>
    <w:rsid w:val="0047783B"/>
    <w:rsid w:val="00483464"/>
    <w:rsid w:val="00491E2E"/>
    <w:rsid w:val="00491FB6"/>
    <w:rsid w:val="00493085"/>
    <w:rsid w:val="00495888"/>
    <w:rsid w:val="00495D31"/>
    <w:rsid w:val="0049632B"/>
    <w:rsid w:val="0049727D"/>
    <w:rsid w:val="004A1C12"/>
    <w:rsid w:val="004A1D41"/>
    <w:rsid w:val="004A6CA4"/>
    <w:rsid w:val="004B038D"/>
    <w:rsid w:val="004B537F"/>
    <w:rsid w:val="004B5DDC"/>
    <w:rsid w:val="004B75B7"/>
    <w:rsid w:val="004C3C4E"/>
    <w:rsid w:val="004C5E35"/>
    <w:rsid w:val="004C652C"/>
    <w:rsid w:val="004C65CE"/>
    <w:rsid w:val="004D2755"/>
    <w:rsid w:val="004D730A"/>
    <w:rsid w:val="004D7D01"/>
    <w:rsid w:val="004E4529"/>
    <w:rsid w:val="004E4F04"/>
    <w:rsid w:val="004E5289"/>
    <w:rsid w:val="004F1599"/>
    <w:rsid w:val="004F4020"/>
    <w:rsid w:val="00502D56"/>
    <w:rsid w:val="005030FE"/>
    <w:rsid w:val="005047B0"/>
    <w:rsid w:val="0050517C"/>
    <w:rsid w:val="00510463"/>
    <w:rsid w:val="00511316"/>
    <w:rsid w:val="00511420"/>
    <w:rsid w:val="005141D9"/>
    <w:rsid w:val="0051580D"/>
    <w:rsid w:val="005165A2"/>
    <w:rsid w:val="00520E18"/>
    <w:rsid w:val="00534BD9"/>
    <w:rsid w:val="005412D5"/>
    <w:rsid w:val="00547111"/>
    <w:rsid w:val="005509A1"/>
    <w:rsid w:val="00553F2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3E29"/>
    <w:rsid w:val="00594B37"/>
    <w:rsid w:val="00595373"/>
    <w:rsid w:val="00595A1B"/>
    <w:rsid w:val="00595ED0"/>
    <w:rsid w:val="005972AE"/>
    <w:rsid w:val="005B0DB4"/>
    <w:rsid w:val="005B0E41"/>
    <w:rsid w:val="005B2166"/>
    <w:rsid w:val="005B2474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5F3B94"/>
    <w:rsid w:val="00600D76"/>
    <w:rsid w:val="00601BBB"/>
    <w:rsid w:val="00601D23"/>
    <w:rsid w:val="00601DEF"/>
    <w:rsid w:val="006106A4"/>
    <w:rsid w:val="00610EDD"/>
    <w:rsid w:val="00611656"/>
    <w:rsid w:val="00614A76"/>
    <w:rsid w:val="00621188"/>
    <w:rsid w:val="006257ED"/>
    <w:rsid w:val="00633439"/>
    <w:rsid w:val="00645497"/>
    <w:rsid w:val="006479B6"/>
    <w:rsid w:val="00647D37"/>
    <w:rsid w:val="006531C9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873A8"/>
    <w:rsid w:val="00692D12"/>
    <w:rsid w:val="00693C41"/>
    <w:rsid w:val="00695808"/>
    <w:rsid w:val="006959BA"/>
    <w:rsid w:val="00696BFD"/>
    <w:rsid w:val="006A0D88"/>
    <w:rsid w:val="006A4879"/>
    <w:rsid w:val="006A51A4"/>
    <w:rsid w:val="006B1C99"/>
    <w:rsid w:val="006B339A"/>
    <w:rsid w:val="006B46FB"/>
    <w:rsid w:val="006B53E8"/>
    <w:rsid w:val="006D67D8"/>
    <w:rsid w:val="006E21FB"/>
    <w:rsid w:val="006F0E64"/>
    <w:rsid w:val="006F1976"/>
    <w:rsid w:val="006F7A50"/>
    <w:rsid w:val="007014AF"/>
    <w:rsid w:val="00702275"/>
    <w:rsid w:val="00715D0E"/>
    <w:rsid w:val="00715DCF"/>
    <w:rsid w:val="007207E0"/>
    <w:rsid w:val="0072197D"/>
    <w:rsid w:val="00734430"/>
    <w:rsid w:val="00736AE7"/>
    <w:rsid w:val="007408FD"/>
    <w:rsid w:val="0074146C"/>
    <w:rsid w:val="0074508C"/>
    <w:rsid w:val="007451EC"/>
    <w:rsid w:val="00745C21"/>
    <w:rsid w:val="00747FD2"/>
    <w:rsid w:val="00755507"/>
    <w:rsid w:val="0076084B"/>
    <w:rsid w:val="00763B0B"/>
    <w:rsid w:val="007657A2"/>
    <w:rsid w:val="007657DB"/>
    <w:rsid w:val="00770D7A"/>
    <w:rsid w:val="007734C6"/>
    <w:rsid w:val="00774BE2"/>
    <w:rsid w:val="00774C61"/>
    <w:rsid w:val="00784C4B"/>
    <w:rsid w:val="00785AFF"/>
    <w:rsid w:val="00787141"/>
    <w:rsid w:val="00791ED7"/>
    <w:rsid w:val="00792342"/>
    <w:rsid w:val="00796DAF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4AF9"/>
    <w:rsid w:val="007C6A25"/>
    <w:rsid w:val="007D14CB"/>
    <w:rsid w:val="007D2D80"/>
    <w:rsid w:val="007D30F8"/>
    <w:rsid w:val="007D59D9"/>
    <w:rsid w:val="007D5CF1"/>
    <w:rsid w:val="007D6A07"/>
    <w:rsid w:val="007E0BF4"/>
    <w:rsid w:val="007E198F"/>
    <w:rsid w:val="007F1078"/>
    <w:rsid w:val="007F23F8"/>
    <w:rsid w:val="007F4A08"/>
    <w:rsid w:val="007F4BD1"/>
    <w:rsid w:val="007F7259"/>
    <w:rsid w:val="008011C8"/>
    <w:rsid w:val="008040A8"/>
    <w:rsid w:val="00807591"/>
    <w:rsid w:val="00812177"/>
    <w:rsid w:val="008279FA"/>
    <w:rsid w:val="00827F35"/>
    <w:rsid w:val="00833ACE"/>
    <w:rsid w:val="008452C8"/>
    <w:rsid w:val="008476E7"/>
    <w:rsid w:val="0085108B"/>
    <w:rsid w:val="00857312"/>
    <w:rsid w:val="00860265"/>
    <w:rsid w:val="0086176A"/>
    <w:rsid w:val="008626E7"/>
    <w:rsid w:val="00870EE7"/>
    <w:rsid w:val="008736E6"/>
    <w:rsid w:val="00876955"/>
    <w:rsid w:val="00877AF2"/>
    <w:rsid w:val="00881C47"/>
    <w:rsid w:val="008863B9"/>
    <w:rsid w:val="00886692"/>
    <w:rsid w:val="008870DC"/>
    <w:rsid w:val="00890502"/>
    <w:rsid w:val="008909AF"/>
    <w:rsid w:val="00895872"/>
    <w:rsid w:val="00897AF8"/>
    <w:rsid w:val="008A0D7B"/>
    <w:rsid w:val="008A45A6"/>
    <w:rsid w:val="008A4EBF"/>
    <w:rsid w:val="008B0222"/>
    <w:rsid w:val="008B560F"/>
    <w:rsid w:val="008B72DD"/>
    <w:rsid w:val="008C189A"/>
    <w:rsid w:val="008C507E"/>
    <w:rsid w:val="008C70CD"/>
    <w:rsid w:val="008C723A"/>
    <w:rsid w:val="008C77EE"/>
    <w:rsid w:val="008D3BC8"/>
    <w:rsid w:val="008D3CCC"/>
    <w:rsid w:val="008D4170"/>
    <w:rsid w:val="008E2056"/>
    <w:rsid w:val="008E4BB4"/>
    <w:rsid w:val="008F3789"/>
    <w:rsid w:val="008F686C"/>
    <w:rsid w:val="008F7443"/>
    <w:rsid w:val="008F75FA"/>
    <w:rsid w:val="00900AFA"/>
    <w:rsid w:val="00901846"/>
    <w:rsid w:val="0091086A"/>
    <w:rsid w:val="009122F8"/>
    <w:rsid w:val="00913CE5"/>
    <w:rsid w:val="009148DE"/>
    <w:rsid w:val="009161B0"/>
    <w:rsid w:val="00921F01"/>
    <w:rsid w:val="00925AE0"/>
    <w:rsid w:val="00926037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247F"/>
    <w:rsid w:val="00952BCF"/>
    <w:rsid w:val="00952C9E"/>
    <w:rsid w:val="00954EDD"/>
    <w:rsid w:val="00955F48"/>
    <w:rsid w:val="0096058D"/>
    <w:rsid w:val="00962443"/>
    <w:rsid w:val="0097764E"/>
    <w:rsid w:val="009777D9"/>
    <w:rsid w:val="00981A8C"/>
    <w:rsid w:val="00981D8B"/>
    <w:rsid w:val="00982E76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49FC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0AD0"/>
    <w:rsid w:val="009D24D1"/>
    <w:rsid w:val="009D444E"/>
    <w:rsid w:val="009E1353"/>
    <w:rsid w:val="009E3297"/>
    <w:rsid w:val="009E5054"/>
    <w:rsid w:val="009F03A8"/>
    <w:rsid w:val="009F1812"/>
    <w:rsid w:val="009F47D6"/>
    <w:rsid w:val="009F69B4"/>
    <w:rsid w:val="009F7294"/>
    <w:rsid w:val="009F734F"/>
    <w:rsid w:val="00A03FF5"/>
    <w:rsid w:val="00A077CB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0E9F"/>
    <w:rsid w:val="00A42AA4"/>
    <w:rsid w:val="00A43ED2"/>
    <w:rsid w:val="00A43FC6"/>
    <w:rsid w:val="00A47E70"/>
    <w:rsid w:val="00A50CE4"/>
    <w:rsid w:val="00A50CF0"/>
    <w:rsid w:val="00A518CE"/>
    <w:rsid w:val="00A53091"/>
    <w:rsid w:val="00A547FA"/>
    <w:rsid w:val="00A634CE"/>
    <w:rsid w:val="00A644C6"/>
    <w:rsid w:val="00A73313"/>
    <w:rsid w:val="00A7471C"/>
    <w:rsid w:val="00A751C4"/>
    <w:rsid w:val="00A7671C"/>
    <w:rsid w:val="00A7737A"/>
    <w:rsid w:val="00A82FF7"/>
    <w:rsid w:val="00A85737"/>
    <w:rsid w:val="00A86B64"/>
    <w:rsid w:val="00A91EB3"/>
    <w:rsid w:val="00A94FC1"/>
    <w:rsid w:val="00A9670C"/>
    <w:rsid w:val="00A96DC8"/>
    <w:rsid w:val="00AA2CBC"/>
    <w:rsid w:val="00AA7DF8"/>
    <w:rsid w:val="00AB03AB"/>
    <w:rsid w:val="00AB1BC6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5EE7"/>
    <w:rsid w:val="00AC7C9C"/>
    <w:rsid w:val="00AD07A6"/>
    <w:rsid w:val="00AD1973"/>
    <w:rsid w:val="00AD1CD8"/>
    <w:rsid w:val="00AD33A9"/>
    <w:rsid w:val="00AD647C"/>
    <w:rsid w:val="00AD6E6E"/>
    <w:rsid w:val="00AD6FC5"/>
    <w:rsid w:val="00AD7E9D"/>
    <w:rsid w:val="00AE0CC6"/>
    <w:rsid w:val="00AE1B5C"/>
    <w:rsid w:val="00AE3BE7"/>
    <w:rsid w:val="00AE5333"/>
    <w:rsid w:val="00AE678F"/>
    <w:rsid w:val="00AE6B73"/>
    <w:rsid w:val="00AF07E1"/>
    <w:rsid w:val="00AF4EF8"/>
    <w:rsid w:val="00AF75F9"/>
    <w:rsid w:val="00AF7C92"/>
    <w:rsid w:val="00B00533"/>
    <w:rsid w:val="00B0233C"/>
    <w:rsid w:val="00B05D60"/>
    <w:rsid w:val="00B1188C"/>
    <w:rsid w:val="00B137DB"/>
    <w:rsid w:val="00B16609"/>
    <w:rsid w:val="00B21486"/>
    <w:rsid w:val="00B22573"/>
    <w:rsid w:val="00B258BB"/>
    <w:rsid w:val="00B309AB"/>
    <w:rsid w:val="00B4590C"/>
    <w:rsid w:val="00B4768A"/>
    <w:rsid w:val="00B546B3"/>
    <w:rsid w:val="00B629F0"/>
    <w:rsid w:val="00B67B97"/>
    <w:rsid w:val="00B71D89"/>
    <w:rsid w:val="00B75659"/>
    <w:rsid w:val="00B82D8E"/>
    <w:rsid w:val="00B8493A"/>
    <w:rsid w:val="00B84BC9"/>
    <w:rsid w:val="00B86113"/>
    <w:rsid w:val="00B87CBD"/>
    <w:rsid w:val="00B90848"/>
    <w:rsid w:val="00B94614"/>
    <w:rsid w:val="00B94740"/>
    <w:rsid w:val="00B968C8"/>
    <w:rsid w:val="00B976D4"/>
    <w:rsid w:val="00BA177E"/>
    <w:rsid w:val="00BA23B1"/>
    <w:rsid w:val="00BA24F2"/>
    <w:rsid w:val="00BA3D98"/>
    <w:rsid w:val="00BA3EC5"/>
    <w:rsid w:val="00BA51D9"/>
    <w:rsid w:val="00BA5A65"/>
    <w:rsid w:val="00BB066C"/>
    <w:rsid w:val="00BB2263"/>
    <w:rsid w:val="00BB5DFC"/>
    <w:rsid w:val="00BC25DD"/>
    <w:rsid w:val="00BC41FF"/>
    <w:rsid w:val="00BC62D7"/>
    <w:rsid w:val="00BD279D"/>
    <w:rsid w:val="00BD3546"/>
    <w:rsid w:val="00BD3ACD"/>
    <w:rsid w:val="00BD6BB8"/>
    <w:rsid w:val="00BE21D6"/>
    <w:rsid w:val="00BE3327"/>
    <w:rsid w:val="00BE4A9F"/>
    <w:rsid w:val="00BE6C85"/>
    <w:rsid w:val="00BE718A"/>
    <w:rsid w:val="00BF081D"/>
    <w:rsid w:val="00BF088F"/>
    <w:rsid w:val="00BF1CA8"/>
    <w:rsid w:val="00BF3024"/>
    <w:rsid w:val="00BF3FD4"/>
    <w:rsid w:val="00C00466"/>
    <w:rsid w:val="00C02433"/>
    <w:rsid w:val="00C11AFA"/>
    <w:rsid w:val="00C13872"/>
    <w:rsid w:val="00C20ED2"/>
    <w:rsid w:val="00C21390"/>
    <w:rsid w:val="00C23D80"/>
    <w:rsid w:val="00C247C8"/>
    <w:rsid w:val="00C26D1E"/>
    <w:rsid w:val="00C3158B"/>
    <w:rsid w:val="00C318F4"/>
    <w:rsid w:val="00C370A3"/>
    <w:rsid w:val="00C42DE6"/>
    <w:rsid w:val="00C4475B"/>
    <w:rsid w:val="00C46FAE"/>
    <w:rsid w:val="00C50F57"/>
    <w:rsid w:val="00C54405"/>
    <w:rsid w:val="00C56BB9"/>
    <w:rsid w:val="00C56E5E"/>
    <w:rsid w:val="00C60BD0"/>
    <w:rsid w:val="00C61E24"/>
    <w:rsid w:val="00C6232D"/>
    <w:rsid w:val="00C63B6B"/>
    <w:rsid w:val="00C6611A"/>
    <w:rsid w:val="00C66BA2"/>
    <w:rsid w:val="00C73B09"/>
    <w:rsid w:val="00C777AD"/>
    <w:rsid w:val="00C809BD"/>
    <w:rsid w:val="00C822B3"/>
    <w:rsid w:val="00C82ED8"/>
    <w:rsid w:val="00C85B0D"/>
    <w:rsid w:val="00C860BC"/>
    <w:rsid w:val="00C863E3"/>
    <w:rsid w:val="00C870F6"/>
    <w:rsid w:val="00C87494"/>
    <w:rsid w:val="00C95985"/>
    <w:rsid w:val="00CA0A91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258D"/>
    <w:rsid w:val="00CD3022"/>
    <w:rsid w:val="00CD31EE"/>
    <w:rsid w:val="00CD357D"/>
    <w:rsid w:val="00CD7FD2"/>
    <w:rsid w:val="00CE0F7F"/>
    <w:rsid w:val="00CE2B4D"/>
    <w:rsid w:val="00CE4FAC"/>
    <w:rsid w:val="00CF4010"/>
    <w:rsid w:val="00CF4DE2"/>
    <w:rsid w:val="00CF563E"/>
    <w:rsid w:val="00CF6BA7"/>
    <w:rsid w:val="00D00599"/>
    <w:rsid w:val="00D0130D"/>
    <w:rsid w:val="00D03F9A"/>
    <w:rsid w:val="00D03FA5"/>
    <w:rsid w:val="00D04C46"/>
    <w:rsid w:val="00D06D51"/>
    <w:rsid w:val="00D203E7"/>
    <w:rsid w:val="00D20AE9"/>
    <w:rsid w:val="00D20DE0"/>
    <w:rsid w:val="00D24991"/>
    <w:rsid w:val="00D27C34"/>
    <w:rsid w:val="00D308D9"/>
    <w:rsid w:val="00D32FB6"/>
    <w:rsid w:val="00D348C6"/>
    <w:rsid w:val="00D3549C"/>
    <w:rsid w:val="00D403E7"/>
    <w:rsid w:val="00D40E15"/>
    <w:rsid w:val="00D416EC"/>
    <w:rsid w:val="00D44572"/>
    <w:rsid w:val="00D50255"/>
    <w:rsid w:val="00D518D7"/>
    <w:rsid w:val="00D52B60"/>
    <w:rsid w:val="00D6042A"/>
    <w:rsid w:val="00D615C6"/>
    <w:rsid w:val="00D63737"/>
    <w:rsid w:val="00D66520"/>
    <w:rsid w:val="00D756B9"/>
    <w:rsid w:val="00D75DCF"/>
    <w:rsid w:val="00D77BAC"/>
    <w:rsid w:val="00D846E3"/>
    <w:rsid w:val="00D84AE9"/>
    <w:rsid w:val="00D86314"/>
    <w:rsid w:val="00DB224E"/>
    <w:rsid w:val="00DB7D2F"/>
    <w:rsid w:val="00DC37F7"/>
    <w:rsid w:val="00DC3A27"/>
    <w:rsid w:val="00DC5AAA"/>
    <w:rsid w:val="00DD094C"/>
    <w:rsid w:val="00DE1CC8"/>
    <w:rsid w:val="00DE34CF"/>
    <w:rsid w:val="00DE662D"/>
    <w:rsid w:val="00DE673C"/>
    <w:rsid w:val="00DE7B22"/>
    <w:rsid w:val="00DF3D68"/>
    <w:rsid w:val="00DF6ED7"/>
    <w:rsid w:val="00E020D6"/>
    <w:rsid w:val="00E03210"/>
    <w:rsid w:val="00E13F3D"/>
    <w:rsid w:val="00E152A3"/>
    <w:rsid w:val="00E210A7"/>
    <w:rsid w:val="00E218F1"/>
    <w:rsid w:val="00E2269B"/>
    <w:rsid w:val="00E22A43"/>
    <w:rsid w:val="00E22BED"/>
    <w:rsid w:val="00E27207"/>
    <w:rsid w:val="00E310AE"/>
    <w:rsid w:val="00E322E7"/>
    <w:rsid w:val="00E34898"/>
    <w:rsid w:val="00E3705C"/>
    <w:rsid w:val="00E37C01"/>
    <w:rsid w:val="00E41853"/>
    <w:rsid w:val="00E52A8D"/>
    <w:rsid w:val="00E537BE"/>
    <w:rsid w:val="00E55015"/>
    <w:rsid w:val="00E559F3"/>
    <w:rsid w:val="00E704C5"/>
    <w:rsid w:val="00E70962"/>
    <w:rsid w:val="00E7418E"/>
    <w:rsid w:val="00E75219"/>
    <w:rsid w:val="00E770EE"/>
    <w:rsid w:val="00E83FEF"/>
    <w:rsid w:val="00E8663C"/>
    <w:rsid w:val="00E973AE"/>
    <w:rsid w:val="00EA19A4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C17E0"/>
    <w:rsid w:val="00EC5518"/>
    <w:rsid w:val="00ED4892"/>
    <w:rsid w:val="00EE2294"/>
    <w:rsid w:val="00EE7D7C"/>
    <w:rsid w:val="00EF616C"/>
    <w:rsid w:val="00EF666F"/>
    <w:rsid w:val="00F00FEC"/>
    <w:rsid w:val="00F02074"/>
    <w:rsid w:val="00F02942"/>
    <w:rsid w:val="00F03918"/>
    <w:rsid w:val="00F05949"/>
    <w:rsid w:val="00F05E02"/>
    <w:rsid w:val="00F121B2"/>
    <w:rsid w:val="00F14CB2"/>
    <w:rsid w:val="00F158B0"/>
    <w:rsid w:val="00F20210"/>
    <w:rsid w:val="00F20F72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5549E"/>
    <w:rsid w:val="00F62238"/>
    <w:rsid w:val="00F64D7C"/>
    <w:rsid w:val="00F652AB"/>
    <w:rsid w:val="00F65C16"/>
    <w:rsid w:val="00F6639D"/>
    <w:rsid w:val="00F67EED"/>
    <w:rsid w:val="00F70BE5"/>
    <w:rsid w:val="00F73303"/>
    <w:rsid w:val="00F75D26"/>
    <w:rsid w:val="00F766AD"/>
    <w:rsid w:val="00F809CF"/>
    <w:rsid w:val="00F82B49"/>
    <w:rsid w:val="00F832B2"/>
    <w:rsid w:val="00F85509"/>
    <w:rsid w:val="00F911B5"/>
    <w:rsid w:val="00F9293F"/>
    <w:rsid w:val="00F96B9B"/>
    <w:rsid w:val="00F97777"/>
    <w:rsid w:val="00FA3C56"/>
    <w:rsid w:val="00FA7DBF"/>
    <w:rsid w:val="00FB0165"/>
    <w:rsid w:val="00FB1288"/>
    <w:rsid w:val="00FB35A6"/>
    <w:rsid w:val="00FB3A5D"/>
    <w:rsid w:val="00FB6386"/>
    <w:rsid w:val="00FC00B3"/>
    <w:rsid w:val="00FC1DC5"/>
    <w:rsid w:val="00FC2058"/>
    <w:rsid w:val="00FC54AD"/>
    <w:rsid w:val="00FC64D3"/>
    <w:rsid w:val="00FC6649"/>
    <w:rsid w:val="00FC66A7"/>
    <w:rsid w:val="00FC68EF"/>
    <w:rsid w:val="00FC7EE6"/>
    <w:rsid w:val="00FD273C"/>
    <w:rsid w:val="00FE1BAE"/>
    <w:rsid w:val="00FE2E2F"/>
    <w:rsid w:val="00FE7CC3"/>
    <w:rsid w:val="00FF0DF0"/>
    <w:rsid w:val="00FF29DA"/>
    <w:rsid w:val="00FF4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83BBC357-B48D-460C-8F38-2DC29176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3F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5EECA0-18A9-4B35-ABAE-4449A4A02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22</Pages>
  <Words>5080</Words>
  <Characters>28960</Characters>
  <Application>Microsoft Office Word</Application>
  <DocSecurity>0</DocSecurity>
  <Lines>241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17</cp:revision>
  <cp:lastPrinted>1900-12-31T16:00:00Z</cp:lastPrinted>
  <dcterms:created xsi:type="dcterms:W3CDTF">2023-12-19T09:54:00Z</dcterms:created>
  <dcterms:modified xsi:type="dcterms:W3CDTF">2024-03-28T08:42:00Z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