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C22" w:rsidRDefault="00FD5C22" w:rsidP="00FD5C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3448">
        <w:fldChar w:fldCharType="begin"/>
      </w:r>
      <w:r w:rsidR="00483448">
        <w:instrText xml:space="preserve"> DOCPROPERTY  TSG/WGRef  \* MERGEFORMAT </w:instrText>
      </w:r>
      <w:r w:rsidR="00483448">
        <w:fldChar w:fldCharType="separate"/>
      </w:r>
      <w:r>
        <w:rPr>
          <w:b/>
          <w:noProof/>
          <w:sz w:val="24"/>
        </w:rPr>
        <w:t>RAN5</w:t>
      </w:r>
      <w:r w:rsidR="0048344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3448">
        <w:fldChar w:fldCharType="begin"/>
      </w:r>
      <w:r w:rsidR="00483448">
        <w:instrText xml:space="preserve"> DOCPROPERTY  MtgSeq  \* MERGEFORMAT </w:instrText>
      </w:r>
      <w:r w:rsidR="00483448">
        <w:fldChar w:fldCharType="separate"/>
      </w:r>
      <w:r w:rsidRPr="00EB09B7">
        <w:rPr>
          <w:b/>
          <w:noProof/>
          <w:sz w:val="24"/>
        </w:rPr>
        <w:t>2024</w:t>
      </w:r>
      <w:r w:rsidR="00483448">
        <w:rPr>
          <w:b/>
          <w:noProof/>
          <w:sz w:val="24"/>
        </w:rPr>
        <w:fldChar w:fldCharType="end"/>
      </w:r>
      <w:r w:rsidR="00483448">
        <w:fldChar w:fldCharType="begin"/>
      </w:r>
      <w:r w:rsidR="00483448">
        <w:instrText xml:space="preserve"> DOCPROPERTY  MtgTitle  \* MERGEFORMAT </w:instrText>
      </w:r>
      <w:r w:rsidR="00483448">
        <w:fldChar w:fldCharType="separate"/>
      </w:r>
      <w:r>
        <w:rPr>
          <w:b/>
          <w:noProof/>
          <w:sz w:val="24"/>
        </w:rPr>
        <w:t>-TTCN email</w:t>
      </w:r>
      <w:r w:rsidR="004834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3448">
        <w:fldChar w:fldCharType="begin"/>
      </w:r>
      <w:r w:rsidR="00483448">
        <w:instrText xml:space="preserve"> DOCPROPERTY  Tdoc#  \* MERGEFORMAT </w:instrText>
      </w:r>
      <w:r w:rsidR="00483448">
        <w:fldChar w:fldCharType="separate"/>
      </w:r>
      <w:r w:rsidRPr="00E13F3D">
        <w:rPr>
          <w:b/>
          <w:i/>
          <w:noProof/>
          <w:sz w:val="28"/>
        </w:rPr>
        <w:t>R5s240046</w:t>
      </w:r>
      <w:r w:rsidR="00483448">
        <w:rPr>
          <w:b/>
          <w:i/>
          <w:noProof/>
          <w:sz w:val="28"/>
        </w:rPr>
        <w:fldChar w:fldCharType="end"/>
      </w:r>
    </w:p>
    <w:p w:rsidR="00FD5C22" w:rsidRDefault="00483448" w:rsidP="00FD5C2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5C2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D5C22">
        <w:rPr>
          <w:b/>
          <w:noProof/>
          <w:sz w:val="24"/>
        </w:rPr>
        <w:t xml:space="preserve">, </w:t>
      </w:r>
      <w:r w:rsidR="00FD5C22">
        <w:fldChar w:fldCharType="begin"/>
      </w:r>
      <w:r w:rsidR="00FD5C22">
        <w:instrText xml:space="preserve"> DOCPROPERTY  Country  \* MERGEFORMAT </w:instrText>
      </w:r>
      <w:r w:rsidR="00FD5C22">
        <w:fldChar w:fldCharType="end"/>
      </w:r>
      <w:r w:rsidR="00FD5C2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D5C22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FD5C2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D5C22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5C22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5C22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5C22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142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D5C22" w:rsidRPr="00410371" w:rsidRDefault="00483448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5C22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D5C22" w:rsidRDefault="00FD5C2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5C22" w:rsidRPr="00410371" w:rsidRDefault="00483448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5C22" w:rsidRPr="00410371">
              <w:rPr>
                <w:b/>
                <w:noProof/>
                <w:sz w:val="28"/>
              </w:rPr>
              <w:t>3320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D5C22" w:rsidRDefault="00FD5C22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5C22" w:rsidRPr="00410371" w:rsidRDefault="00483448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D5C2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D5C22" w:rsidRDefault="00FD5C22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5C22" w:rsidRPr="00410371" w:rsidRDefault="00483448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5C22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FD5C22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FD5C22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5C22" w:rsidRPr="00F25D98" w:rsidRDefault="00FD5C22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C22" w:rsidTr="00BD0D20">
        <w:tc>
          <w:tcPr>
            <w:tcW w:w="9641" w:type="dxa"/>
            <w:gridSpan w:val="9"/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5C22" w:rsidRDefault="00FD5C22" w:rsidP="00FD5C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5C22" w:rsidTr="00BD0D20">
        <w:tc>
          <w:tcPr>
            <w:tcW w:w="2835" w:type="dxa"/>
          </w:tcPr>
          <w:p w:rsidR="00FD5C22" w:rsidRDefault="00FD5C22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5C22" w:rsidRDefault="00FD5C2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5C22" w:rsidRDefault="00FD5C2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5C22" w:rsidRDefault="00FD5C2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5C22" w:rsidRDefault="00FD5C22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D5C22" w:rsidRDefault="00FD5C22" w:rsidP="00FD5C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5C22" w:rsidTr="00BD0D20">
        <w:tc>
          <w:tcPr>
            <w:tcW w:w="9640" w:type="dxa"/>
            <w:gridSpan w:val="11"/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48344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D5C22">
              <w:t>Correction to function fl_TC_8_2_3_8_1x_TestBody</w:t>
            </w:r>
            <w:r>
              <w:fldChar w:fldCharType="end"/>
            </w: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5C22" w:rsidRDefault="0048344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D5C2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5C22" w:rsidRDefault="00FD5C2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5C22" w:rsidRDefault="0048344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D5C22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D5C22" w:rsidRDefault="00FD5C22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5C22" w:rsidRDefault="0048344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5C22"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5C22" w:rsidRDefault="00FD5C2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5C22" w:rsidRDefault="00483448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5C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5C22" w:rsidRDefault="00FD5C22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5C22" w:rsidRDefault="00FD5C22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5C22" w:rsidRDefault="00483448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5C2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D5C22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5C22" w:rsidRDefault="00FD5C22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5C22" w:rsidRDefault="00FD5C22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5C22" w:rsidRPr="007C2097" w:rsidRDefault="00FD5C22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5C22" w:rsidTr="00BD0D20">
        <w:tc>
          <w:tcPr>
            <w:tcW w:w="1843" w:type="dxa"/>
          </w:tcPr>
          <w:p w:rsidR="00FD5C22" w:rsidRDefault="00FD5C2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5C22" w:rsidRDefault="00FD5C2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</w:t>
            </w:r>
            <w:r>
              <w:rPr>
                <w:rFonts w:cs="Arial"/>
                <w:noProof/>
              </w:rPr>
              <w:t xml:space="preserve">23wk49 </w:t>
            </w:r>
            <w:r w:rsidRPr="006637A7">
              <w:rPr>
                <w:rFonts w:cs="Arial"/>
                <w:noProof/>
              </w:rPr>
              <w:t xml:space="preserve">TTCN implementation </w:t>
            </w:r>
            <w:r>
              <w:rPr>
                <w:rFonts w:cs="Arial"/>
                <w:noProof/>
              </w:rPr>
              <w:t xml:space="preserve">of of the function : </w:t>
            </w:r>
            <w:r w:rsidRPr="000D39A2">
              <w:rPr>
                <w:rFonts w:cs="Arial"/>
                <w:b/>
                <w:noProof/>
              </w:rPr>
              <w:t>fl_TC_8_2_3_8_1x_TestBody</w:t>
            </w:r>
          </w:p>
          <w:p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FD5C22" w:rsidRPr="0005772A" w:rsidRDefault="00FD5C22" w:rsidP="00FD5C22">
            <w:pPr>
              <w:pStyle w:val="CRCoverPage"/>
              <w:spacing w:after="0"/>
              <w:rPr>
                <w:rFonts w:cs="Arial"/>
                <w:i/>
                <w:noProof/>
              </w:rPr>
            </w:pPr>
            <w:r w:rsidRPr="00E67B4F">
              <w:rPr>
                <w:rFonts w:cs="Arial"/>
                <w:noProof/>
              </w:rPr>
              <w:t>v_MeasGapUE</w:t>
            </w:r>
            <w:r>
              <w:rPr>
                <w:rFonts w:cs="Arial"/>
                <w:noProof/>
              </w:rPr>
              <w:t xml:space="preserve"> is initialized as </w:t>
            </w:r>
            <w:r w:rsidRPr="0005772A">
              <w:rPr>
                <w:rFonts w:cs="Arial"/>
                <w:i/>
                <w:noProof/>
              </w:rPr>
              <w:t>var template (value) MeasGapConfig v_MeasGapUE;</w:t>
            </w:r>
          </w:p>
          <w:p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  <w:r w:rsidRPr="00852E76">
              <w:rPr>
                <w:rFonts w:cs="Arial"/>
                <w:noProof/>
              </w:rPr>
              <w:t>var template (value) MeasGapConfig</w:t>
            </w:r>
            <w:r>
              <w:rPr>
                <w:rFonts w:cs="Arial"/>
                <w:noProof/>
              </w:rPr>
              <w:t xml:space="preserve"> is causing run time issue in case of 8.2.3.8.1.ENDC FR2 because </w:t>
            </w:r>
            <w:r w:rsidRPr="00E67B4F">
              <w:rPr>
                <w:rFonts w:cs="Arial"/>
                <w:noProof/>
              </w:rPr>
              <w:t>MeasGapUE</w:t>
            </w:r>
            <w:r>
              <w:rPr>
                <w:rFonts w:cs="Arial"/>
                <w:noProof/>
              </w:rPr>
              <w:t xml:space="preserve"> will only have the values if cell 3 / cell 10 are present,and this case does not have any of these cells configured.</w:t>
            </w:r>
          </w:p>
          <w:p w:rsidR="00FD5C2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FD5C22" w:rsidRPr="00C14CD0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change is needed for FR2</w:t>
            </w: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5C22" w:rsidRPr="007520C3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5C22" w:rsidRPr="007520C3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proposed to have </w:t>
            </w:r>
            <w:r w:rsidRPr="0092349C">
              <w:rPr>
                <w:rFonts w:cs="Arial"/>
                <w:i/>
                <w:noProof/>
              </w:rPr>
              <w:t>var template (omit) MeasGapConfig v_MeasGapUE</w:t>
            </w:r>
            <w:r>
              <w:rPr>
                <w:rFonts w:cs="Arial"/>
                <w:noProof/>
              </w:rPr>
              <w:t xml:space="preserve"> as in the earlier ATS.</w:t>
            </w: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5C22" w:rsidRPr="00CF39F2" w:rsidRDefault="00FD5C22" w:rsidP="00FD5C2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Pr="006637A7" w:rsidRDefault="00FD5C22" w:rsidP="00FD5C2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Causes </w:t>
            </w:r>
            <w:r w:rsidRPr="0054284F">
              <w:rPr>
                <w:noProof/>
              </w:rPr>
              <w:t>Runtime exception UninitializedValueException</w:t>
            </w:r>
            <w:r>
              <w:rPr>
                <w:noProof/>
              </w:rPr>
              <w:t xml:space="preserve"> </w:t>
            </w:r>
          </w:p>
        </w:tc>
      </w:tr>
      <w:tr w:rsidR="00FD5C22" w:rsidTr="00BD0D20">
        <w:tc>
          <w:tcPr>
            <w:tcW w:w="2694" w:type="dxa"/>
            <w:gridSpan w:val="2"/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5C22" w:rsidRDefault="00FD5C22" w:rsidP="00FD5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8.2.3.8.1.ENDC</w:t>
            </w: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D5C22" w:rsidRDefault="00FD5C22" w:rsidP="00FD5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5C22" w:rsidRDefault="00FD5C22" w:rsidP="00FD5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5C22" w:rsidRDefault="00FD5C22" w:rsidP="00FD5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5C22" w:rsidRDefault="00FD5C22" w:rsidP="00FD5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5C22" w:rsidRDefault="00FD5C22" w:rsidP="00FD5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5C22" w:rsidRDefault="00FD5C22" w:rsidP="00FD5C22">
            <w:pPr>
              <w:pStyle w:val="CRCoverPage"/>
              <w:spacing w:after="0"/>
              <w:rPr>
                <w:noProof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TTCN change is made in 23wk49 without having any CR tagged</w:t>
            </w:r>
          </w:p>
        </w:tc>
      </w:tr>
      <w:tr w:rsidR="00FD5C22" w:rsidRPr="008863B9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5C22" w:rsidRPr="008863B9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5C22" w:rsidRPr="008863B9" w:rsidRDefault="00FD5C22" w:rsidP="00FD5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5C22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5C22" w:rsidRDefault="00FD5C22" w:rsidP="00FD5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C22" w:rsidRDefault="00FD5C22" w:rsidP="00FD5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53561306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1"/>
    </w:p>
    <w:p w:rsidR="00FD5C22" w:rsidRDefault="007A73E5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5C22" w:rsidRPr="00EC6909">
        <w:rPr>
          <w:rFonts w:ascii="Arial" w:hAnsi="Arial" w:cs="Arial"/>
          <w:iCs/>
        </w:rPr>
        <w:t>Table of Contents</w:t>
      </w:r>
      <w:r w:rsidR="00FD5C22">
        <w:tab/>
      </w:r>
      <w:r w:rsidR="00FD5C22">
        <w:fldChar w:fldCharType="begin"/>
      </w:r>
      <w:r w:rsidR="00FD5C22">
        <w:instrText xml:space="preserve"> PAGEREF _Toc153561306 \h </w:instrText>
      </w:r>
      <w:r w:rsidR="00FD5C22">
        <w:fldChar w:fldCharType="separate"/>
      </w:r>
      <w:r w:rsidR="00FD5C22">
        <w:t>2</w:t>
      </w:r>
      <w:r w:rsidR="00FD5C22">
        <w:fldChar w:fldCharType="end"/>
      </w:r>
    </w:p>
    <w:p w:rsidR="00FD5C22" w:rsidRDefault="00FD5C22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EC690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690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_Toc153561307 \h </w:instrText>
      </w:r>
      <w:r>
        <w:fldChar w:fldCharType="separate"/>
      </w:r>
      <w:r>
        <w:t>2</w:t>
      </w:r>
      <w:r>
        <w:fldChar w:fldCharType="end"/>
      </w:r>
    </w:p>
    <w:p w:rsidR="00FD5C22" w:rsidRDefault="00FD5C22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EC690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690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_Toc153561308 \h </w:instrText>
      </w:r>
      <w:r>
        <w:fldChar w:fldCharType="separate"/>
      </w:r>
      <w:r>
        <w:t>2</w:t>
      </w:r>
      <w:r>
        <w:fldChar w:fldCharType="end"/>
      </w:r>
    </w:p>
    <w:p w:rsidR="00FD5C22" w:rsidRDefault="00FD5C22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C690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C6909">
        <w:rPr>
          <w:rFonts w:cs="Arial"/>
          <w:b/>
          <w:bCs/>
          <w:color w:val="000000"/>
          <w:lang w:val="en-US" w:eastAsia="en-GB"/>
        </w:rPr>
        <w:t>Change to the Function fl_TC_8_2_3_8_1x_TestBody</w:t>
      </w:r>
      <w:r>
        <w:tab/>
      </w:r>
      <w:r>
        <w:fldChar w:fldCharType="begin"/>
      </w:r>
      <w:r>
        <w:instrText xml:space="preserve"> PAGEREF _Toc153561309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561307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 xml:space="preserve">Parikshit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561308"/>
      <w:r w:rsidRPr="00854C55">
        <w:rPr>
          <w:b/>
        </w:rPr>
        <w:t>Corrections required</w:t>
      </w:r>
      <w:bookmarkEnd w:id="22"/>
      <w:bookmarkEnd w:id="23"/>
      <w:bookmarkEnd w:id="24"/>
    </w:p>
    <w:p w:rsidR="004A40D5" w:rsidRPr="003D65E8" w:rsidRDefault="004A40D5" w:rsidP="004A40D5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56130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3B1DC0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4167F4" w:rsidRPr="0033165B">
        <w:rPr>
          <w:rFonts w:cs="Arial"/>
          <w:b/>
          <w:bCs/>
          <w:color w:val="000000"/>
          <w:lang w:val="en-US" w:eastAsia="en-GB"/>
        </w:rPr>
        <w:t>fl_TC_8_2_3_8_1x_TestBody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92718C" w:rsidP="00206ED0">
            <w:pPr>
              <w:pStyle w:val="CRCoverPage"/>
              <w:spacing w:after="0"/>
              <w:rPr>
                <w:noProof/>
              </w:rPr>
            </w:pPr>
            <w:r w:rsidRPr="0092718C">
              <w:rPr>
                <w:rFonts w:cs="Arial"/>
                <w:noProof/>
              </w:rPr>
              <w:t>fl_TC_8_2_3_8_1x_TestBody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14" w:rsidRDefault="00264714" w:rsidP="00264714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</w:t>
            </w:r>
            <w:r>
              <w:rPr>
                <w:rFonts w:cs="Arial"/>
                <w:noProof/>
              </w:rPr>
              <w:t xml:space="preserve">23wk49 </w:t>
            </w:r>
            <w:r w:rsidRPr="006637A7">
              <w:rPr>
                <w:rFonts w:cs="Arial"/>
                <w:noProof/>
              </w:rPr>
              <w:t xml:space="preserve">TTCN implementation </w:t>
            </w:r>
            <w:r>
              <w:rPr>
                <w:rFonts w:cs="Arial"/>
                <w:noProof/>
              </w:rPr>
              <w:t xml:space="preserve">of of the function : </w:t>
            </w:r>
            <w:r w:rsidRPr="000D39A2">
              <w:rPr>
                <w:rFonts w:cs="Arial"/>
                <w:b/>
                <w:noProof/>
              </w:rPr>
              <w:t>fl_TC_8_2_3_8_1x_TestBody</w:t>
            </w:r>
          </w:p>
          <w:p w:rsidR="00264714" w:rsidRDefault="00264714" w:rsidP="00264714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264714" w:rsidRPr="00090EDB" w:rsidRDefault="00264714" w:rsidP="00264714">
            <w:pPr>
              <w:pStyle w:val="CRCoverPage"/>
              <w:spacing w:after="0"/>
              <w:rPr>
                <w:rFonts w:cs="Arial"/>
                <w:i/>
                <w:noProof/>
              </w:rPr>
            </w:pPr>
            <w:r w:rsidRPr="00E67B4F">
              <w:rPr>
                <w:rFonts w:cs="Arial"/>
                <w:noProof/>
              </w:rPr>
              <w:t>v_MeasGapUE</w:t>
            </w:r>
            <w:r>
              <w:rPr>
                <w:rFonts w:cs="Arial"/>
                <w:noProof/>
              </w:rPr>
              <w:t xml:space="preserve"> is initialized as </w:t>
            </w:r>
            <w:r w:rsidRPr="00090EDB">
              <w:rPr>
                <w:rFonts w:cs="Arial"/>
                <w:i/>
                <w:noProof/>
              </w:rPr>
              <w:t>var template (value) MeasGapConfig v_MeasGapUE;</w:t>
            </w:r>
          </w:p>
          <w:p w:rsidR="00264714" w:rsidRDefault="00264714" w:rsidP="00264714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E31A3" w:rsidRPr="00803546" w:rsidRDefault="00264714" w:rsidP="0026471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52E76">
              <w:rPr>
                <w:rFonts w:cs="Arial"/>
                <w:noProof/>
              </w:rPr>
              <w:t>var template (value) MeasGapConfig</w:t>
            </w:r>
            <w:r>
              <w:rPr>
                <w:rFonts w:cs="Arial"/>
                <w:noProof/>
              </w:rPr>
              <w:t xml:space="preserve"> is causing run time issue in case of 8.2.3.8.1.ENDC FR2 because </w:t>
            </w:r>
            <w:r w:rsidRPr="00E67B4F">
              <w:rPr>
                <w:rFonts w:cs="Arial"/>
                <w:noProof/>
              </w:rPr>
              <w:t>MeasGapUE</w:t>
            </w:r>
            <w:r>
              <w:rPr>
                <w:rFonts w:cs="Arial"/>
                <w:noProof/>
              </w:rPr>
              <w:t xml:space="preserve"> will only have the values if cell 3 / cell 10 are present,and this case does not have any of these cells configured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7520C3" w:rsidRDefault="00050E52" w:rsidP="00C44B3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proposed to have </w:t>
            </w:r>
            <w:r w:rsidRPr="00E67B4F">
              <w:rPr>
                <w:rFonts w:cs="Arial"/>
                <w:noProof/>
              </w:rPr>
              <w:t>var template (omit) MeasGapConfig v_MeasGapUE</w:t>
            </w:r>
            <w:r>
              <w:rPr>
                <w:rFonts w:cs="Arial"/>
                <w:noProof/>
              </w:rPr>
              <w:t xml:space="preserve"> as in the earlier ATS.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CC39F9" w:rsidRDefault="000D35BF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0D35BF">
              <w:rPr>
                <w:rFonts w:ascii="Arial" w:hAnsi="Arial" w:cs="Arial"/>
                <w:lang w:eastAsia="en-GB"/>
              </w:rPr>
              <w:t>\Common\NG_NAS\</w:t>
            </w:r>
            <w:proofErr w:type="spellStart"/>
            <w:r w:rsidRPr="000D35BF">
              <w:rPr>
                <w:rFonts w:ascii="Arial" w:hAnsi="Arial" w:cs="Arial"/>
                <w:lang w:eastAsia="en-GB"/>
              </w:rPr>
              <w:t>NG_NAS_Templates.ttcn</w:t>
            </w:r>
            <w:proofErr w:type="spellEnd"/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292319" w:rsidP="00C44B3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 in principle but will be implemented differently: as it has been identified in R5-199097, </w:t>
            </w: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measGap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 xml:space="preserve"> should be configured by EUTRA. Thus, this parameter does not belong in MeasConfig-A5 in step 5a1.</w:t>
            </w: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D1" w:rsidRPr="00774DD1" w:rsidRDefault="00DE308C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774DD1" w:rsidRPr="00774DD1">
              <w:rPr>
                <w:rFonts w:ascii="Courier New" w:hAnsi="Courier New" w:cs="Courier New"/>
                <w:color w:val="000000"/>
                <w:lang w:eastAsia="de-DE"/>
              </w:rPr>
              <w:t>function fl_TC_8_2_3_8_1x_</w:t>
            </w:r>
            <w:proofErr w:type="gramStart"/>
            <w:r w:rsidR="00774DD1" w:rsidRPr="00774DD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="00774DD1" w:rsidRPr="00774DD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774DD1"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774DD1" w:rsidRPr="00774DD1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774DD1" w:rsidRPr="00774DD1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774DD1" w:rsidRPr="00774DD1" w:rsidRDefault="00774DD1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043C7" w:rsidRPr="00774DD1" w:rsidRDefault="00774DD1" w:rsidP="004043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B1258" w:rsidRDefault="00EB1258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4043C7"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EB1258" w:rsidRDefault="00EB1258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774DD1" w:rsidRPr="00774DD1" w:rsidRDefault="00774DD1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MeasIdToAddModList</w:t>
            </w:r>
            <w:proofErr w:type="spellEnd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F79CF" w:rsidRDefault="00774DD1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MeasGapConfig</w:t>
            </w:r>
            <w:proofErr w:type="spellEnd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v_MeasGapUE</w:t>
            </w:r>
            <w:proofErr w:type="spellEnd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361CA" w:rsidRDefault="00A361CA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361CA" w:rsidRPr="00A361CA" w:rsidRDefault="00A361CA" w:rsidP="00774DD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B2" w:rsidRPr="00774DD1" w:rsidRDefault="00544056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56CB2" w:rsidRPr="00774DD1">
              <w:rPr>
                <w:rFonts w:ascii="Courier New" w:hAnsi="Courier New" w:cs="Courier New"/>
                <w:color w:val="000000"/>
                <w:lang w:eastAsia="de-DE"/>
              </w:rPr>
              <w:t>function fl_TC_8_2_3_8_1x_</w:t>
            </w:r>
            <w:proofErr w:type="gramStart"/>
            <w:r w:rsidR="00056CB2" w:rsidRPr="00774DD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="00056CB2" w:rsidRPr="00774DD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056CB2"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056CB2" w:rsidRPr="00774DD1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056CB2" w:rsidRPr="00774DD1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56CB2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056CB2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056CB2" w:rsidRPr="00774DD1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MeasIdToAddModList</w:t>
            </w:r>
            <w:proofErr w:type="spellEnd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56CB2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537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(omit) </w:t>
            </w:r>
            <w:proofErr w:type="spellStart"/>
            <w:r w:rsidRPr="00A537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MeasGapConfig</w:t>
            </w:r>
            <w:proofErr w:type="spellEnd"/>
            <w:r w:rsidRPr="00A537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A537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A537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MeasGapUE</w:t>
            </w:r>
            <w:proofErr w:type="spellEnd"/>
            <w:r w:rsidRPr="00A537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A5372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 //WA#WI=1230100</w:t>
            </w:r>
          </w:p>
          <w:p w:rsidR="00056CB2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F67FE" w:rsidRPr="00F212AA" w:rsidRDefault="00056CB2" w:rsidP="00056C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  <w:r w:rsidR="009D1ABA"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F79CF" w:rsidRPr="00F212AA" w:rsidRDefault="002F79CF" w:rsidP="00A85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292319" w:rsidRDefault="00292319" w:rsidP="00705713">
      <w:pPr>
        <w:spacing w:after="0"/>
        <w:rPr>
          <w:rFonts w:ascii="Arial" w:hAnsi="Arial"/>
          <w:b/>
          <w:highlight w:val="cyan"/>
          <w:lang w:eastAsia="en-GB"/>
        </w:rPr>
      </w:pPr>
    </w:p>
    <w:p w:rsidR="00705713" w:rsidRDefault="00705713" w:rsidP="00705713">
      <w:pPr>
        <w:spacing w:after="0"/>
        <w:rPr>
          <w:rFonts w:ascii="Arial" w:hAnsi="Arial"/>
          <w:b/>
          <w:highlight w:val="cyan"/>
          <w:lang w:eastAsia="en-GB"/>
        </w:rPr>
      </w:pPr>
      <w:r w:rsidRPr="00292319">
        <w:rPr>
          <w:rFonts w:ascii="Arial" w:hAnsi="Arial"/>
          <w:b/>
          <w:highlight w:val="cyan"/>
          <w:lang w:eastAsia="en-GB"/>
        </w:rPr>
        <w:t>MCC160 alternative implementation:</w:t>
      </w:r>
    </w:p>
    <w:p w:rsidR="00292319" w:rsidRDefault="00292319" w:rsidP="00705713">
      <w:pPr>
        <w:spacing w:after="0"/>
        <w:rPr>
          <w:rFonts w:ascii="Arial" w:hAnsi="Arial"/>
          <w:b/>
          <w:lang w:eastAsia="en-GB"/>
        </w:rPr>
      </w:pPr>
    </w:p>
    <w:p w:rsidR="00292319" w:rsidRDefault="00292319" w:rsidP="007057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292319" w:rsidTr="00292319">
        <w:tc>
          <w:tcPr>
            <w:tcW w:w="14278" w:type="dxa"/>
          </w:tcPr>
          <w:p w:rsidR="00292319" w:rsidRPr="00774DD1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function fl_TC_8_2_3_8_1x_</w:t>
            </w:r>
            <w:proofErr w:type="gramStart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292319" w:rsidRPr="00774DD1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92319" w:rsidRPr="00774DD1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2319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292319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//EXCEPTION: Steps 5a1-5a2 are executed in case of FR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2  @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sic R5-195712 sic@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"Steps 5a1-5a2"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an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message to setup measurements for neighbour NR Cells and reporting for event A5.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f_NR_SendCoOrdSysInfoToEUTRA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({nr_Cell1});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if(not(f_NR_CellInfo_GetIsFR1(nr_Cell1)))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 select(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{//@sic R5-202651 sic@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(nr_Cell2)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:rsidR="00292319" w:rsidRPr="00506FC4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506FC4">
              <w:rPr>
                <w:rFonts w:ascii="Courier New" w:hAnsi="Courier New" w:cs="Courier New"/>
                <w:color w:val="000000"/>
                <w:lang w:val="de-DE" w:eastAsia="de-DE"/>
              </w:rPr>
              <w:t>v_RsrpThres</w:t>
            </w:r>
            <w:proofErr w:type="gramStart"/>
            <w:r w:rsidRPr="00506FC4">
              <w:rPr>
                <w:rFonts w:ascii="Courier New" w:hAnsi="Courier New" w:cs="Courier New"/>
                <w:color w:val="000000"/>
                <w:lang w:val="de-DE" w:eastAsia="de-DE"/>
              </w:rPr>
              <w:t>1 :</w:t>
            </w:r>
            <w:proofErr w:type="gramEnd"/>
            <w:r w:rsidRPr="00506FC4">
              <w:rPr>
                <w:rFonts w:ascii="Courier New" w:hAnsi="Courier New" w:cs="Courier New"/>
                <w:color w:val="000000"/>
                <w:lang w:val="de-DE" w:eastAsia="de-DE"/>
              </w:rPr>
              <w:t>= 65 + v_Deltas.DeltaNRf1;    //@sic R5-204455 sic@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06F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v_RsrpThres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2 :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= 65 + v_Deltas.DeltaNRf1;    //@sic R5-204455 sic@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nr_Cell3, nr_Cell10)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v_RsrpThres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1 :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= 66 + v_Deltas.DeltaNRf2;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v_RsrpThres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2 :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= 66 + v_Deltas.DeltaNRf2;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ReportConfigList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= {cs_NR_ReportConfigEventA5(tsc_NR_IdReportConfigId1, v_RsrpThres1, v_RsrpThres2, infinity_, ms1024, - ,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)};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r w:rsidRPr="00292319">
              <w:rPr>
                <w:rFonts w:ascii="Courier New" w:hAnsi="Courier New" w:cs="Courier New"/>
                <w:color w:val="000000"/>
                <w:lang w:eastAsia="de-DE"/>
              </w:rPr>
              <w:t>MeasIdConfigList</w:t>
            </w:r>
            <w:proofErr w:type="spellEnd"/>
            <w:r w:rsidRPr="0029231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92319">
              <w:rPr>
                <w:rFonts w:ascii="Courier New" w:hAnsi="Courier New" w:cs="Courier New"/>
                <w:color w:val="000000"/>
                <w:lang w:eastAsia="de-DE"/>
              </w:rPr>
              <w:t>v_MeasGapUE</w:t>
            </w:r>
            <w:proofErr w:type="spellEnd"/>
            <w:r w:rsidRPr="0029231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292319" w:rsidRPr="00705713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f_NR_SendRRCReconfigurationContentsToEUTRA_Meas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); //@sic R5-198871 sic@</w:t>
            </w:r>
          </w:p>
          <w:p w:rsidR="00292319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92319" w:rsidRPr="00F212AA" w:rsidRDefault="00292319" w:rsidP="002923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292319" w:rsidRDefault="00292319" w:rsidP="00705713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292319" w:rsidRDefault="00292319" w:rsidP="00705713">
      <w:pPr>
        <w:spacing w:after="0"/>
        <w:rPr>
          <w:rFonts w:ascii="Arial" w:hAnsi="Arial"/>
          <w:b/>
          <w:lang w:eastAsia="en-GB"/>
        </w:rPr>
      </w:pPr>
    </w:p>
    <w:p w:rsidR="00292319" w:rsidRDefault="00292319" w:rsidP="007057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05713" w:rsidRPr="00504291" w:rsidTr="00416D8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13" w:rsidRPr="00774DD1" w:rsidRDefault="00705713" w:rsidP="00416D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function fl_TC_8_2_3_8_1x_</w:t>
            </w:r>
            <w:proofErr w:type="gramStart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705713" w:rsidRPr="00774DD1" w:rsidRDefault="00705713" w:rsidP="00416D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05713" w:rsidRPr="00774DD1" w:rsidRDefault="00705713" w:rsidP="00416D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05713" w:rsidRDefault="00705713" w:rsidP="00416D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:rsidR="00705713" w:rsidRDefault="00705713" w:rsidP="00416D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74D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//EXCEPTION: Steps 5a1-5a2 are executed in case of FR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2  @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sic R5-195712 sic@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"Steps 5a1-5a2"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message to setup measurements for neighbour NR Cells and reporting for event A5.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f_NR_SendCoOrdSysInfoToEUTRA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({nr_Cell1});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if(not(f_NR_CellInfo_GetIsFR1(nr_Cell1)))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 select(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{//@sic R5-202651 sic@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(nr_Cell2)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:rsidR="00705713" w:rsidRPr="00506FC4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506FC4">
              <w:rPr>
                <w:rFonts w:ascii="Courier New" w:hAnsi="Courier New" w:cs="Courier New"/>
                <w:color w:val="000000"/>
                <w:lang w:val="de-DE" w:eastAsia="de-DE"/>
              </w:rPr>
              <w:t>v_RsrpThres</w:t>
            </w:r>
            <w:proofErr w:type="gramStart"/>
            <w:r w:rsidRPr="00506FC4">
              <w:rPr>
                <w:rFonts w:ascii="Courier New" w:hAnsi="Courier New" w:cs="Courier New"/>
                <w:color w:val="000000"/>
                <w:lang w:val="de-DE" w:eastAsia="de-DE"/>
              </w:rPr>
              <w:t>1 :</w:t>
            </w:r>
            <w:proofErr w:type="gramEnd"/>
            <w:r w:rsidRPr="00506FC4">
              <w:rPr>
                <w:rFonts w:ascii="Courier New" w:hAnsi="Courier New" w:cs="Courier New"/>
                <w:color w:val="000000"/>
                <w:lang w:val="de-DE" w:eastAsia="de-DE"/>
              </w:rPr>
              <w:t>= 65 + v_Deltas.DeltaNRf1;    //@sic R5-204455 sic@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06FC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v_RsrpThres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2 :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= 65 + v_Deltas.DeltaNRf1;    //@sic R5-204455 sic@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nr_Cell3, nr_Cell10)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v_RsrpThres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1 :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= 66 + v_Deltas.DeltaNRf2;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v_RsrpThres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2 :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>= 66 + v_Deltas.DeltaNRf2;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ReportConfigList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= {cs_NR_ReportConfigEventA5(tsc_NR_IdReportConfigId1, v_RsrpThres1, v_RsrpThres2, infinity_, ms1024, - ,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)};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 w:rsidR="0029231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292319" w:rsidRPr="0029231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//@sic R5s2400</w:t>
            </w:r>
            <w:r w:rsidR="00506FC4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4</w:t>
            </w:r>
            <w:bookmarkStart w:id="26" w:name="_GoBack"/>
            <w:bookmarkEnd w:id="26"/>
            <w:r w:rsidR="00292319" w:rsidRPr="00292319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6 sic@</w:t>
            </w:r>
          </w:p>
          <w:p w:rsidR="00705713" w:rsidRP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f_NR_SendRRCReconfigurationContentsToEUTRA_Meas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>); //@sic R5-198871 sic@</w:t>
            </w:r>
          </w:p>
          <w:p w:rsidR="00705713" w:rsidRDefault="00705713" w:rsidP="0070571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71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05713" w:rsidRPr="00F212AA" w:rsidRDefault="00705713" w:rsidP="00416D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61C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  <w:r w:rsidRPr="009D1AB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705713" w:rsidRPr="00F212AA" w:rsidRDefault="00705713" w:rsidP="00416D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1C6BC1" w:rsidRDefault="001C6BC1" w:rsidP="00125E19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448" w:rsidRDefault="00483448">
      <w:r>
        <w:separator/>
      </w:r>
    </w:p>
  </w:endnote>
  <w:endnote w:type="continuationSeparator" w:id="0">
    <w:p w:rsidR="00483448" w:rsidRDefault="00483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5C22" w:rsidRDefault="00FD5C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5C22" w:rsidRDefault="00FD5C2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5C22" w:rsidRDefault="00FD5C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448" w:rsidRDefault="00483448">
      <w:r>
        <w:separator/>
      </w:r>
    </w:p>
  </w:footnote>
  <w:footnote w:type="continuationSeparator" w:id="0">
    <w:p w:rsidR="00483448" w:rsidRDefault="00483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5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319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448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6FC4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71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6103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styleId="Fett">
    <w:name w:val="Strong"/>
    <w:uiPriority w:val="22"/>
    <w:qFormat/>
    <w:rsid w:val="00B76E16"/>
    <w:rPr>
      <w:b/>
      <w:bCs/>
    </w:rPr>
  </w:style>
  <w:style w:type="table" w:styleId="Tabellenraster">
    <w:name w:val="Table Grid"/>
    <w:basedOn w:val="NormaleTabelle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B75C7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bsatz-Standardschriftart"/>
    <w:rsid w:val="004A0966"/>
  </w:style>
  <w:style w:type="paragraph" w:customStyle="1" w:styleId="msonormal0">
    <w:name w:val="msonormal"/>
    <w:basedOn w:val="Standard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bsatz-Standardschriftart"/>
    <w:rsid w:val="00AC491F"/>
  </w:style>
  <w:style w:type="character" w:customStyle="1" w:styleId="k">
    <w:name w:val="k"/>
    <w:basedOn w:val="Absatz-Standardschriftart"/>
    <w:rsid w:val="00AC491F"/>
  </w:style>
  <w:style w:type="character" w:customStyle="1" w:styleId="p">
    <w:name w:val="p"/>
    <w:basedOn w:val="Absatz-Standardschriftart"/>
    <w:rsid w:val="00AC491F"/>
  </w:style>
  <w:style w:type="character" w:customStyle="1" w:styleId="add-diff-note">
    <w:name w:val="add-diff-note"/>
    <w:basedOn w:val="Absatz-Standardschriftart"/>
    <w:rsid w:val="00AC491F"/>
  </w:style>
  <w:style w:type="character" w:customStyle="1" w:styleId="c1">
    <w:name w:val="c1"/>
    <w:basedOn w:val="Absatz-Standardschriftart"/>
    <w:rsid w:val="00AC491F"/>
  </w:style>
  <w:style w:type="character" w:customStyle="1" w:styleId="kr">
    <w:name w:val="kr"/>
    <w:basedOn w:val="Absatz-Standardschriftart"/>
    <w:rsid w:val="00AC491F"/>
  </w:style>
  <w:style w:type="character" w:customStyle="1" w:styleId="kt">
    <w:name w:val="kt"/>
    <w:basedOn w:val="Absatz-Standardschriftart"/>
    <w:rsid w:val="00AC491F"/>
  </w:style>
  <w:style w:type="character" w:customStyle="1" w:styleId="o">
    <w:name w:val="o"/>
    <w:basedOn w:val="Absatz-Standardschriftart"/>
    <w:rsid w:val="00AC491F"/>
  </w:style>
  <w:style w:type="character" w:customStyle="1" w:styleId="s">
    <w:name w:val="s"/>
    <w:basedOn w:val="Absatz-Standardschriftart"/>
    <w:rsid w:val="00AC491F"/>
  </w:style>
  <w:style w:type="character" w:customStyle="1" w:styleId="mi">
    <w:name w:val="mi"/>
    <w:basedOn w:val="Absatz-Standardschriftart"/>
    <w:rsid w:val="00AC491F"/>
  </w:style>
  <w:style w:type="character" w:customStyle="1" w:styleId="cm">
    <w:name w:val="cm"/>
    <w:basedOn w:val="Absatz-Standardschriftart"/>
    <w:rsid w:val="00055EE8"/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Standard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753AC5E8-3D24-47A7-ACC2-ACD71EA0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1208</Words>
  <Characters>6887</Characters>
  <Application>Microsoft Office Word</Application>
  <DocSecurity>0</DocSecurity>
  <Lines>57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8079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2024-01-08T10:16:00Z</dcterms:created>
  <dcterms:modified xsi:type="dcterms:W3CDTF">2024-01-08T10:19:00Z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