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B54E30" w14:textId="77777777" w:rsidR="003E235E" w:rsidRDefault="003E235E" w:rsidP="003E23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R5s240027</w:t>
        </w:r>
      </w:fldSimple>
    </w:p>
    <w:p w14:paraId="298553A4" w14:textId="77777777" w:rsidR="003E235E" w:rsidRDefault="003E235E" w:rsidP="003E235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235E" w14:paraId="79491084" w14:textId="77777777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68A00" w14:textId="77777777" w:rsidR="003E235E" w:rsidRDefault="003E235E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E235E" w14:paraId="6E660D73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0B952A" w14:textId="77777777" w:rsidR="003E235E" w:rsidRDefault="003E235E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235E" w14:paraId="27986D3E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1EE086" w14:textId="77777777" w:rsidR="003E235E" w:rsidRDefault="003E235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35E" w14:paraId="2A249B1C" w14:textId="77777777" w:rsidTr="00BD0D20">
        <w:tc>
          <w:tcPr>
            <w:tcW w:w="142" w:type="dxa"/>
            <w:tcBorders>
              <w:left w:val="single" w:sz="4" w:space="0" w:color="auto"/>
            </w:tcBorders>
          </w:tcPr>
          <w:p w14:paraId="1DA3A0F8" w14:textId="77777777" w:rsidR="003E235E" w:rsidRDefault="003E235E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62FB79" w14:textId="77777777" w:rsidR="003E235E" w:rsidRPr="00410371" w:rsidRDefault="003E235E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5561F55" w14:textId="77777777" w:rsidR="003E235E" w:rsidRDefault="003E235E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FCD991" w14:textId="77777777" w:rsidR="003E235E" w:rsidRPr="00410371" w:rsidRDefault="003E235E" w:rsidP="00BD0D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3308</w:t>
              </w:r>
            </w:fldSimple>
          </w:p>
        </w:tc>
        <w:tc>
          <w:tcPr>
            <w:tcW w:w="709" w:type="dxa"/>
          </w:tcPr>
          <w:p w14:paraId="763379C5" w14:textId="77777777" w:rsidR="003E235E" w:rsidRDefault="003E235E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D38290" w14:textId="77777777" w:rsidR="003E235E" w:rsidRPr="00410371" w:rsidRDefault="003E235E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0449BDD" w14:textId="77777777" w:rsidR="003E235E" w:rsidRDefault="003E235E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1C470D" w14:textId="77777777" w:rsidR="003E235E" w:rsidRPr="00410371" w:rsidRDefault="003E235E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DE886D" w14:textId="77777777" w:rsidR="003E235E" w:rsidRDefault="003E235E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3E235E" w14:paraId="38676874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5F4F05" w14:textId="77777777" w:rsidR="003E235E" w:rsidRDefault="003E235E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3E235E" w14:paraId="2BEB3A38" w14:textId="77777777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F0AB8" w14:textId="77777777" w:rsidR="003E235E" w:rsidRPr="00F25D98" w:rsidRDefault="003E235E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235E" w14:paraId="009999C1" w14:textId="77777777" w:rsidTr="00BD0D20">
        <w:tc>
          <w:tcPr>
            <w:tcW w:w="9641" w:type="dxa"/>
            <w:gridSpan w:val="9"/>
          </w:tcPr>
          <w:p w14:paraId="7A25361B" w14:textId="77777777" w:rsidR="003E235E" w:rsidRDefault="003E235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AC42FA" w14:textId="77777777" w:rsidR="003E235E" w:rsidRDefault="003E235E" w:rsidP="003E23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235E" w14:paraId="3F845CD7" w14:textId="77777777" w:rsidTr="00BD0D20">
        <w:tc>
          <w:tcPr>
            <w:tcW w:w="2835" w:type="dxa"/>
          </w:tcPr>
          <w:p w14:paraId="2E923DB3" w14:textId="77777777" w:rsidR="003E235E" w:rsidRDefault="003E235E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55C8F1" w14:textId="77777777" w:rsidR="003E235E" w:rsidRDefault="003E235E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0A9DA1" w14:textId="77777777" w:rsidR="003E235E" w:rsidRDefault="003E235E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4E0400" w14:textId="77777777" w:rsidR="003E235E" w:rsidRDefault="003E235E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FC5E06" w14:textId="77777777" w:rsidR="003E235E" w:rsidRDefault="003E235E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AFE6D7" w14:textId="77777777" w:rsidR="003E235E" w:rsidRDefault="003E235E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37BE12" w14:textId="77777777" w:rsidR="003E235E" w:rsidRDefault="003E235E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836499" w14:textId="77777777" w:rsidR="003E235E" w:rsidRDefault="003E235E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B713EE" w14:textId="77777777" w:rsidR="003E235E" w:rsidRDefault="003E235E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EA739A" w14:textId="77777777" w:rsidR="003E235E" w:rsidRDefault="003E235E" w:rsidP="003E23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235E" w14:paraId="178604F9" w14:textId="77777777" w:rsidTr="00BD0D20">
        <w:tc>
          <w:tcPr>
            <w:tcW w:w="9640" w:type="dxa"/>
            <w:gridSpan w:val="11"/>
          </w:tcPr>
          <w:p w14:paraId="6461D06E" w14:textId="77777777" w:rsidR="003E235E" w:rsidRDefault="003E235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35E" w14:paraId="474C34F4" w14:textId="77777777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798559" w14:textId="77777777" w:rsidR="003E235E" w:rsidRDefault="003E235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FD6659" w14:textId="77777777" w:rsidR="003E235E" w:rsidRDefault="003E235E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eCPSOR</w:t>
            </w:r>
            <w:proofErr w:type="spellEnd"/>
            <w:r>
              <w:t xml:space="preserve"> </w:t>
            </w:r>
            <w:proofErr w:type="spellStart"/>
            <w:r>
              <w:t>testcases</w:t>
            </w:r>
            <w:proofErr w:type="spellEnd"/>
            <w:r>
              <w:t xml:space="preserve"> 6.3.2.3 and 6.3.2.4</w:t>
            </w:r>
            <w:r>
              <w:fldChar w:fldCharType="end"/>
            </w:r>
          </w:p>
        </w:tc>
      </w:tr>
      <w:tr w:rsidR="003E235E" w14:paraId="03D64986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51985F90" w14:textId="77777777" w:rsidR="003E235E" w:rsidRDefault="003E235E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96F8DE" w14:textId="77777777" w:rsidR="003E235E" w:rsidRDefault="003E235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35E" w14:paraId="4EAC878B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4ECF4A3C" w14:textId="77777777" w:rsidR="003E235E" w:rsidRDefault="003E235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5FAE40" w14:textId="77777777" w:rsidR="003E235E" w:rsidRDefault="003E235E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3E235E" w14:paraId="23435DE6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4BD8C579" w14:textId="77777777" w:rsidR="003E235E" w:rsidRDefault="003E235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1CA06D" w14:textId="671A44E2" w:rsidR="003E235E" w:rsidRDefault="003E235E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E235E" w14:paraId="5265BFEC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6A761466" w14:textId="77777777" w:rsidR="003E235E" w:rsidRDefault="003E235E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F970B5" w14:textId="77777777" w:rsidR="003E235E" w:rsidRDefault="003E235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35E" w14:paraId="303899E6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2480975A" w14:textId="77777777" w:rsidR="003E235E" w:rsidRDefault="003E235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3B30A2" w14:textId="77777777" w:rsidR="003E235E" w:rsidRDefault="003E235E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eCPSOR_CON-UEConTest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DC5A7FF" w14:textId="77777777" w:rsidR="003E235E" w:rsidRDefault="003E235E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A9FE7" w14:textId="77777777" w:rsidR="003E235E" w:rsidRDefault="003E235E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653895" w14:textId="77777777" w:rsidR="003E235E" w:rsidRDefault="003E235E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2023-12-14</w:t>
              </w:r>
            </w:fldSimple>
          </w:p>
        </w:tc>
      </w:tr>
      <w:tr w:rsidR="003E235E" w14:paraId="33FF8975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0674EA72" w14:textId="77777777" w:rsidR="003E235E" w:rsidRDefault="003E235E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52BB61" w14:textId="77777777" w:rsidR="003E235E" w:rsidRDefault="003E235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B5945" w14:textId="77777777" w:rsidR="003E235E" w:rsidRDefault="003E235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CC8E86" w14:textId="77777777" w:rsidR="003E235E" w:rsidRDefault="003E235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847815" w14:textId="77777777" w:rsidR="003E235E" w:rsidRDefault="003E235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35E" w14:paraId="5AA2968F" w14:textId="77777777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492072" w14:textId="77777777" w:rsidR="003E235E" w:rsidRDefault="003E235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6EB88A" w14:textId="77777777" w:rsidR="003E235E" w:rsidRDefault="003E235E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AA5B2E" w14:textId="77777777" w:rsidR="003E235E" w:rsidRDefault="003E235E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78AD67" w14:textId="77777777" w:rsidR="003E235E" w:rsidRDefault="003E235E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A14361" w14:textId="77777777" w:rsidR="003E235E" w:rsidRDefault="003E235E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3E235E" w14:paraId="46E907F1" w14:textId="77777777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76E03D" w14:textId="77777777" w:rsidR="003E235E" w:rsidRDefault="003E235E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855A67" w14:textId="77777777" w:rsidR="003E235E" w:rsidRDefault="003E235E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E9FDE0" w14:textId="77777777" w:rsidR="003E235E" w:rsidRDefault="003E235E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BD801E" w14:textId="77777777" w:rsidR="003E235E" w:rsidRPr="007C2097" w:rsidRDefault="003E235E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E235E" w14:paraId="2DE7E8ED" w14:textId="77777777" w:rsidTr="00BD0D20">
        <w:tc>
          <w:tcPr>
            <w:tcW w:w="1843" w:type="dxa"/>
          </w:tcPr>
          <w:p w14:paraId="74E28AEE" w14:textId="77777777" w:rsidR="003E235E" w:rsidRDefault="003E235E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F8B942" w14:textId="77777777" w:rsidR="003E235E" w:rsidRDefault="003E235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35E" w14:paraId="2C51E6EB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DF9EAB" w14:textId="77777777" w:rsidR="003E235E" w:rsidRDefault="003E235E" w:rsidP="003E2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7D16B" w14:textId="77777777" w:rsidR="003E235E" w:rsidRDefault="003E235E" w:rsidP="003E23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SOR transparent container IE’s IEI and IE length part (first 3 octets) should not be included in the Payload container IE, according to 24.501 9.11.3.39. Current implementation is encoding the IE length (2 octets) inside cs_NG_SORTransparentContainerValue.</w:t>
            </w:r>
          </w:p>
          <w:p w14:paraId="29999AF6" w14:textId="77777777" w:rsidR="003E235E" w:rsidRDefault="003E235E" w:rsidP="003E235E">
            <w:pPr>
              <w:pStyle w:val="CRCoverPage"/>
              <w:spacing w:after="0"/>
              <w:rPr>
                <w:noProof/>
              </w:rPr>
            </w:pPr>
          </w:p>
          <w:p w14:paraId="01D6E668" w14:textId="04DAA5D7" w:rsidR="003E235E" w:rsidRDefault="003E235E" w:rsidP="003E2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applicable to both 6.3.2.3 and 6.3.2.4</w:t>
            </w:r>
          </w:p>
        </w:tc>
      </w:tr>
      <w:tr w:rsidR="003E235E" w14:paraId="5C17F290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4959F" w14:textId="77777777" w:rsidR="003E235E" w:rsidRDefault="003E235E" w:rsidP="003E23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BCD3D8" w14:textId="77777777" w:rsidR="003E235E" w:rsidRDefault="003E235E" w:rsidP="003E23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35E" w14:paraId="5AD3D441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16A23" w14:textId="77777777" w:rsidR="003E235E" w:rsidRDefault="003E235E" w:rsidP="003E2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1182CE" w14:textId="5318E4BF" w:rsidR="003E235E" w:rsidRDefault="003E235E" w:rsidP="003E2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Set IE length to </w:t>
            </w:r>
            <w:r w:rsidRPr="000A6DCD">
              <w:rPr>
                <w:b/>
                <w:bCs/>
                <w:noProof/>
              </w:rPr>
              <w:t>omit</w:t>
            </w:r>
            <w:r>
              <w:rPr>
                <w:noProof/>
              </w:rPr>
              <w:t xml:space="preserve"> in calling the template cs_NG_SORTransparentContainerValue</w:t>
            </w:r>
          </w:p>
        </w:tc>
      </w:tr>
      <w:tr w:rsidR="003E235E" w14:paraId="1777EEA9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29D08" w14:textId="77777777" w:rsidR="003E235E" w:rsidRDefault="003E235E" w:rsidP="003E23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CEE019" w14:textId="77777777" w:rsidR="003E235E" w:rsidRDefault="003E235E" w:rsidP="003E23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35E" w14:paraId="7CAA8C6D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0B791F" w14:textId="77777777" w:rsidR="003E235E" w:rsidRDefault="003E235E" w:rsidP="003E2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28F27" w14:textId="7D0C63B3" w:rsidR="003E235E" w:rsidRDefault="003E235E" w:rsidP="003E2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3E235E" w14:paraId="755101DF" w14:textId="77777777" w:rsidTr="00BD0D20">
        <w:tc>
          <w:tcPr>
            <w:tcW w:w="2694" w:type="dxa"/>
            <w:gridSpan w:val="2"/>
          </w:tcPr>
          <w:p w14:paraId="35DA39D1" w14:textId="77777777" w:rsidR="003E235E" w:rsidRDefault="003E235E" w:rsidP="003E23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E8E976" w14:textId="77777777" w:rsidR="003E235E" w:rsidRDefault="003E235E" w:rsidP="003E23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35E" w14:paraId="2B472164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C1B615" w14:textId="77777777" w:rsidR="003E235E" w:rsidRDefault="003E235E" w:rsidP="003E2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31707" w14:textId="5F59D4F1" w:rsidR="003E235E" w:rsidRDefault="003E235E" w:rsidP="003E2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6.3.2.3.NR5GC, 6.3.2.4.NR5GC</w:t>
            </w:r>
          </w:p>
        </w:tc>
      </w:tr>
      <w:tr w:rsidR="003E235E" w14:paraId="55224BEF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8B57E" w14:textId="77777777" w:rsidR="003E235E" w:rsidRDefault="003E235E" w:rsidP="003E23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79D82" w14:textId="77777777" w:rsidR="003E235E" w:rsidRDefault="003E235E" w:rsidP="003E23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35E" w14:paraId="79D36286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7E326" w14:textId="77777777" w:rsidR="003E235E" w:rsidRDefault="003E235E" w:rsidP="003E2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1DBAE" w14:textId="77777777" w:rsidR="003E235E" w:rsidRDefault="003E235E" w:rsidP="003E2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3588DE" w14:textId="77777777" w:rsidR="003E235E" w:rsidRDefault="003E235E" w:rsidP="003E2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D05A48" w14:textId="77777777" w:rsidR="003E235E" w:rsidRDefault="003E235E" w:rsidP="003E23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244763" w14:textId="77777777" w:rsidR="003E235E" w:rsidRDefault="003E235E" w:rsidP="003E23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235E" w14:paraId="2145E30F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7AC69" w14:textId="77777777" w:rsidR="003E235E" w:rsidRDefault="003E235E" w:rsidP="003E2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1E0A31" w14:textId="77777777" w:rsidR="003E235E" w:rsidRDefault="003E235E" w:rsidP="003E2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9CFAC" w14:textId="5D34F324" w:rsidR="003E235E" w:rsidRDefault="003E235E" w:rsidP="003E2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20B31B" w14:textId="77777777" w:rsidR="003E235E" w:rsidRDefault="003E235E" w:rsidP="003E23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83E070" w14:textId="75D190E1" w:rsidR="003E235E" w:rsidRDefault="003E235E" w:rsidP="003E23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235E" w14:paraId="43CEB68F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47D09" w14:textId="77777777" w:rsidR="003E235E" w:rsidRDefault="003E235E" w:rsidP="003E23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DD79CB" w14:textId="77777777" w:rsidR="003E235E" w:rsidRDefault="003E235E" w:rsidP="003E2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62B14" w14:textId="53609042" w:rsidR="003E235E" w:rsidRDefault="003E235E" w:rsidP="003E2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FF58EF" w14:textId="77777777" w:rsidR="003E235E" w:rsidRDefault="003E235E" w:rsidP="003E23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AB48" w14:textId="03AFEE78" w:rsidR="003E235E" w:rsidRDefault="003E235E" w:rsidP="003E23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235E" w14:paraId="7FC5F9B5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E57C6" w14:textId="77777777" w:rsidR="003E235E" w:rsidRDefault="003E235E" w:rsidP="003E23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A403D" w14:textId="77777777" w:rsidR="003E235E" w:rsidRDefault="003E235E" w:rsidP="003E2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F40FF" w14:textId="3A8B0832" w:rsidR="003E235E" w:rsidRDefault="003E235E" w:rsidP="003E2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AD5280" w14:textId="77777777" w:rsidR="003E235E" w:rsidRDefault="003E235E" w:rsidP="003E23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42C680" w14:textId="0F5C2646" w:rsidR="003E235E" w:rsidRDefault="003E235E" w:rsidP="003E23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235E" w14:paraId="2FA0FC4C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99375" w14:textId="77777777" w:rsidR="003E235E" w:rsidRDefault="003E235E" w:rsidP="003E23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6ACF57" w14:textId="77777777" w:rsidR="003E235E" w:rsidRDefault="003E235E" w:rsidP="003E235E">
            <w:pPr>
              <w:pStyle w:val="CRCoverPage"/>
              <w:spacing w:after="0"/>
              <w:rPr>
                <w:noProof/>
              </w:rPr>
            </w:pPr>
          </w:p>
        </w:tc>
      </w:tr>
      <w:tr w:rsidR="003E235E" w14:paraId="76C8650F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FBB238" w14:textId="77777777" w:rsidR="003E235E" w:rsidRDefault="003E235E" w:rsidP="003E2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0FA8A" w14:textId="4DAB7DEE" w:rsidR="003E235E" w:rsidRDefault="003E235E" w:rsidP="003E2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 change for 6.3.2.1 was agreed in R5s230749</w:t>
            </w:r>
          </w:p>
        </w:tc>
      </w:tr>
      <w:tr w:rsidR="003E235E" w:rsidRPr="008863B9" w14:paraId="6AC0A337" w14:textId="77777777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D9E3FE" w14:textId="77777777" w:rsidR="003E235E" w:rsidRPr="008863B9" w:rsidRDefault="003E235E" w:rsidP="003E2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0C3E59" w14:textId="77777777" w:rsidR="003E235E" w:rsidRPr="008863B9" w:rsidRDefault="003E235E" w:rsidP="003E23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235E" w14:paraId="56313081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253D6" w14:textId="77777777" w:rsidR="003E235E" w:rsidRDefault="003E235E" w:rsidP="003E2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7374C" w14:textId="77777777" w:rsidR="003E235E" w:rsidRDefault="003E235E" w:rsidP="003E23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6CF85B" w14:textId="77777777" w:rsidR="003E235E" w:rsidRDefault="003E235E" w:rsidP="003E235E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0" w:name="_Toc153446647"/>
      <w:r w:rsidRPr="00D83A7A">
        <w:rPr>
          <w:rStyle w:val="af1"/>
          <w:rFonts w:cs="Arial"/>
          <w:i w:val="0"/>
        </w:rPr>
        <w:lastRenderedPageBreak/>
        <w:t>Table of Contents</w:t>
      </w:r>
      <w:bookmarkEnd w:id="0"/>
    </w:p>
    <w:p w14:paraId="137B5F41" w14:textId="032F6C30" w:rsidR="003E235E" w:rsidRDefault="00007D89">
      <w:pPr>
        <w:pStyle w:val="10"/>
        <w:rPr>
          <w:rFonts w:asciiTheme="minorHAnsi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E235E" w:rsidRPr="00A01C32">
        <w:rPr>
          <w:rFonts w:cs="Arial"/>
          <w:iCs/>
        </w:rPr>
        <w:t>Table of Contents</w:t>
      </w:r>
      <w:r w:rsidR="003E235E">
        <w:tab/>
      </w:r>
      <w:r w:rsidR="003E235E">
        <w:fldChar w:fldCharType="begin"/>
      </w:r>
      <w:r w:rsidR="003E235E">
        <w:instrText xml:space="preserve"> PAGEREF _Toc153446647 \h </w:instrText>
      </w:r>
      <w:r w:rsidR="003E235E">
        <w:fldChar w:fldCharType="separate"/>
      </w:r>
      <w:r w:rsidR="003E235E">
        <w:t>2</w:t>
      </w:r>
      <w:r w:rsidR="003E235E">
        <w:fldChar w:fldCharType="end"/>
      </w:r>
    </w:p>
    <w:p w14:paraId="7F020ADD" w14:textId="335F6D48" w:rsidR="003E235E" w:rsidRDefault="003E235E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A01C32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A01C3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_Toc153446648 \h </w:instrText>
      </w:r>
      <w:r>
        <w:fldChar w:fldCharType="separate"/>
      </w:r>
      <w:r>
        <w:t>2</w:t>
      </w:r>
      <w:r>
        <w:fldChar w:fldCharType="end"/>
      </w:r>
    </w:p>
    <w:p w14:paraId="0C67C0B7" w14:textId="6E6F1AAB" w:rsidR="003E235E" w:rsidRDefault="003E235E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A01C32">
        <w:rPr>
          <w:b/>
        </w:rPr>
        <w:t>2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A01C3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_Toc153446649 \h </w:instrText>
      </w:r>
      <w:r>
        <w:fldChar w:fldCharType="separate"/>
      </w:r>
      <w:r>
        <w:t>2</w:t>
      </w:r>
      <w:r>
        <w:fldChar w:fldCharType="end"/>
      </w:r>
    </w:p>
    <w:p w14:paraId="0358ECD9" w14:textId="64C59193" w:rsidR="003E235E" w:rsidRDefault="003E235E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A01C32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A01C3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_Toc153446650 \h </w:instrText>
      </w:r>
      <w:r>
        <w:fldChar w:fldCharType="separate"/>
      </w:r>
      <w:r>
        <w:t>2</w:t>
      </w:r>
      <w:r>
        <w:fldChar w:fldCharType="end"/>
      </w:r>
    </w:p>
    <w:p w14:paraId="0582F570" w14:textId="6FC3FA87" w:rsidR="003E235E" w:rsidRDefault="003E235E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A01C32">
        <w:rPr>
          <w:b/>
          <w:lang w:val="pt-BR"/>
        </w:rPr>
        <w:t>2.2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A01C32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_Toc153446651 \h </w:instrText>
      </w:r>
      <w:r>
        <w:fldChar w:fldCharType="separate"/>
      </w:r>
      <w:r>
        <w:t>3</w:t>
      </w:r>
      <w:r>
        <w:fldChar w:fldCharType="end"/>
      </w:r>
    </w:p>
    <w:p w14:paraId="35A74BEB" w14:textId="31E40407" w:rsidR="00DA3F1F" w:rsidRDefault="00007D89" w:rsidP="00DA3F1F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A3F1F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53443350"/>
      <w:bookmarkStart w:id="20" w:name="_Toc153446648"/>
      <w:bookmarkStart w:id="21" w:name="_Hlk107318485"/>
      <w:r w:rsidR="00DA3F1F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E18542E" w14:textId="77777777" w:rsidR="00DA3F1F" w:rsidRDefault="00DA3F1F" w:rsidP="00DA3F1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14:paraId="36625270" w14:textId="77777777" w:rsidR="00DA3F1F" w:rsidRDefault="00DA3F1F" w:rsidP="00DA3F1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7501518D" w14:textId="77777777" w:rsidR="00DA3F1F" w:rsidRDefault="00DA3F1F" w:rsidP="00DA3F1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aa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5E2D0D38" w14:textId="77777777" w:rsidR="00DA3F1F" w:rsidRPr="00DA3F1F" w:rsidRDefault="00DA3F1F" w:rsidP="00DA3F1F">
      <w:pPr>
        <w:rPr>
          <w:lang w:eastAsia="ja-JP"/>
        </w:rPr>
      </w:pPr>
    </w:p>
    <w:p w14:paraId="648535A5" w14:textId="77777777" w:rsidR="00007D89" w:rsidRDefault="00007D89" w:rsidP="00007D89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53446649"/>
      <w:r w:rsidRPr="00854C55">
        <w:rPr>
          <w:b/>
        </w:rPr>
        <w:t>Corrections required</w:t>
      </w:r>
      <w:bookmarkEnd w:id="22"/>
      <w:bookmarkEnd w:id="23"/>
      <w:bookmarkEnd w:id="24"/>
    </w:p>
    <w:p w14:paraId="2958711E" w14:textId="77777777" w:rsidR="00257C7D" w:rsidRDefault="00257C7D" w:rsidP="00257C7D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5" w:name="_Toc54888063"/>
      <w:bookmarkStart w:id="26" w:name="_Toc100131355"/>
      <w:bookmarkStart w:id="27" w:name="_Toc153446650"/>
      <w:bookmarkStart w:id="28" w:name="_Toc122434493"/>
      <w:bookmarkStart w:id="29" w:name="_Toc295288970"/>
      <w:bookmarkStart w:id="30" w:name="_Toc325725665"/>
      <w:r>
        <w:rPr>
          <w:b/>
          <w:lang w:val="pt-BR"/>
        </w:rPr>
        <w:t>Change 1</w:t>
      </w:r>
      <w:bookmarkEnd w:id="25"/>
      <w:bookmarkEnd w:id="26"/>
      <w:bookmarkEnd w:id="2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257C7D" w14:paraId="6F692398" w14:textId="77777777" w:rsidTr="0078436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8449F" w14:textId="77777777" w:rsidR="00257C7D" w:rsidRPr="003C0071" w:rsidRDefault="00257C7D" w:rsidP="00784363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4E7F" w14:textId="125AAD39" w:rsidR="00257C7D" w:rsidRPr="003C0071" w:rsidRDefault="000E0D05" w:rsidP="00784363">
            <w:pPr>
              <w:spacing w:after="0"/>
              <w:rPr>
                <w:rFonts w:ascii="Arial" w:hAnsi="Arial" w:cs="Arial"/>
              </w:rPr>
            </w:pPr>
            <w:r w:rsidRPr="000E0D05">
              <w:rPr>
                <w:rFonts w:ascii="Arial" w:hAnsi="Arial" w:cs="Arial"/>
              </w:rPr>
              <w:t>fl_TC_6_3_2_3_TestBody</w:t>
            </w:r>
          </w:p>
        </w:tc>
      </w:tr>
      <w:tr w:rsidR="00257C7D" w14:paraId="66C3A90B" w14:textId="77777777" w:rsidTr="0078436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66AC" w14:textId="77777777" w:rsidR="00257C7D" w:rsidRDefault="00257C7D" w:rsidP="0078436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975E" w14:textId="6820E10E" w:rsidR="00257C7D" w:rsidRPr="00BB7C12" w:rsidRDefault="00257C7D" w:rsidP="007843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SOR transparent container IE’s IEI and IE length part (first 3 octets) should not be included in the Payload container IE, according to </w:t>
            </w:r>
            <w:r w:rsidR="00BB7C12">
              <w:rPr>
                <w:rFonts w:ascii="Arial" w:hAnsi="Arial" w:cs="Arial"/>
              </w:rPr>
              <w:t xml:space="preserve">24.501 9.11.3.39. Current implementation is encoding the IE length (2 octets) inside </w:t>
            </w:r>
            <w:proofErr w:type="spellStart"/>
            <w:r w:rsidR="00BB7C12" w:rsidRPr="00BB7C12">
              <w:rPr>
                <w:rFonts w:ascii="Arial" w:hAnsi="Arial" w:cs="Arial"/>
              </w:rPr>
              <w:t>cs_NG_SORTransparentContainerValue</w:t>
            </w:r>
            <w:proofErr w:type="spellEnd"/>
            <w:r w:rsidR="00BB7C12">
              <w:rPr>
                <w:rFonts w:ascii="Arial" w:hAnsi="Arial" w:cs="Arial"/>
              </w:rPr>
              <w:t>.</w:t>
            </w:r>
          </w:p>
        </w:tc>
      </w:tr>
      <w:tr w:rsidR="00257C7D" w14:paraId="2312EEB1" w14:textId="77777777" w:rsidTr="007843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F82A" w14:textId="77777777" w:rsidR="00257C7D" w:rsidRDefault="00257C7D" w:rsidP="0078436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560C" w14:textId="6FFF9E40" w:rsidR="00BB7C12" w:rsidRPr="00BB7C12" w:rsidRDefault="00BB7C12" w:rsidP="00784363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  <w:lang w:val="en-SG"/>
              </w:rPr>
              <w:t xml:space="preserve">Set IE length to </w:t>
            </w:r>
            <w:r>
              <w:rPr>
                <w:b/>
                <w:bCs/>
                <w:noProof/>
                <w:lang w:val="en-SG"/>
              </w:rPr>
              <w:t xml:space="preserve">omit </w:t>
            </w:r>
            <w:r>
              <w:rPr>
                <w:noProof/>
                <w:lang w:val="en-SG"/>
              </w:rPr>
              <w:t xml:space="preserve">in calling the template </w:t>
            </w:r>
            <w:proofErr w:type="spellStart"/>
            <w:r w:rsidRPr="00BB7C12">
              <w:rPr>
                <w:rFonts w:cs="Arial"/>
              </w:rPr>
              <w:t>cs_NG_SORTransparentContainerValue</w:t>
            </w:r>
            <w:proofErr w:type="spellEnd"/>
          </w:p>
        </w:tc>
      </w:tr>
      <w:tr w:rsidR="00257C7D" w14:paraId="0F9864FD" w14:textId="77777777" w:rsidTr="007843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B818" w14:textId="77777777" w:rsidR="00257C7D" w:rsidRDefault="00257C7D" w:rsidP="0078436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489C" w14:textId="77777777" w:rsidR="00257C7D" w:rsidRDefault="00257C7D" w:rsidP="00784363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SOR_CMCI_NR5GC.ttcn</w:t>
            </w:r>
          </w:p>
        </w:tc>
      </w:tr>
      <w:tr w:rsidR="00257C7D" w14:paraId="73ECD6D9" w14:textId="77777777" w:rsidTr="007843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E8FE" w14:textId="77777777" w:rsidR="00257C7D" w:rsidRDefault="00257C7D" w:rsidP="007843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431F" w14:textId="158048F4" w:rsidR="00257C7D" w:rsidRPr="0073704E" w:rsidRDefault="009F08C2" w:rsidP="00784363">
            <w:pPr>
              <w:rPr>
                <w:rFonts w:ascii="Arial" w:hAnsi="Arial" w:hint="eastAsia"/>
                <w:highlight w:val="red"/>
                <w:lang w:eastAsia="zh-CN"/>
              </w:rPr>
            </w:pPr>
            <w:r w:rsidRPr="009F08C2"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r w:rsidRPr="009F08C2">
              <w:rPr>
                <w:rFonts w:ascii="Arial" w:hAnsi="Arial"/>
                <w:highlight w:val="cyan"/>
                <w:lang w:eastAsia="zh-CN"/>
              </w:rPr>
              <w:t>.</w:t>
            </w:r>
          </w:p>
        </w:tc>
      </w:tr>
    </w:tbl>
    <w:p w14:paraId="5FFB33D3" w14:textId="77777777" w:rsidR="00257C7D" w:rsidRDefault="00257C7D" w:rsidP="00257C7D">
      <w:pPr>
        <w:spacing w:after="0"/>
        <w:rPr>
          <w:rFonts w:ascii="Arial" w:hAnsi="Arial"/>
          <w:b/>
          <w:sz w:val="32"/>
          <w:lang w:val="pt-BR"/>
        </w:rPr>
      </w:pPr>
      <w:bookmarkStart w:id="31" w:name="_Toc54888064"/>
    </w:p>
    <w:p w14:paraId="42FFFC32" w14:textId="77777777" w:rsidR="00257C7D" w:rsidRDefault="00257C7D" w:rsidP="00257C7D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57C7D" w14:paraId="4C65B062" w14:textId="77777777" w:rsidTr="0078436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E31B" w14:textId="6621D9E1" w:rsidR="00257C7D" w:rsidRDefault="000E0D05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  <w:p w14:paraId="2FCC002F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>v_Mac_A17 :=f_NG_Authentication_A17(bit2oct(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encvalue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v_Header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)),</w:t>
            </w:r>
          </w:p>
          <w:p w14:paraId="402FE211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v_NAS_SecurityParams.KAUSF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08007B99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v_CounterSOR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159252C2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v_Data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297D9C78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v_NAS_SecurityParams.KDF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52E85FB7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v_Mac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:= bit2oct(v_Mac_A17);    </w:t>
            </w:r>
          </w:p>
          <w:p w14:paraId="37ACCB32" w14:textId="07C21A6C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v_NAS_TxMsgContainer_SOR_CMCI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:= bit2oct(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encvalue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cs_NG_SORTransparentContainerValue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v_Header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v_Mac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v_CounterSOR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v_Data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, omit, int2oct(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lengthof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v_Data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) + 19, 2))));</w:t>
            </w:r>
          </w:p>
          <w:p w14:paraId="7AFBFD39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v_PduToSend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f_Get_NG_DLNASTransport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(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cs_PayloadContainerType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tsc_PayloadContainerSORMsg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),</w:t>
            </w:r>
          </w:p>
          <w:p w14:paraId="302E7F86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omit,</w:t>
            </w:r>
          </w:p>
          <w:p w14:paraId="3BB082AD" w14:textId="02DF0F6D" w:rsid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cs_PayloadContainer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(omit,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v_NAS_TxMsgContainer_SOR_CMCI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));</w:t>
            </w:r>
          </w:p>
          <w:p w14:paraId="7CD9D8F9" w14:textId="77286C76" w:rsidR="000E0D05" w:rsidRPr="0063303B" w:rsidRDefault="000E0D05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</w:tc>
      </w:tr>
    </w:tbl>
    <w:p w14:paraId="742C770A" w14:textId="77777777" w:rsidR="00257C7D" w:rsidRDefault="00257C7D" w:rsidP="00257C7D">
      <w:pPr>
        <w:spacing w:after="0"/>
        <w:rPr>
          <w:rFonts w:ascii="Arial" w:hAnsi="Arial"/>
          <w:b/>
        </w:rPr>
      </w:pPr>
    </w:p>
    <w:p w14:paraId="68DFB9DC" w14:textId="77777777" w:rsidR="00257C7D" w:rsidRDefault="00257C7D" w:rsidP="00257C7D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57C7D" w14:paraId="1E2175BC" w14:textId="77777777" w:rsidTr="0078436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A027" w14:textId="425F709C" w:rsid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  <w:p w14:paraId="3FE87B89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>v_Mac_A17 :=f_NG_Authentication_A17(bit2oct(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encvalue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v_Header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)),</w:t>
            </w:r>
          </w:p>
          <w:p w14:paraId="54D7FBD1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v_NAS_SecurityParams.KAUSF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7CE45631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v_CounterSOR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5ECB8AC3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v_Data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41974982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v_NAS_SecurityParams.KDF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63EBE4EE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v_Mac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:= bit2oct(v_Mac_A17);    </w:t>
            </w:r>
          </w:p>
          <w:p w14:paraId="6BBA5D18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v_NAS_TxMsgContainer_SOR_CMCI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:= bit2oct(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encvalue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cs_NG_SORTransparentContainerValue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v_Header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v_Mac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v_CounterSOR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v_Data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, omit, </w:t>
            </w:r>
            <w:r w:rsidRPr="000E0D05">
              <w:rPr>
                <w:rFonts w:ascii="Courier New" w:hAnsi="Courier New" w:cs="Courier New"/>
                <w:bCs/>
                <w:highlight w:val="green"/>
                <w:lang w:eastAsia="de-DE"/>
              </w:rPr>
              <w:t>omit /*WA#6_3_2_3 int2oct(</w:t>
            </w:r>
            <w:proofErr w:type="spellStart"/>
            <w:r w:rsidRPr="000E0D05">
              <w:rPr>
                <w:rFonts w:ascii="Courier New" w:hAnsi="Courier New" w:cs="Courier New"/>
                <w:bCs/>
                <w:highlight w:val="green"/>
                <w:lang w:eastAsia="de-DE"/>
              </w:rPr>
              <w:t>lengthof</w:t>
            </w:r>
            <w:proofErr w:type="spellEnd"/>
            <w:r w:rsidRPr="000E0D05">
              <w:rPr>
                <w:rFonts w:ascii="Courier New" w:hAnsi="Courier New" w:cs="Courier New"/>
                <w:bCs/>
                <w:highlight w:val="green"/>
                <w:lang w:eastAsia="de-DE"/>
              </w:rPr>
              <w:t>(</w:t>
            </w:r>
            <w:proofErr w:type="spellStart"/>
            <w:r w:rsidRPr="000E0D05">
              <w:rPr>
                <w:rFonts w:ascii="Courier New" w:hAnsi="Courier New" w:cs="Courier New"/>
                <w:bCs/>
                <w:highlight w:val="green"/>
                <w:lang w:eastAsia="de-DE"/>
              </w:rPr>
              <w:t>v_Data</w:t>
            </w:r>
            <w:proofErr w:type="spellEnd"/>
            <w:r w:rsidRPr="000E0D05">
              <w:rPr>
                <w:rFonts w:ascii="Courier New" w:hAnsi="Courier New" w:cs="Courier New"/>
                <w:bCs/>
                <w:highlight w:val="green"/>
                <w:lang w:eastAsia="de-DE"/>
              </w:rPr>
              <w:t>) + 19, 2)*/</w:t>
            </w:r>
            <w:r w:rsidRPr="000E0D05">
              <w:rPr>
                <w:rFonts w:ascii="Courier New" w:hAnsi="Courier New" w:cs="Courier New"/>
                <w:bCs/>
                <w:lang w:eastAsia="de-DE"/>
              </w:rPr>
              <w:t>)));</w:t>
            </w:r>
          </w:p>
          <w:p w14:paraId="67924B5E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v_PduToSend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f_Get_NG_DLNASTransport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(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cs_PayloadContainerType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tsc_PayloadContainerSORMsg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),</w:t>
            </w:r>
          </w:p>
          <w:p w14:paraId="7262337B" w14:textId="77777777" w:rsidR="000E0D05" w:rsidRP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omit,</w:t>
            </w:r>
          </w:p>
          <w:p w14:paraId="626FEA5D" w14:textId="3C5DE9D3" w:rsid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cs_PayloadContainer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 xml:space="preserve">(omit, </w:t>
            </w:r>
            <w:proofErr w:type="spellStart"/>
            <w:r w:rsidRPr="000E0D05">
              <w:rPr>
                <w:rFonts w:ascii="Courier New" w:hAnsi="Courier New" w:cs="Courier New"/>
                <w:bCs/>
                <w:lang w:eastAsia="de-DE"/>
              </w:rPr>
              <w:t>v_NAS_TxMsgContainer_SOR_CMCI</w:t>
            </w:r>
            <w:proofErr w:type="spellEnd"/>
            <w:r w:rsidRPr="000E0D05">
              <w:rPr>
                <w:rFonts w:ascii="Courier New" w:hAnsi="Courier New" w:cs="Courier New"/>
                <w:bCs/>
                <w:lang w:eastAsia="de-DE"/>
              </w:rPr>
              <w:t>));</w:t>
            </w:r>
          </w:p>
          <w:p w14:paraId="538E88C3" w14:textId="2EAAD5E8" w:rsidR="00257C7D" w:rsidRPr="00CA4CF2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</w:tc>
      </w:tr>
      <w:bookmarkEnd w:id="28"/>
      <w:bookmarkEnd w:id="29"/>
      <w:bookmarkEnd w:id="30"/>
      <w:bookmarkEnd w:id="31"/>
    </w:tbl>
    <w:p w14:paraId="04AE7F6C" w14:textId="77777777" w:rsidR="00257C7D" w:rsidRDefault="00257C7D" w:rsidP="00257C7D">
      <w:pPr>
        <w:spacing w:after="0"/>
        <w:rPr>
          <w:rFonts w:ascii="Arial" w:hAnsi="Arial"/>
          <w:b/>
        </w:rPr>
      </w:pPr>
    </w:p>
    <w:p w14:paraId="09B0DB72" w14:textId="67DDB418" w:rsidR="000E0D05" w:rsidRDefault="000E0D05" w:rsidP="000E0D05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2" w:name="_Toc153446651"/>
      <w:r>
        <w:rPr>
          <w:b/>
          <w:lang w:val="pt-BR"/>
        </w:rPr>
        <w:t>Change 2</w:t>
      </w:r>
      <w:bookmarkEnd w:id="3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E0D05" w14:paraId="191C3C80" w14:textId="77777777" w:rsidTr="00BD0D2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556A" w14:textId="77777777" w:rsidR="000E0D05" w:rsidRPr="003C0071" w:rsidRDefault="000E0D05" w:rsidP="00BD0D20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BBC4" w14:textId="13A43AC7" w:rsidR="000E0D05" w:rsidRPr="003C0071" w:rsidRDefault="00E95C88" w:rsidP="00BD0D20">
            <w:pPr>
              <w:spacing w:after="0"/>
              <w:rPr>
                <w:rFonts w:ascii="Arial" w:hAnsi="Arial" w:cs="Arial"/>
              </w:rPr>
            </w:pPr>
            <w:r w:rsidRPr="00E95C88">
              <w:rPr>
                <w:rFonts w:ascii="Arial" w:hAnsi="Arial" w:cs="Arial"/>
              </w:rPr>
              <w:t>fl_TC_6_3_2_4_TestBody</w:t>
            </w:r>
          </w:p>
        </w:tc>
      </w:tr>
      <w:tr w:rsidR="000E0D05" w14:paraId="5C752352" w14:textId="77777777" w:rsidTr="00BD0D2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9BC5C" w14:textId="77777777" w:rsidR="000E0D05" w:rsidRDefault="000E0D05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08AA" w14:textId="77777777" w:rsidR="000E0D05" w:rsidRPr="00BB7C12" w:rsidRDefault="000E0D05" w:rsidP="00BD0D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SOR transparent container IE’s IEI and IE length part (first 3 octets) should not be included in the Payload container IE, according to 24.501 9.11.3.39. Current implementation is encoding the IE length (2 octets) inside </w:t>
            </w:r>
            <w:proofErr w:type="spellStart"/>
            <w:r w:rsidRPr="00BB7C12">
              <w:rPr>
                <w:rFonts w:ascii="Arial" w:hAnsi="Arial" w:cs="Arial"/>
              </w:rPr>
              <w:t>cs_NG_SORTransparentContainerValue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  <w:tr w:rsidR="000E0D05" w14:paraId="598C6BE4" w14:textId="77777777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8D829" w14:textId="77777777" w:rsidR="000E0D05" w:rsidRDefault="000E0D05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486D" w14:textId="77777777" w:rsidR="000E0D05" w:rsidRPr="00BB7C12" w:rsidRDefault="000E0D05" w:rsidP="00BD0D20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  <w:lang w:val="en-SG"/>
              </w:rPr>
              <w:t xml:space="preserve">Set IE length to </w:t>
            </w:r>
            <w:r>
              <w:rPr>
                <w:b/>
                <w:bCs/>
                <w:noProof/>
                <w:lang w:val="en-SG"/>
              </w:rPr>
              <w:t xml:space="preserve">omit </w:t>
            </w:r>
            <w:r>
              <w:rPr>
                <w:noProof/>
                <w:lang w:val="en-SG"/>
              </w:rPr>
              <w:t xml:space="preserve">in calling the template </w:t>
            </w:r>
            <w:proofErr w:type="spellStart"/>
            <w:r w:rsidRPr="00BB7C12">
              <w:rPr>
                <w:rFonts w:cs="Arial"/>
              </w:rPr>
              <w:t>cs_NG_SORTransparentContainerValue</w:t>
            </w:r>
            <w:proofErr w:type="spellEnd"/>
          </w:p>
        </w:tc>
      </w:tr>
      <w:tr w:rsidR="000E0D05" w14:paraId="0FEBF84C" w14:textId="77777777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3F20D" w14:textId="77777777" w:rsidR="000E0D05" w:rsidRDefault="000E0D05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CFF6" w14:textId="77777777" w:rsidR="000E0D05" w:rsidRDefault="000E0D05" w:rsidP="00BD0D20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SOR_CMCI_NR5GC.ttcn</w:t>
            </w:r>
          </w:p>
        </w:tc>
      </w:tr>
      <w:tr w:rsidR="000E0D05" w14:paraId="667C1CC1" w14:textId="77777777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2C9C" w14:textId="77777777" w:rsidR="000E0D05" w:rsidRDefault="000E0D05" w:rsidP="00BD0D2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54EF" w14:textId="6914B403" w:rsidR="000E0D05" w:rsidRPr="0073704E" w:rsidRDefault="009F08C2" w:rsidP="00BD0D20">
            <w:pPr>
              <w:rPr>
                <w:rFonts w:ascii="Arial" w:hAnsi="Arial"/>
                <w:highlight w:val="red"/>
              </w:rPr>
            </w:pPr>
            <w:r w:rsidRPr="009F08C2"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r w:rsidRPr="009F08C2">
              <w:rPr>
                <w:rFonts w:ascii="Arial" w:hAnsi="Arial"/>
                <w:highlight w:val="cyan"/>
                <w:lang w:eastAsia="zh-CN"/>
              </w:rPr>
              <w:t>.</w:t>
            </w:r>
            <w:bookmarkStart w:id="33" w:name="_GoBack"/>
            <w:bookmarkEnd w:id="33"/>
          </w:p>
        </w:tc>
      </w:tr>
    </w:tbl>
    <w:p w14:paraId="42680057" w14:textId="77777777" w:rsidR="000E0D05" w:rsidRDefault="000E0D05" w:rsidP="000E0D05">
      <w:pPr>
        <w:spacing w:after="0"/>
        <w:rPr>
          <w:rFonts w:ascii="Arial" w:hAnsi="Arial"/>
          <w:b/>
          <w:sz w:val="32"/>
          <w:lang w:val="pt-BR"/>
        </w:rPr>
      </w:pPr>
    </w:p>
    <w:p w14:paraId="2AE1D67C" w14:textId="77777777" w:rsidR="000E0D05" w:rsidRDefault="000E0D05" w:rsidP="000E0D05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0D05" w14:paraId="2C93BC4C" w14:textId="77777777" w:rsidTr="00BD0D2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E1AC" w14:textId="39DC1537" w:rsid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  <w:p w14:paraId="59749616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v_Mac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:= bit2oct(v_Mac_A17);</w:t>
            </w:r>
          </w:p>
          <w:p w14:paraId="68AEBD74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12A707D3" w14:textId="675A7BBA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v_NAS_TxMsgContainer_SOR_CMCI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:= bit2oct(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encvalue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cs_NG_SORTransparentContainerValue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v_Header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v_Mac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v_CounterSOR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v_Data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, omit, int2oct(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lengthof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v_Data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) + 19, 2))));</w:t>
            </w:r>
          </w:p>
          <w:p w14:paraId="2CE3E6B8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v_PduToSend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f_Get_NG_DLNASTransport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cs_PayloadContainerType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tsc_PayloadContainerSORMsg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),</w:t>
            </w:r>
          </w:p>
          <w:p w14:paraId="3E16FC1B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omit,</w:t>
            </w:r>
          </w:p>
          <w:p w14:paraId="12D27ACB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cs_PayloadContainer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(omit,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v_NAS_TxMsgContainer_SOR_CMCI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));</w:t>
            </w:r>
          </w:p>
          <w:p w14:paraId="2FBD6F33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SRB.send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cas_NR_SRB_NasPdu_REQ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(nr_Cell12,</w:t>
            </w:r>
          </w:p>
          <w:p w14:paraId="115FCCE0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tsc_NR_RbId_SRB2,</w:t>
            </w:r>
          </w:p>
          <w:p w14:paraId="23435C95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cs_TimingInfo_Now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6A43843D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cs_NG_NAS_Request(tsc_SHT_IntegrityProtected_Ciphered,v_PduToSend.Msg)));</w:t>
            </w:r>
          </w:p>
          <w:p w14:paraId="3B34F645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"Step 23"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79D8944C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//The SS starts timer of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Tsor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-cm timer.</w:t>
            </w:r>
          </w:p>
          <w:p w14:paraId="04BE22A5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de-DE"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E95C88">
              <w:rPr>
                <w:rFonts w:ascii="Courier New" w:hAnsi="Courier New" w:cs="Courier New"/>
                <w:bCs/>
                <w:lang w:val="de-DE" w:eastAsia="de-DE"/>
              </w:rPr>
              <w:t>t_Wait.start;</w:t>
            </w:r>
          </w:p>
          <w:p w14:paraId="0D43D150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de-DE" w:eastAsia="de-DE"/>
              </w:rPr>
            </w:pPr>
            <w:r w:rsidRPr="00E95C88">
              <w:rPr>
                <w:rFonts w:ascii="Courier New" w:hAnsi="Courier New" w:cs="Courier New"/>
                <w:bCs/>
                <w:lang w:val="de-DE" w:eastAsia="de-DE"/>
              </w:rPr>
              <w:t xml:space="preserve">    t_Sorcm.start;</w:t>
            </w:r>
          </w:p>
          <w:p w14:paraId="7DC19478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val="de-DE" w:eastAsia="de-DE"/>
              </w:rPr>
              <w:t xml:space="preserve">    </w:t>
            </w:r>
            <w:r w:rsidRPr="00E95C88">
              <w:rPr>
                <w:rFonts w:ascii="Courier New" w:hAnsi="Courier New" w:cs="Courier New"/>
                <w:bCs/>
                <w:lang w:eastAsia="de-DE"/>
              </w:rPr>
              <w:t>//@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"Step 24"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0669B875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//The UE transmits an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ULInformationTransfer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message carrying acknowledgement of successful reception of the steering of roaming information</w:t>
            </w:r>
          </w:p>
          <w:p w14:paraId="20D61388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SRB.receive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car_NR_SRB_NasPdu_IND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(nr_Cell12, tsc_NR_RbId_SRB2,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cr_NG_NAS_Ind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tsc_SHT_IntegrityProtected_Ciphered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))) -&gt; value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v_ReceivedAsp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; // @sic R5s201387 Baseline Moving sic@  @sic R5s210026 sic@</w:t>
            </w:r>
          </w:p>
          <w:p w14:paraId="4FB816A1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if (not f_Check_NG_ULNASTransport(v_ReceivedAsp.Signalling.Nas[0].Pdu.Msg,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cr_PayloadContainerType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tsc_PayloadContainerSORMsg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), omit)) {</w:t>
            </w:r>
          </w:p>
          <w:p w14:paraId="6449109A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f_NR_SetVerdictFailOrInconc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(__FILE__, __LINE__, "UL NAS Transport Message Failed");</w:t>
            </w:r>
          </w:p>
          <w:p w14:paraId="620ED649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6E3F8F66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t_Wait.timeout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176D36F1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"Step 25-34b3a1"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53E16AD4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v_CounterSOR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:='0002'O;//@sic R5s230605 sic@</w:t>
            </w:r>
          </w:p>
          <w:p w14:paraId="09CC3876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v_TsorcmTimer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:='0A'O;</w:t>
            </w:r>
          </w:p>
          <w:p w14:paraId="7A9EBA7D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v_Data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v_Length_PlmnID_AccessTechId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v_PlmnID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v_AccessTechId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v_SORInfo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v_Length_SOR_CMCI_contents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v_Length_SOR_CMCI_rule_contents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v_TsorcmTimer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v_CriterionType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v_CriterionValue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;//@sic R5s230605 sic@</w:t>
            </w:r>
          </w:p>
          <w:p w14:paraId="36655362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v_NAS_SecurityParams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:= f_NR5GC_Security_Get();</w:t>
            </w:r>
          </w:p>
          <w:p w14:paraId="683CA7BF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v_Mac_A17 :=f_NG_Authentication_A17(bit2oct(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encvalue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v_Header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)),</w:t>
            </w:r>
          </w:p>
          <w:p w14:paraId="79FC3FB9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v_NAS_SecurityParams.KAUSF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5D258747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v_CounterSOR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03C39E5D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v_Data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029F1B06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v_NAS_SecurityParams.KDF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2CDC625D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v_Mac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:= bit2oct(v_Mac_A17);</w:t>
            </w:r>
          </w:p>
          <w:p w14:paraId="1DB65192" w14:textId="4D3F33DA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v_NAS_TxMsgContainer_SOR_CMCI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:= bit2oct(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encvalue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cs_NG_SORTransparentContainerValue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v_Header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v_Mac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v_CounterSOR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v_Data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, omit, int2oct(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lengthof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v_Data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) + 19, 2))));</w:t>
            </w:r>
          </w:p>
          <w:p w14:paraId="766418F7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v_PduToSend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f_Get_NG_DLNASTransport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cs_PayloadContainerType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tsc_PayloadContainerSORMsg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),</w:t>
            </w:r>
          </w:p>
          <w:p w14:paraId="791EAE25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omit,</w:t>
            </w:r>
          </w:p>
          <w:p w14:paraId="290BA95E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cs_PayloadContainer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(omit,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v_NAS_TxMsgContainer_SOR_CMCI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));</w:t>
            </w:r>
          </w:p>
          <w:p w14:paraId="4B26A410" w14:textId="3F6D5297" w:rsid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t_Sorcm.stop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34EE1476" w14:textId="36CA6CC2" w:rsidR="000E0D05" w:rsidRPr="0063303B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</w:tc>
      </w:tr>
    </w:tbl>
    <w:p w14:paraId="3AAB89C0" w14:textId="77777777" w:rsidR="000E0D05" w:rsidRDefault="000E0D05" w:rsidP="000E0D05">
      <w:pPr>
        <w:spacing w:after="0"/>
        <w:rPr>
          <w:rFonts w:ascii="Arial" w:hAnsi="Arial"/>
          <w:b/>
        </w:rPr>
      </w:pPr>
    </w:p>
    <w:p w14:paraId="61D051EE" w14:textId="77777777" w:rsidR="000E0D05" w:rsidRDefault="000E0D05" w:rsidP="000E0D05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0D05" w14:paraId="39E303A8" w14:textId="77777777" w:rsidTr="00BD0D2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3043" w14:textId="600643B8" w:rsidR="000E0D05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  <w:p w14:paraId="75D15C6D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v_Mac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:= bit2oct(v_Mac_A17);</w:t>
            </w:r>
          </w:p>
          <w:p w14:paraId="7BD3BC67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04EFB089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v_NAS_TxMsgContainer_SOR_CMCI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:= bit2oct(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encvalue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cs_NG_SORTransparentContainerValue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v_Header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v_Mac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v_CounterSOR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v_Data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, omit, </w:t>
            </w:r>
            <w:r w:rsidRPr="00E81F64">
              <w:rPr>
                <w:rFonts w:ascii="Courier New" w:hAnsi="Courier New" w:cs="Courier New"/>
                <w:bCs/>
                <w:highlight w:val="green"/>
                <w:lang w:eastAsia="de-DE"/>
              </w:rPr>
              <w:t>omit /*WA#6_3_2_4 int2oct(</w:t>
            </w:r>
            <w:proofErr w:type="spellStart"/>
            <w:r w:rsidRPr="00E81F64">
              <w:rPr>
                <w:rFonts w:ascii="Courier New" w:hAnsi="Courier New" w:cs="Courier New"/>
                <w:bCs/>
                <w:highlight w:val="green"/>
                <w:lang w:eastAsia="de-DE"/>
              </w:rPr>
              <w:t>lengthof</w:t>
            </w:r>
            <w:proofErr w:type="spellEnd"/>
            <w:r w:rsidRPr="00E81F64">
              <w:rPr>
                <w:rFonts w:ascii="Courier New" w:hAnsi="Courier New" w:cs="Courier New"/>
                <w:bCs/>
                <w:highlight w:val="green"/>
                <w:lang w:eastAsia="de-DE"/>
              </w:rPr>
              <w:t>(</w:t>
            </w:r>
            <w:proofErr w:type="spellStart"/>
            <w:r w:rsidRPr="00E81F64">
              <w:rPr>
                <w:rFonts w:ascii="Courier New" w:hAnsi="Courier New" w:cs="Courier New"/>
                <w:bCs/>
                <w:highlight w:val="green"/>
                <w:lang w:eastAsia="de-DE"/>
              </w:rPr>
              <w:t>v_Data</w:t>
            </w:r>
            <w:proofErr w:type="spellEnd"/>
            <w:r w:rsidRPr="00E81F64">
              <w:rPr>
                <w:rFonts w:ascii="Courier New" w:hAnsi="Courier New" w:cs="Courier New"/>
                <w:bCs/>
                <w:highlight w:val="green"/>
                <w:lang w:eastAsia="de-DE"/>
              </w:rPr>
              <w:t>) + 19, 2)*/</w:t>
            </w:r>
            <w:r w:rsidRPr="00E95C88">
              <w:rPr>
                <w:rFonts w:ascii="Courier New" w:hAnsi="Courier New" w:cs="Courier New"/>
                <w:bCs/>
                <w:lang w:eastAsia="de-DE"/>
              </w:rPr>
              <w:t>)));</w:t>
            </w:r>
          </w:p>
          <w:p w14:paraId="7A5427A5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v_PduToSend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f_Get_NG_DLNASTransport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cs_PayloadContainerType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tsc_PayloadContainerSORMsg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),</w:t>
            </w:r>
          </w:p>
          <w:p w14:paraId="0981E7C5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omit,</w:t>
            </w:r>
          </w:p>
          <w:p w14:paraId="57A529BC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cs_PayloadContainer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(omit,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v_NAS_TxMsgContainer_SOR_CMCI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));</w:t>
            </w:r>
          </w:p>
          <w:p w14:paraId="763F01D6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SRB.send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cas_NR_SRB_NasPdu_REQ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(nr_Cell12,</w:t>
            </w:r>
          </w:p>
          <w:p w14:paraId="6A366833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tsc_NR_RbId_SRB2,</w:t>
            </w:r>
          </w:p>
          <w:p w14:paraId="4448574D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cs_TimingInfo_Now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2649F898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cs_NG_NAS_Request(tsc_SHT_IntegrityProtected_Ciphered,v_PduToSend.Msg)));</w:t>
            </w:r>
          </w:p>
          <w:p w14:paraId="7ED2ADF7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"Step 23"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7368D942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//The SS starts timer of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Tsor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-cm timer.</w:t>
            </w:r>
          </w:p>
          <w:p w14:paraId="1863B4FC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de-DE"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E95C88">
              <w:rPr>
                <w:rFonts w:ascii="Courier New" w:hAnsi="Courier New" w:cs="Courier New"/>
                <w:bCs/>
                <w:lang w:val="de-DE" w:eastAsia="de-DE"/>
              </w:rPr>
              <w:t>t_Wait.start;</w:t>
            </w:r>
          </w:p>
          <w:p w14:paraId="4422F2B3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de-DE" w:eastAsia="de-DE"/>
              </w:rPr>
            </w:pPr>
            <w:r w:rsidRPr="00E95C88">
              <w:rPr>
                <w:rFonts w:ascii="Courier New" w:hAnsi="Courier New" w:cs="Courier New"/>
                <w:bCs/>
                <w:lang w:val="de-DE" w:eastAsia="de-DE"/>
              </w:rPr>
              <w:t xml:space="preserve">    t_Sorcm.start;</w:t>
            </w:r>
          </w:p>
          <w:p w14:paraId="0BC59DFD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val="de-DE" w:eastAsia="de-DE"/>
              </w:rPr>
              <w:t xml:space="preserve">    </w:t>
            </w:r>
            <w:r w:rsidRPr="00E95C88">
              <w:rPr>
                <w:rFonts w:ascii="Courier New" w:hAnsi="Courier New" w:cs="Courier New"/>
                <w:bCs/>
                <w:lang w:eastAsia="de-DE"/>
              </w:rPr>
              <w:t>//@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"Step 24"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374AA809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//The UE transmits an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ULInformationTransfer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message carrying acknowledgement of successful reception of the steering of roaming information</w:t>
            </w:r>
          </w:p>
          <w:p w14:paraId="461D32CB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SRB.receive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car_NR_SRB_NasPdu_IND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(nr_Cell12, tsc_NR_RbId_SRB2,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cr_NG_NAS_Ind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tsc_SHT_IntegrityProtected_Ciphered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))) -&gt; value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v_ReceivedAsp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; // @sic R5s201387 Baseline Moving sic@  @sic R5s210026 sic@</w:t>
            </w:r>
          </w:p>
          <w:p w14:paraId="69326132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if (not f_Check_NG_ULNASTransport(v_ReceivedAsp.Signalling.Nas[0].Pdu.Msg,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cr_PayloadContainerType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tsc_PayloadContainerSORMsg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), omit)) {</w:t>
            </w:r>
          </w:p>
          <w:p w14:paraId="4CC7B7FE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f_NR_SetVerdictFailOrInconc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(__FILE__, __LINE__, "UL NAS Transport Message Failed");</w:t>
            </w:r>
          </w:p>
          <w:p w14:paraId="24EA7CA4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52BC7299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t_Wait.timeout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22853B50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"Step 25-34b3a1"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6C413CD5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v_CounterSOR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:='0002'O;//@sic R5s230605 sic@</w:t>
            </w:r>
          </w:p>
          <w:p w14:paraId="1DC7B03E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v_TsorcmTimer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:='0A'O;</w:t>
            </w:r>
          </w:p>
          <w:p w14:paraId="10C0ED8E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v_Data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v_Length_PlmnID_AccessTechId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v_PlmnID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v_AccessTechId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v_SORInfo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v_Length_SOR_CMCI_contents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v_Length_SOR_CMCI_rule_contents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v_TsorcmTimer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v_CriterionType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&amp;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v_CriterionValue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;//@sic R5s230605 sic@</w:t>
            </w:r>
          </w:p>
          <w:p w14:paraId="54660872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v_NAS_SecurityParams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:= f_NR5GC_Security_Get();</w:t>
            </w:r>
          </w:p>
          <w:p w14:paraId="695EEF87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v_Mac_A17 :=f_NG_Authentication_A17(bit2oct(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encvalue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v_Header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)),</w:t>
            </w:r>
          </w:p>
          <w:p w14:paraId="7A180061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v_NAS_SecurityParams.KAUSF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05D3907D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v_CounterSOR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205AB9A5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v_Data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5390A530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v_NAS_SecurityParams.KDF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6F1E0FC1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v_Mac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:= bit2oct(v_Mac_A17);</w:t>
            </w:r>
          </w:p>
          <w:p w14:paraId="6F4F5FD6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v_NAS_TxMsgContainer_SOR_CMCI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:= bit2oct(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encvalue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cs_NG_SORTransparentContainerValue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v_Header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v_Mac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v_CounterSOR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v_Data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, omit, </w:t>
            </w:r>
            <w:r w:rsidRPr="00E81F64">
              <w:rPr>
                <w:rFonts w:ascii="Courier New" w:hAnsi="Courier New" w:cs="Courier New"/>
                <w:bCs/>
                <w:highlight w:val="green"/>
                <w:lang w:eastAsia="de-DE"/>
              </w:rPr>
              <w:t>omit /*WA#6_3_2_4 int2oct(</w:t>
            </w:r>
            <w:proofErr w:type="spellStart"/>
            <w:r w:rsidRPr="00E81F64">
              <w:rPr>
                <w:rFonts w:ascii="Courier New" w:hAnsi="Courier New" w:cs="Courier New"/>
                <w:bCs/>
                <w:highlight w:val="green"/>
                <w:lang w:eastAsia="de-DE"/>
              </w:rPr>
              <w:t>lengthof</w:t>
            </w:r>
            <w:proofErr w:type="spellEnd"/>
            <w:r w:rsidRPr="00E81F64">
              <w:rPr>
                <w:rFonts w:ascii="Courier New" w:hAnsi="Courier New" w:cs="Courier New"/>
                <w:bCs/>
                <w:highlight w:val="green"/>
                <w:lang w:eastAsia="de-DE"/>
              </w:rPr>
              <w:t>(</w:t>
            </w:r>
            <w:proofErr w:type="spellStart"/>
            <w:r w:rsidRPr="00E81F64">
              <w:rPr>
                <w:rFonts w:ascii="Courier New" w:hAnsi="Courier New" w:cs="Courier New"/>
                <w:bCs/>
                <w:highlight w:val="green"/>
                <w:lang w:eastAsia="de-DE"/>
              </w:rPr>
              <w:t>v_Data</w:t>
            </w:r>
            <w:proofErr w:type="spellEnd"/>
            <w:r w:rsidRPr="00E81F64">
              <w:rPr>
                <w:rFonts w:ascii="Courier New" w:hAnsi="Courier New" w:cs="Courier New"/>
                <w:bCs/>
                <w:highlight w:val="green"/>
                <w:lang w:eastAsia="de-DE"/>
              </w:rPr>
              <w:t>) + 19, 2)*/</w:t>
            </w:r>
            <w:r w:rsidRPr="00E95C88">
              <w:rPr>
                <w:rFonts w:ascii="Courier New" w:hAnsi="Courier New" w:cs="Courier New"/>
                <w:bCs/>
                <w:lang w:eastAsia="de-DE"/>
              </w:rPr>
              <w:t>)));</w:t>
            </w:r>
          </w:p>
          <w:p w14:paraId="531C9757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v_PduToSend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f_Get_NG_DLNASTransport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cs_PayloadContainerType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tsc_PayloadContainerSORMsg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),</w:t>
            </w:r>
          </w:p>
          <w:p w14:paraId="0AE6D587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omit,</w:t>
            </w:r>
          </w:p>
          <w:p w14:paraId="549A4541" w14:textId="77777777" w:rsidR="00E95C88" w:rsidRP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cs_PayloadContainer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(omit,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v_NAS_TxMsgContainer_SOR_CMCI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));</w:t>
            </w:r>
          </w:p>
          <w:p w14:paraId="6B60D404" w14:textId="3D5FA4B5" w:rsidR="00E95C88" w:rsidRDefault="00E95C88" w:rsidP="00E95C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95C8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95C88">
              <w:rPr>
                <w:rFonts w:ascii="Courier New" w:hAnsi="Courier New" w:cs="Courier New"/>
                <w:bCs/>
                <w:lang w:eastAsia="de-DE"/>
              </w:rPr>
              <w:t>t_Sorcm.stop</w:t>
            </w:r>
            <w:proofErr w:type="spellEnd"/>
            <w:r w:rsidRPr="00E95C88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0FE406BC" w14:textId="3E372F64" w:rsidR="000E0D05" w:rsidRPr="00CA4CF2" w:rsidRDefault="000E0D05" w:rsidP="000E0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</w:tc>
      </w:tr>
    </w:tbl>
    <w:p w14:paraId="2CC8AB18" w14:textId="77777777" w:rsidR="00257C7D" w:rsidRPr="006D7BDA" w:rsidRDefault="00257C7D" w:rsidP="006D7BDA"/>
    <w:sectPr w:rsidR="00257C7D" w:rsidRPr="006D7BD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8374B9" w14:textId="77777777" w:rsidR="00AF5CB1" w:rsidRDefault="00AF5CB1">
      <w:r>
        <w:separator/>
      </w:r>
    </w:p>
  </w:endnote>
  <w:endnote w:type="continuationSeparator" w:id="0">
    <w:p w14:paraId="64E248BC" w14:textId="77777777" w:rsidR="00AF5CB1" w:rsidRDefault="00AF5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3DB0F7" w14:textId="77777777" w:rsidR="00AF5CB1" w:rsidRDefault="00AF5CB1">
      <w:r>
        <w:separator/>
      </w:r>
    </w:p>
  </w:footnote>
  <w:footnote w:type="continuationSeparator" w:id="0">
    <w:p w14:paraId="3FB7E859" w14:textId="77777777" w:rsidR="00AF5CB1" w:rsidRDefault="00AF5C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2A1A2804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7E7E12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7DECC2" wp14:editId="21F0970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66892938"/>
                          </w:sdtPr>
                          <w:sdtEndPr/>
                          <w:sdtContent>
                            <w:p w14:paraId="0668F702" w14:textId="59CC75F6" w:rsidR="007E7E12" w:rsidRPr="00A11327" w:rsidRDefault="007E7E12" w:rsidP="004E77DC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7DECC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66892938"/>
                    </w:sdtPr>
                    <w:sdtEndPr/>
                    <w:sdtContent>
                      <w:p w14:paraId="0668F702" w14:textId="59CC75F6" w:rsidR="007E7E12" w:rsidRPr="00A11327" w:rsidRDefault="007E7E12" w:rsidP="004E77DC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F3B362" w14:textId="768BFD72" w:rsidR="007E7E12" w:rsidRDefault="007E7E12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386E836" wp14:editId="19874BB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0E6A26FA" w14:textId="49B9E9C1" w:rsidR="007E7E12" w:rsidRPr="00A11327" w:rsidRDefault="007E7E12" w:rsidP="004E77DC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86E83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0E6A26FA" w14:textId="49B9E9C1" w:rsidR="007E7E12" w:rsidRPr="00A11327" w:rsidRDefault="007E7E12" w:rsidP="004E77DC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1A0902" w14:textId="74EC6283" w:rsidR="007E7E12" w:rsidRDefault="007E7E12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B8C2790" wp14:editId="3AD68F6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20736852"/>
                          </w:sdtPr>
                          <w:sdtEndPr/>
                          <w:sdtContent>
                            <w:p w14:paraId="65269E66" w14:textId="73BF0960" w:rsidR="007E7E12" w:rsidRPr="00A11327" w:rsidRDefault="007E7E12" w:rsidP="004E77DC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8C2790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20736852"/>
                    </w:sdtPr>
                    <w:sdtEndPr/>
                    <w:sdtContent>
                      <w:p w14:paraId="65269E66" w14:textId="73BF0960" w:rsidR="007E7E12" w:rsidRPr="00A11327" w:rsidRDefault="007E7E12" w:rsidP="004E77DC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56F6AED3" w:rsidR="00695808" w:rsidRDefault="007E7E12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09DAB7E" wp14:editId="4BC8EE9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9264914"/>
                          </w:sdtPr>
                          <w:sdtEndPr/>
                          <w:sdtContent>
                            <w:p w14:paraId="6E1D2CA3" w14:textId="7148EA7A" w:rsidR="007E7E12" w:rsidRPr="00A11327" w:rsidRDefault="007E7E12" w:rsidP="004E77DC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9DAB7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9264914"/>
                    </w:sdtPr>
                    <w:sdtEndPr/>
                    <w:sdtContent>
                      <w:p w14:paraId="6E1D2CA3" w14:textId="7148EA7A" w:rsidR="007E7E12" w:rsidRPr="00A11327" w:rsidRDefault="007E7E12" w:rsidP="004E77DC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288AE49B" w:rsidR="00695808" w:rsidRDefault="00695808">
    <w:pPr>
      <w:pStyle w:val="a4"/>
      <w:tabs>
        <w:tab w:val="right" w:pos="9639"/>
      </w:tabs>
    </w:pPr>
    <w:r>
      <w:tab/>
    </w:r>
    <w:r w:rsidR="007E7E12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370E48C" wp14:editId="4CFCD1A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270587363"/>
                          </w:sdtPr>
                          <w:sdtEndPr/>
                          <w:sdtContent>
                            <w:p w14:paraId="10466E59" w14:textId="4213C52F" w:rsidR="007E7E12" w:rsidRPr="00A11327" w:rsidRDefault="007E7E12" w:rsidP="004E77DC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70E48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270587363"/>
                    </w:sdtPr>
                    <w:sdtEndPr/>
                    <w:sdtContent>
                      <w:p w14:paraId="10466E59" w14:textId="4213C52F" w:rsidR="007E7E12" w:rsidRPr="00A11327" w:rsidRDefault="007E7E12" w:rsidP="004E77DC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0B943B49" w:rsidR="00695808" w:rsidRDefault="007E7E12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0B30C07" wp14:editId="7FE13E5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73044879"/>
                          </w:sdtPr>
                          <w:sdtEndPr/>
                          <w:sdtContent>
                            <w:p w14:paraId="130D91CB" w14:textId="6449C939" w:rsidR="007E7E12" w:rsidRPr="00A11327" w:rsidRDefault="007E7E12" w:rsidP="004E77DC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B30C07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73044879"/>
                    </w:sdtPr>
                    <w:sdtEndPr/>
                    <w:sdtContent>
                      <w:p w14:paraId="130D91CB" w14:textId="6449C939" w:rsidR="007E7E12" w:rsidRPr="00A11327" w:rsidRDefault="007E7E12" w:rsidP="004E77DC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FE"/>
    <w:rsid w:val="00007D89"/>
    <w:rsid w:val="00012C15"/>
    <w:rsid w:val="00022E4A"/>
    <w:rsid w:val="0003093F"/>
    <w:rsid w:val="000339D8"/>
    <w:rsid w:val="00033C59"/>
    <w:rsid w:val="00040BAC"/>
    <w:rsid w:val="000415E5"/>
    <w:rsid w:val="00045309"/>
    <w:rsid w:val="000579F6"/>
    <w:rsid w:val="00067513"/>
    <w:rsid w:val="0008307F"/>
    <w:rsid w:val="00095A97"/>
    <w:rsid w:val="0009779D"/>
    <w:rsid w:val="000A461F"/>
    <w:rsid w:val="000A6394"/>
    <w:rsid w:val="000A6DCD"/>
    <w:rsid w:val="000A724E"/>
    <w:rsid w:val="000B302A"/>
    <w:rsid w:val="000B7FED"/>
    <w:rsid w:val="000C038A"/>
    <w:rsid w:val="000C6598"/>
    <w:rsid w:val="000D44B3"/>
    <w:rsid w:val="000D4A33"/>
    <w:rsid w:val="000D64EB"/>
    <w:rsid w:val="000D7922"/>
    <w:rsid w:val="000E0D05"/>
    <w:rsid w:val="000F05A6"/>
    <w:rsid w:val="00110E0E"/>
    <w:rsid w:val="00115AB7"/>
    <w:rsid w:val="00125003"/>
    <w:rsid w:val="001323D9"/>
    <w:rsid w:val="001438B2"/>
    <w:rsid w:val="00145D43"/>
    <w:rsid w:val="001534C7"/>
    <w:rsid w:val="0016259C"/>
    <w:rsid w:val="00166F5F"/>
    <w:rsid w:val="00177A0C"/>
    <w:rsid w:val="00185D73"/>
    <w:rsid w:val="001904EA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1F45B8"/>
    <w:rsid w:val="00206320"/>
    <w:rsid w:val="002121D7"/>
    <w:rsid w:val="002230B9"/>
    <w:rsid w:val="00226281"/>
    <w:rsid w:val="00227518"/>
    <w:rsid w:val="00232623"/>
    <w:rsid w:val="0024706E"/>
    <w:rsid w:val="00252D0D"/>
    <w:rsid w:val="00256E59"/>
    <w:rsid w:val="00257C7D"/>
    <w:rsid w:val="0026004D"/>
    <w:rsid w:val="00261D81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A0D25"/>
    <w:rsid w:val="002A281A"/>
    <w:rsid w:val="002A388C"/>
    <w:rsid w:val="002A7662"/>
    <w:rsid w:val="002B5741"/>
    <w:rsid w:val="002C17AA"/>
    <w:rsid w:val="002C4BB1"/>
    <w:rsid w:val="002E472E"/>
    <w:rsid w:val="002E7A79"/>
    <w:rsid w:val="002F425A"/>
    <w:rsid w:val="00300A0F"/>
    <w:rsid w:val="00300A5B"/>
    <w:rsid w:val="00305409"/>
    <w:rsid w:val="00314C5F"/>
    <w:rsid w:val="00325739"/>
    <w:rsid w:val="003379F6"/>
    <w:rsid w:val="003413AB"/>
    <w:rsid w:val="003609EF"/>
    <w:rsid w:val="00361F2E"/>
    <w:rsid w:val="0036231A"/>
    <w:rsid w:val="00363423"/>
    <w:rsid w:val="00370A1A"/>
    <w:rsid w:val="00374096"/>
    <w:rsid w:val="00374415"/>
    <w:rsid w:val="00374DD4"/>
    <w:rsid w:val="00385FBA"/>
    <w:rsid w:val="00392E62"/>
    <w:rsid w:val="00392EC6"/>
    <w:rsid w:val="003A31A5"/>
    <w:rsid w:val="003B66EF"/>
    <w:rsid w:val="003C4D4D"/>
    <w:rsid w:val="003E1A36"/>
    <w:rsid w:val="003E235E"/>
    <w:rsid w:val="003E3B97"/>
    <w:rsid w:val="003E3BEE"/>
    <w:rsid w:val="003F5114"/>
    <w:rsid w:val="00410371"/>
    <w:rsid w:val="004242F1"/>
    <w:rsid w:val="00424CD9"/>
    <w:rsid w:val="004332E7"/>
    <w:rsid w:val="00440437"/>
    <w:rsid w:val="00440DCC"/>
    <w:rsid w:val="00441797"/>
    <w:rsid w:val="0044768E"/>
    <w:rsid w:val="00456520"/>
    <w:rsid w:val="00464805"/>
    <w:rsid w:val="004720C0"/>
    <w:rsid w:val="00497D1B"/>
    <w:rsid w:val="00497DD7"/>
    <w:rsid w:val="004A56B1"/>
    <w:rsid w:val="004B75B7"/>
    <w:rsid w:val="004C07BC"/>
    <w:rsid w:val="004C63DD"/>
    <w:rsid w:val="004D2284"/>
    <w:rsid w:val="005141D9"/>
    <w:rsid w:val="0051580D"/>
    <w:rsid w:val="00516556"/>
    <w:rsid w:val="0053343B"/>
    <w:rsid w:val="0053545C"/>
    <w:rsid w:val="00547111"/>
    <w:rsid w:val="00550F54"/>
    <w:rsid w:val="00560950"/>
    <w:rsid w:val="00563934"/>
    <w:rsid w:val="005651BA"/>
    <w:rsid w:val="00574F78"/>
    <w:rsid w:val="005767EB"/>
    <w:rsid w:val="00577E0E"/>
    <w:rsid w:val="005907E2"/>
    <w:rsid w:val="00592D74"/>
    <w:rsid w:val="005A5A9C"/>
    <w:rsid w:val="005E2C44"/>
    <w:rsid w:val="005E56F4"/>
    <w:rsid w:val="00621188"/>
    <w:rsid w:val="00622486"/>
    <w:rsid w:val="006257ED"/>
    <w:rsid w:val="0063325D"/>
    <w:rsid w:val="0064099C"/>
    <w:rsid w:val="00642C17"/>
    <w:rsid w:val="00647B85"/>
    <w:rsid w:val="00650E43"/>
    <w:rsid w:val="00653DE4"/>
    <w:rsid w:val="00663D89"/>
    <w:rsid w:val="00665C47"/>
    <w:rsid w:val="00667140"/>
    <w:rsid w:val="00670255"/>
    <w:rsid w:val="00672CBB"/>
    <w:rsid w:val="0067579B"/>
    <w:rsid w:val="00695808"/>
    <w:rsid w:val="00696E59"/>
    <w:rsid w:val="006B3C66"/>
    <w:rsid w:val="006B46FB"/>
    <w:rsid w:val="006B6F80"/>
    <w:rsid w:val="006C0D58"/>
    <w:rsid w:val="006C5486"/>
    <w:rsid w:val="006D7BDA"/>
    <w:rsid w:val="006E21FB"/>
    <w:rsid w:val="006E5904"/>
    <w:rsid w:val="006E7C27"/>
    <w:rsid w:val="006F1B18"/>
    <w:rsid w:val="006F4AD0"/>
    <w:rsid w:val="00723B13"/>
    <w:rsid w:val="0073066D"/>
    <w:rsid w:val="00732F5A"/>
    <w:rsid w:val="00734645"/>
    <w:rsid w:val="0074081F"/>
    <w:rsid w:val="00743CC2"/>
    <w:rsid w:val="0074552A"/>
    <w:rsid w:val="00745C21"/>
    <w:rsid w:val="00754736"/>
    <w:rsid w:val="00760B80"/>
    <w:rsid w:val="0076150F"/>
    <w:rsid w:val="00771F32"/>
    <w:rsid w:val="00776756"/>
    <w:rsid w:val="00781B33"/>
    <w:rsid w:val="00785AFF"/>
    <w:rsid w:val="007868BF"/>
    <w:rsid w:val="00792342"/>
    <w:rsid w:val="00792A02"/>
    <w:rsid w:val="00793A6E"/>
    <w:rsid w:val="007977A8"/>
    <w:rsid w:val="007B512A"/>
    <w:rsid w:val="007C0455"/>
    <w:rsid w:val="007C09AD"/>
    <w:rsid w:val="007C2097"/>
    <w:rsid w:val="007C24E2"/>
    <w:rsid w:val="007D6A07"/>
    <w:rsid w:val="007E7E12"/>
    <w:rsid w:val="007F7259"/>
    <w:rsid w:val="007F7B3D"/>
    <w:rsid w:val="00800809"/>
    <w:rsid w:val="008040A8"/>
    <w:rsid w:val="00807EA0"/>
    <w:rsid w:val="008279FA"/>
    <w:rsid w:val="00837090"/>
    <w:rsid w:val="00844D9F"/>
    <w:rsid w:val="008626E7"/>
    <w:rsid w:val="00870EE7"/>
    <w:rsid w:val="008712E1"/>
    <w:rsid w:val="00873374"/>
    <w:rsid w:val="0088068E"/>
    <w:rsid w:val="008863B9"/>
    <w:rsid w:val="008A0AAC"/>
    <w:rsid w:val="008A45A6"/>
    <w:rsid w:val="008B1569"/>
    <w:rsid w:val="008C166F"/>
    <w:rsid w:val="008D3CCC"/>
    <w:rsid w:val="008D4170"/>
    <w:rsid w:val="008F3789"/>
    <w:rsid w:val="008F686C"/>
    <w:rsid w:val="0091207D"/>
    <w:rsid w:val="00913DD6"/>
    <w:rsid w:val="009148DE"/>
    <w:rsid w:val="00916574"/>
    <w:rsid w:val="00924C3E"/>
    <w:rsid w:val="00927946"/>
    <w:rsid w:val="00941E30"/>
    <w:rsid w:val="00943215"/>
    <w:rsid w:val="009438C6"/>
    <w:rsid w:val="00944D13"/>
    <w:rsid w:val="00966C4B"/>
    <w:rsid w:val="00973773"/>
    <w:rsid w:val="00975727"/>
    <w:rsid w:val="00975DEC"/>
    <w:rsid w:val="009777D9"/>
    <w:rsid w:val="0098422A"/>
    <w:rsid w:val="009861EE"/>
    <w:rsid w:val="00991B88"/>
    <w:rsid w:val="009A5753"/>
    <w:rsid w:val="009A579D"/>
    <w:rsid w:val="009B13F9"/>
    <w:rsid w:val="009C5B9C"/>
    <w:rsid w:val="009D53BE"/>
    <w:rsid w:val="009D545A"/>
    <w:rsid w:val="009E3297"/>
    <w:rsid w:val="009E4B4C"/>
    <w:rsid w:val="009F08C2"/>
    <w:rsid w:val="009F4828"/>
    <w:rsid w:val="009F562A"/>
    <w:rsid w:val="009F734F"/>
    <w:rsid w:val="00A0564D"/>
    <w:rsid w:val="00A22558"/>
    <w:rsid w:val="00A246B6"/>
    <w:rsid w:val="00A308F0"/>
    <w:rsid w:val="00A34D2E"/>
    <w:rsid w:val="00A47E70"/>
    <w:rsid w:val="00A50CF0"/>
    <w:rsid w:val="00A521EC"/>
    <w:rsid w:val="00A63A85"/>
    <w:rsid w:val="00A7071B"/>
    <w:rsid w:val="00A71099"/>
    <w:rsid w:val="00A7671C"/>
    <w:rsid w:val="00A9176F"/>
    <w:rsid w:val="00A91C69"/>
    <w:rsid w:val="00AA2CBC"/>
    <w:rsid w:val="00AB66B1"/>
    <w:rsid w:val="00AC2713"/>
    <w:rsid w:val="00AC5820"/>
    <w:rsid w:val="00AD1CD8"/>
    <w:rsid w:val="00AF01A9"/>
    <w:rsid w:val="00AF1D3E"/>
    <w:rsid w:val="00AF5CB1"/>
    <w:rsid w:val="00B0233C"/>
    <w:rsid w:val="00B03E98"/>
    <w:rsid w:val="00B05011"/>
    <w:rsid w:val="00B12DDE"/>
    <w:rsid w:val="00B258BB"/>
    <w:rsid w:val="00B349F0"/>
    <w:rsid w:val="00B36D49"/>
    <w:rsid w:val="00B37FA6"/>
    <w:rsid w:val="00B53EED"/>
    <w:rsid w:val="00B56630"/>
    <w:rsid w:val="00B61F5A"/>
    <w:rsid w:val="00B65467"/>
    <w:rsid w:val="00B67B97"/>
    <w:rsid w:val="00B8065E"/>
    <w:rsid w:val="00B822A8"/>
    <w:rsid w:val="00B87461"/>
    <w:rsid w:val="00B968C8"/>
    <w:rsid w:val="00BA2388"/>
    <w:rsid w:val="00BA3EC5"/>
    <w:rsid w:val="00BA51D9"/>
    <w:rsid w:val="00BB5DFC"/>
    <w:rsid w:val="00BB7C12"/>
    <w:rsid w:val="00BD1967"/>
    <w:rsid w:val="00BD279D"/>
    <w:rsid w:val="00BD6BB8"/>
    <w:rsid w:val="00C03551"/>
    <w:rsid w:val="00C056E5"/>
    <w:rsid w:val="00C07CA3"/>
    <w:rsid w:val="00C11ECC"/>
    <w:rsid w:val="00C240CC"/>
    <w:rsid w:val="00C2484F"/>
    <w:rsid w:val="00C317E5"/>
    <w:rsid w:val="00C3276F"/>
    <w:rsid w:val="00C41AF7"/>
    <w:rsid w:val="00C66BA2"/>
    <w:rsid w:val="00C71168"/>
    <w:rsid w:val="00C82D50"/>
    <w:rsid w:val="00C86234"/>
    <w:rsid w:val="00C86A18"/>
    <w:rsid w:val="00C870F6"/>
    <w:rsid w:val="00C87A22"/>
    <w:rsid w:val="00C92A5D"/>
    <w:rsid w:val="00C95985"/>
    <w:rsid w:val="00C95A97"/>
    <w:rsid w:val="00CA2787"/>
    <w:rsid w:val="00CB2D5A"/>
    <w:rsid w:val="00CC5026"/>
    <w:rsid w:val="00CC68D0"/>
    <w:rsid w:val="00CD39A8"/>
    <w:rsid w:val="00CE6FBF"/>
    <w:rsid w:val="00CE79B5"/>
    <w:rsid w:val="00D00148"/>
    <w:rsid w:val="00D03F9A"/>
    <w:rsid w:val="00D05EC5"/>
    <w:rsid w:val="00D06D51"/>
    <w:rsid w:val="00D14405"/>
    <w:rsid w:val="00D24991"/>
    <w:rsid w:val="00D31026"/>
    <w:rsid w:val="00D35695"/>
    <w:rsid w:val="00D373BD"/>
    <w:rsid w:val="00D50255"/>
    <w:rsid w:val="00D66520"/>
    <w:rsid w:val="00D84AE9"/>
    <w:rsid w:val="00DA0DBE"/>
    <w:rsid w:val="00DA1FC7"/>
    <w:rsid w:val="00DA3F1F"/>
    <w:rsid w:val="00DA4CBE"/>
    <w:rsid w:val="00DB2C64"/>
    <w:rsid w:val="00DB3990"/>
    <w:rsid w:val="00DB3B9F"/>
    <w:rsid w:val="00DC1313"/>
    <w:rsid w:val="00DD34E0"/>
    <w:rsid w:val="00DD4D0C"/>
    <w:rsid w:val="00DD6C67"/>
    <w:rsid w:val="00DE12D9"/>
    <w:rsid w:val="00DE211A"/>
    <w:rsid w:val="00DE34CF"/>
    <w:rsid w:val="00E02E82"/>
    <w:rsid w:val="00E13F3D"/>
    <w:rsid w:val="00E22C03"/>
    <w:rsid w:val="00E250C9"/>
    <w:rsid w:val="00E34898"/>
    <w:rsid w:val="00E35060"/>
    <w:rsid w:val="00E50DF1"/>
    <w:rsid w:val="00E53BB2"/>
    <w:rsid w:val="00E62624"/>
    <w:rsid w:val="00E67EAD"/>
    <w:rsid w:val="00E81F64"/>
    <w:rsid w:val="00E87946"/>
    <w:rsid w:val="00E9177E"/>
    <w:rsid w:val="00E93810"/>
    <w:rsid w:val="00E95C88"/>
    <w:rsid w:val="00EA51E8"/>
    <w:rsid w:val="00EB09B7"/>
    <w:rsid w:val="00EB394A"/>
    <w:rsid w:val="00EB397C"/>
    <w:rsid w:val="00EC6DB7"/>
    <w:rsid w:val="00EE7D7C"/>
    <w:rsid w:val="00F02F66"/>
    <w:rsid w:val="00F2302A"/>
    <w:rsid w:val="00F25D98"/>
    <w:rsid w:val="00F2700A"/>
    <w:rsid w:val="00F300FB"/>
    <w:rsid w:val="00F53192"/>
    <w:rsid w:val="00F60BEA"/>
    <w:rsid w:val="00F7391B"/>
    <w:rsid w:val="00F8417E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D0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2Char">
    <w:name w:val="标题 2 Char"/>
    <w:aliases w:val="Head2A Char,2 Char,H2 Char,h2 Char"/>
    <w:link w:val="2"/>
    <w:rsid w:val="00973773"/>
    <w:rPr>
      <w:rFonts w:ascii="Arial" w:hAnsi="Arial"/>
      <w:sz w:val="32"/>
      <w:lang w:val="en-GB" w:eastAsia="en-US"/>
    </w:rPr>
  </w:style>
  <w:style w:type="character" w:styleId="HTML">
    <w:name w:val="HTML Code"/>
    <w:basedOn w:val="a0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74552A"/>
    <w:pPr>
      <w:ind w:left="720"/>
      <w:contextualSpacing/>
    </w:pPr>
  </w:style>
  <w:style w:type="character" w:customStyle="1" w:styleId="THChar">
    <w:name w:val="TH Char"/>
    <w:link w:val="TH"/>
    <w:qFormat/>
    <w:locked/>
    <w:rsid w:val="001904EA"/>
    <w:rPr>
      <w:rFonts w:ascii="Arial" w:hAnsi="Arial"/>
      <w:b/>
      <w:lang w:val="en-GB" w:eastAsia="en-US"/>
    </w:rPr>
  </w:style>
  <w:style w:type="character" w:styleId="af4">
    <w:name w:val="Placeholder Text"/>
    <w:basedOn w:val="a0"/>
    <w:uiPriority w:val="99"/>
    <w:unhideWhenUsed/>
    <w:rsid w:val="007E7E12"/>
    <w:rPr>
      <w:vanish/>
      <w:color w:val="AEB5BB"/>
    </w:rPr>
  </w:style>
  <w:style w:type="paragraph" w:styleId="af5">
    <w:name w:val="No Spacing"/>
    <w:basedOn w:val="a"/>
    <w:link w:val="Char0"/>
    <w:uiPriority w:val="1"/>
    <w:qFormat/>
    <w:rsid w:val="007E7E12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Char0">
    <w:name w:val="无间隔 Char"/>
    <w:basedOn w:val="a0"/>
    <w:link w:val="af5"/>
    <w:uiPriority w:val="1"/>
    <w:rsid w:val="007E7E12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42BF1-5807-4AAB-9F5B-1A149975C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1691</Words>
  <Characters>9644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2024-01-09T01:20:00Z</dcterms:created>
  <dcterms:modified xsi:type="dcterms:W3CDTF">2024-01-09T01:20:00Z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2023-12-14T11:30:58Z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bb701f5f-2fab-48cd-abb9-5bd16adae559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1703321799</vt:lpwstr>
  </property>
  <property fmtid="{D5CDD505-2E9C-101B-9397-08002B2CF9AE}" pid="32" name="_2015_ms_pID_725343">
    <vt:lpwstr>(2)yq2vUGPP0Nq6OCLwfzOhu9V7U3X3Swq0A6sk5OlYlTQ5CLReColpoxedr7KsVeQWLykOT/D3
wVuRmNw2HgBZhcGgFRT5z5pxqzwJzCSw1R16xGMWTBozjeDOakFT54bODdoLScNJYWIC2T8n
AN6AcwIyuXb597Bhvxq7VXhK0cDOGo74SiYlXBLGZSbMaNfGXr9qB3nEXz+cXt1cdPelXK80
EXrtgyWAGKoPFefkMC</vt:lpwstr>
  </property>
  <property fmtid="{D5CDD505-2E9C-101B-9397-08002B2CF9AE}" pid="33" name="_2015_ms_pID_7253431">
    <vt:lpwstr>WR19nyMfchl2F3RV5ErjeGmF7QJnrKi4ppvqQzOG0pdZ6aVw9xAmwN
xAFoJrDNdIR5mcVjvj1ySOPIcOnIGio3rKcpG4IvP9jpqc/Bk0IUPO4UF4rmQ6Cnt32KvbwZ
tc381imsdt6KiDD6/KLcvMp3ETv4DHMBSUH+XH7+9zMwAxJOYMtXo/3Hl6ndBaLjASQQcwFb
40ni2un5dRRgXoGo</vt:lpwstr>
  </property>
</Properties>
</file>