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819" w:rsidRDefault="00FF2819" w:rsidP="00FF2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R5s240026</w:t>
        </w:r>
      </w:fldSimple>
    </w:p>
    <w:p w:rsidR="00FF2819" w:rsidRDefault="00FF2819" w:rsidP="00FF281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2819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2819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2819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142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F2819" w:rsidRPr="00410371" w:rsidRDefault="00FF2819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F2819" w:rsidRPr="00410371" w:rsidRDefault="00FF2819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3307</w:t>
              </w:r>
            </w:fldSimple>
          </w:p>
        </w:tc>
        <w:tc>
          <w:tcPr>
            <w:tcW w:w="709" w:type="dxa"/>
          </w:tcPr>
          <w:p w:rsidR="00FF2819" w:rsidRDefault="00FF2819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F2819" w:rsidRPr="00410371" w:rsidRDefault="00FF2819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F2819" w:rsidRDefault="00FF2819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F2819" w:rsidRPr="00410371" w:rsidRDefault="00FF2819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F2819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F2819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F2819" w:rsidRPr="00F25D98" w:rsidRDefault="00FF2819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2819" w:rsidTr="00BD0D20">
        <w:tc>
          <w:tcPr>
            <w:tcW w:w="9641" w:type="dxa"/>
            <w:gridSpan w:val="9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F2819" w:rsidRDefault="00FF2819" w:rsidP="00FF2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2819" w:rsidTr="00BD0D20">
        <w:tc>
          <w:tcPr>
            <w:tcW w:w="2835" w:type="dxa"/>
          </w:tcPr>
          <w:p w:rsidR="00FF2819" w:rsidRDefault="00FF2819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F2819" w:rsidRDefault="00FF2819" w:rsidP="00FF2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2819" w:rsidTr="00BD0D20">
        <w:tc>
          <w:tcPr>
            <w:tcW w:w="9640" w:type="dxa"/>
            <w:gridSpan w:val="11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11.4.1</w:t>
            </w:r>
            <w:r>
              <w:fldChar w:fldCharType="end"/>
            </w: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F2819" w:rsidRDefault="00FF2819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2023-12-14</w:t>
              </w:r>
            </w:fldSimple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F2819" w:rsidRDefault="00FF2819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2819" w:rsidRPr="007C2097" w:rsidRDefault="00FF2819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2819" w:rsidTr="00BD0D20">
        <w:tc>
          <w:tcPr>
            <w:tcW w:w="1843" w:type="dxa"/>
          </w:tcPr>
          <w:p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af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current TTCN implementation, the function </w:t>
            </w:r>
            <w:r w:rsidRPr="00DC4350">
              <w:rPr>
                <w:rFonts w:ascii="Arial" w:hAnsi="Arial" w:cs="Arial"/>
                <w:sz w:val="20"/>
                <w:szCs w:val="20"/>
              </w:rPr>
              <w:t>f_TC_11_4_1_NR5GC_IMS1</w:t>
            </w:r>
            <w:r>
              <w:rPr>
                <w:rFonts w:ascii="Arial" w:hAnsi="Arial" w:cs="Arial"/>
                <w:sz w:val="20"/>
                <w:szCs w:val="20"/>
              </w:rPr>
              <w:t xml:space="preserve"> is still being used which calls function </w:t>
            </w:r>
            <w:r w:rsidRPr="00DC4350">
              <w:rPr>
                <w:rFonts w:ascii="Arial" w:hAnsi="Arial" w:cs="Arial"/>
                <w:sz w:val="20"/>
                <w:szCs w:val="20"/>
              </w:rPr>
              <w:t>f_IMS_NR5GC_MOSpeechCallAndRelease</w:t>
            </w:r>
            <w:r>
              <w:rPr>
                <w:rFonts w:ascii="Arial" w:hAnsi="Arial" w:cs="Arial"/>
                <w:sz w:val="20"/>
                <w:szCs w:val="20"/>
              </w:rPr>
              <w:t xml:space="preserve">. This is not needed anymore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the Prose does not have a speech call.</w:t>
            </w:r>
          </w:p>
          <w:p w:rsidR="00FF2819" w:rsidRDefault="00FF2819" w:rsidP="00FF2819">
            <w:pPr>
              <w:pStyle w:val="af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a result, the function </w:t>
            </w:r>
            <w:r w:rsidRPr="00DC4350">
              <w:rPr>
                <w:rFonts w:ascii="Arial" w:hAnsi="Arial" w:cs="Arial"/>
                <w:sz w:val="20"/>
                <w:szCs w:val="20"/>
              </w:rPr>
              <w:t>f_TC_11_4_1_NR5GC_IMS1</w:t>
            </w:r>
            <w:r>
              <w:rPr>
                <w:rFonts w:ascii="Arial" w:hAnsi="Arial" w:cs="Arial"/>
                <w:sz w:val="20"/>
                <w:szCs w:val="20"/>
              </w:rPr>
              <w:t xml:space="preserve"> itself is now not needed. The basic IMS registration/deregistration can be handled on default IMS PTC.</w:t>
            </w:r>
          </w:p>
          <w:p w:rsidR="00FF2819" w:rsidRDefault="00FF2819" w:rsidP="00FF2819">
            <w:pPr>
              <w:pStyle w:val="af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needs to be corrected.</w:t>
            </w:r>
          </w:p>
          <w:p w:rsidR="00FF2819" w:rsidRPr="00DA60AD" w:rsidRDefault="00FF2819" w:rsidP="00FF2819">
            <w:pPr>
              <w:pStyle w:val="af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After Step 3EA, when the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connection is released, the IMS PTC also needs resetting to prepare it for the next IMS registration. This needs to be implemented.</w:t>
            </w: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819" w:rsidRPr="00F12C50" w:rsidRDefault="00FF2819" w:rsidP="00FF2819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Removed the function </w:t>
            </w:r>
            <w:r w:rsidRPr="00DC4350">
              <w:rPr>
                <w:rFonts w:cs="Arial"/>
                <w:lang w:eastAsia="zh-CN"/>
              </w:rPr>
              <w:t>f_TC_11_4_1_NR5GC_IMS1</w:t>
            </w:r>
            <w:r>
              <w:rPr>
                <w:rFonts w:cs="Arial"/>
                <w:lang w:eastAsia="zh-CN"/>
              </w:rPr>
              <w:t xml:space="preserve">, and updated </w:t>
            </w:r>
            <w:r w:rsidRPr="00DC4350">
              <w:rPr>
                <w:rFonts w:cs="Arial"/>
                <w:lang w:eastAsia="zh-CN"/>
              </w:rPr>
              <w:t>TC_11_4_1_</w:t>
            </w:r>
            <w:proofErr w:type="gramStart"/>
            <w:r w:rsidRPr="00DC4350">
              <w:rPr>
                <w:rFonts w:cs="Arial"/>
                <w:lang w:eastAsia="zh-CN"/>
              </w:rPr>
              <w:t>NR5GC</w:t>
            </w:r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 xml:space="preserve">) </w:t>
            </w:r>
            <w:proofErr w:type="spellStart"/>
            <w:r>
              <w:rPr>
                <w:rFonts w:cs="Arial"/>
                <w:lang w:eastAsia="zh-CN"/>
              </w:rPr>
              <w:t>accordingy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  <w:p w:rsidR="00FF2819" w:rsidRPr="00B9636B" w:rsidRDefault="00FF2819" w:rsidP="00FF2819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Called function </w:t>
            </w:r>
            <w:r w:rsidRPr="00DC4350">
              <w:rPr>
                <w:rFonts w:cs="Arial"/>
                <w:lang w:eastAsia="zh-CN"/>
              </w:rPr>
              <w:t>f_NR5GC_ResetIMS(PDN_1);</w:t>
            </w:r>
            <w:r>
              <w:rPr>
                <w:rFonts w:cs="Arial"/>
                <w:lang w:eastAsia="zh-CN"/>
              </w:rPr>
              <w:t xml:space="preserve"> after Step 3EA.</w:t>
            </w: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819" w:rsidRPr="00CF39F2" w:rsidRDefault="00FF2819" w:rsidP="00FF281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Pr="00143E99" w:rsidRDefault="00FF2819" w:rsidP="00FF281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FF2819" w:rsidTr="00BD0D20">
        <w:tc>
          <w:tcPr>
            <w:tcW w:w="2694" w:type="dxa"/>
            <w:gridSpan w:val="2"/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2819" w:rsidRDefault="00FF2819" w:rsidP="00FF2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11.4.1.NR5GC</w:t>
            </w: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2819" w:rsidRDefault="00FF2819" w:rsidP="00FF2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2819" w:rsidRDefault="00FF2819" w:rsidP="00FF2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2819" w:rsidRDefault="00FF2819" w:rsidP="00FF2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2819" w:rsidRDefault="00FF2819" w:rsidP="00FF2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819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2819" w:rsidRPr="008863B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F2819" w:rsidRPr="008863B9" w:rsidRDefault="00FF2819" w:rsidP="00FF28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0838" w:rsidRDefault="00890838" w:rsidP="00890838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  <w:bookmarkStart w:id="1" w:name="_GoBack"/>
      <w:bookmarkEnd w:id="1"/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53443349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512847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847" w:rsidRPr="00801D27">
        <w:rPr>
          <w:rFonts w:ascii="Arial" w:hAnsi="Arial" w:cs="Arial"/>
          <w:iCs/>
        </w:rPr>
        <w:t>Table of Contents</w:t>
      </w:r>
      <w:r w:rsidR="00512847">
        <w:tab/>
      </w:r>
      <w:r w:rsidR="00512847">
        <w:fldChar w:fldCharType="begin"/>
      </w:r>
      <w:r w:rsidR="00512847">
        <w:instrText xml:space="preserve"> PAGEREF _Toc153443349 \h </w:instrText>
      </w:r>
      <w:r w:rsidR="00512847">
        <w:fldChar w:fldCharType="separate"/>
      </w:r>
      <w:r w:rsidR="00512847">
        <w:t>3</w:t>
      </w:r>
      <w:r w:rsidR="00512847">
        <w:fldChar w:fldCharType="end"/>
      </w:r>
    </w:p>
    <w:p w:rsidR="00512847" w:rsidRDefault="00512847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801D2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D2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_Toc153443350 \h </w:instrText>
      </w:r>
      <w:r>
        <w:fldChar w:fldCharType="separate"/>
      </w:r>
      <w:r>
        <w:t>3</w:t>
      </w:r>
      <w:r>
        <w:fldChar w:fldCharType="end"/>
      </w:r>
    </w:p>
    <w:p w:rsidR="00512847" w:rsidRDefault="00512847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801D2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D2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_Toc153443351 \h </w:instrText>
      </w:r>
      <w:r>
        <w:fldChar w:fldCharType="separate"/>
      </w:r>
      <w:r>
        <w:t>3</w:t>
      </w:r>
      <w:r>
        <w:fldChar w:fldCharType="end"/>
      </w:r>
    </w:p>
    <w:p w:rsidR="00512847" w:rsidRDefault="00512847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D2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D27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_Toc153443352 \h </w:instrText>
      </w:r>
      <w:r>
        <w:fldChar w:fldCharType="separate"/>
      </w:r>
      <w:r>
        <w:t>3</w:t>
      </w:r>
      <w:r>
        <w:fldChar w:fldCharType="end"/>
      </w:r>
    </w:p>
    <w:p w:rsidR="00512847" w:rsidRDefault="00512847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D2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D27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_Toc153443353 \h </w:instrText>
      </w:r>
      <w:r>
        <w:fldChar w:fldCharType="separate"/>
      </w:r>
      <w:r>
        <w:t>5</w:t>
      </w:r>
      <w:r>
        <w:fldChar w:fldCharType="end"/>
      </w:r>
    </w:p>
    <w:p w:rsidR="00512847" w:rsidRDefault="00512847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D2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D27">
        <w:rPr>
          <w:rFonts w:cs="Arial"/>
          <w:b/>
          <w:bCs/>
          <w:color w:val="000000"/>
          <w:lang w:val="en-US" w:eastAsia="en-GB"/>
        </w:rPr>
        <w:t>Change 3</w:t>
      </w:r>
      <w:r>
        <w:tab/>
      </w:r>
      <w:r>
        <w:fldChar w:fldCharType="begin"/>
      </w:r>
      <w:r>
        <w:instrText xml:space="preserve"> PAGEREF _Toc153443354 \h </w:instrText>
      </w:r>
      <w:r>
        <w:fldChar w:fldCharType="separate"/>
      </w:r>
      <w:r>
        <w:t>7</w:t>
      </w:r>
      <w:r>
        <w:fldChar w:fldCharType="end"/>
      </w:r>
    </w:p>
    <w:p w:rsidR="00D15337" w:rsidRDefault="007A73E5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53443350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0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443351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443352"/>
      <w:r>
        <w:rPr>
          <w:rFonts w:cs="Arial"/>
          <w:b/>
          <w:bCs/>
          <w:color w:val="000000"/>
          <w:lang w:val="en-US" w:eastAsia="en-GB"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347762" w:rsidRDefault="00DF2F91" w:rsidP="00206ED0">
            <w:pPr>
              <w:pStyle w:val="CRCoverPage"/>
              <w:spacing w:after="0"/>
              <w:rPr>
                <w:noProof/>
              </w:rPr>
            </w:pPr>
            <w:r w:rsidRPr="00347762">
              <w:rPr>
                <w:noProof/>
              </w:rPr>
              <w:t>f_TC_11_4_1_NR5GC_IMS1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91" w:rsidRPr="00347762" w:rsidRDefault="00DF2F91" w:rsidP="00DF2F91">
            <w:pPr>
              <w:pStyle w:val="af8"/>
              <w:rPr>
                <w:rFonts w:ascii="Arial" w:hAnsi="Arial" w:cs="Arial"/>
                <w:sz w:val="20"/>
                <w:szCs w:val="20"/>
              </w:rPr>
            </w:pPr>
            <w:r w:rsidRPr="00347762">
              <w:rPr>
                <w:rFonts w:ascii="Arial" w:hAnsi="Arial" w:cs="Arial"/>
                <w:sz w:val="20"/>
                <w:szCs w:val="20"/>
              </w:rPr>
              <w:t xml:space="preserve">In the current TTCN implementation, the function f_TC_11_4_1_NR5GC_IMS1 is still being used which calls function f_IMS_NR5GC_MOSpeechCallAndRelease. This is not needed anymore </w:t>
            </w:r>
            <w:proofErr w:type="spellStart"/>
            <w:r w:rsidRPr="00347762">
              <w:rPr>
                <w:rFonts w:ascii="Arial" w:hAnsi="Arial" w:cs="Arial"/>
                <w:sz w:val="20"/>
                <w:szCs w:val="20"/>
              </w:rPr>
              <w:t>ans</w:t>
            </w:r>
            <w:proofErr w:type="spellEnd"/>
            <w:r w:rsidRPr="00347762">
              <w:rPr>
                <w:rFonts w:ascii="Arial" w:hAnsi="Arial" w:cs="Arial"/>
                <w:sz w:val="20"/>
                <w:szCs w:val="20"/>
              </w:rPr>
              <w:t xml:space="preserve"> the Prose does not have a speech call.</w:t>
            </w:r>
          </w:p>
          <w:p w:rsidR="006E31A3" w:rsidRPr="00347762" w:rsidRDefault="00DF2F91" w:rsidP="00DF2F91">
            <w:pPr>
              <w:pStyle w:val="af8"/>
              <w:rPr>
                <w:noProof/>
                <w:sz w:val="20"/>
                <w:szCs w:val="20"/>
              </w:rPr>
            </w:pPr>
            <w:r w:rsidRPr="00347762">
              <w:rPr>
                <w:rFonts w:ascii="Arial" w:hAnsi="Arial" w:cs="Arial"/>
                <w:sz w:val="20"/>
                <w:szCs w:val="20"/>
              </w:rPr>
              <w:t>As a result, the function f_TC_11_4_1_NR5GC_IMS1 itself is now not needed. The basic IMS registration/deregistration can be handled on default IMS PTC.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Pr="00347762" w:rsidRDefault="00DF2F91" w:rsidP="00143E99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 w:rsidRPr="00347762">
              <w:rPr>
                <w:rFonts w:cs="Arial"/>
                <w:lang w:eastAsia="zh-CN"/>
              </w:rPr>
              <w:t xml:space="preserve">Removed (voided) the </w:t>
            </w:r>
            <w:bookmarkStart w:id="27" w:name="OLE_LINK3"/>
            <w:bookmarkStart w:id="28" w:name="OLE_LINK4"/>
            <w:r w:rsidRPr="00347762">
              <w:rPr>
                <w:rFonts w:cs="Arial"/>
                <w:lang w:eastAsia="zh-CN"/>
              </w:rPr>
              <w:t>function f_TC_11_4_1_NR5GC_IMS1</w:t>
            </w:r>
            <w:bookmarkEnd w:id="27"/>
            <w:bookmarkEnd w:id="28"/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Pr="00347762" w:rsidRDefault="00DF2F91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r w:rsidRPr="00347762">
              <w:rPr>
                <w:rFonts w:ascii="Arial" w:hAnsi="Arial" w:cs="Arial"/>
                <w:lang w:eastAsia="en-GB"/>
              </w:rPr>
              <w:t>Emergency_NR5GC_IMS.ttcn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Default="00ED3A32" w:rsidP="00AE2F97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function f_TC_11_4_1_NR5GC_IMS1()runs on IMS_PTC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R5-220560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//Initial PDU session - for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e.g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Registration and 'normal' calls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template (present)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SipUrl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v_OtherCalleeUri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cr_SipUrl_Common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c_sipScheme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c_telScheme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), ?); // @sic R5s210603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f_IMS_PTC_Init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(PDN_1);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R5s221039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f_IMS_GlobalRelease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f_IMS_IPCAN_SendCoOrdMsg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f_IMS_NR5GC_MOSpeechCallAndRelease(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v_OtherCalleeUri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f_IMS_IpcanReleaseWithOptionalDeregistration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206ED0" w:rsidRPr="00850B74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/*WA#11_4_1 </w:t>
            </w:r>
            <w:r w:rsidRPr="00DF2F91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function f_TC_11_4_1_NR5GC_IMS1()runs on IMS_PTC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{ //@sic R5-220560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//Initial PDU session - for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e.g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Registration and 'normal' calls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var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template (present)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SipUrl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v_OtherCalleeUri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cr_SipUrl_Common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((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c_sipScheme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c_telScheme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), ?); // @sic R5s210603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f_IMS_PTC_Init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(PDN_1);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lastRenderedPageBreak/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//@sic R5s221039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f_IMS_GlobalRelease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f_IMS_NR5GC_MOSpeechCallAndRelease(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v_OtherCalleeUri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f_IMS_IpcanReleaseWithOptionalDeregistration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();</w:t>
            </w:r>
          </w:p>
          <w:p w:rsidR="00B9636B" w:rsidRPr="00AE2F97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}*/</w:t>
            </w:r>
          </w:p>
        </w:tc>
      </w:tr>
    </w:tbl>
    <w:p w:rsidR="000626E5" w:rsidRPr="003D65E8" w:rsidRDefault="000626E5" w:rsidP="000626E5">
      <w:pPr>
        <w:pStyle w:val="2"/>
        <w:numPr>
          <w:ilvl w:val="1"/>
          <w:numId w:val="4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9" w:name="_Toc153443353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BE22AD">
        <w:rPr>
          <w:rFonts w:cs="Arial"/>
          <w:b/>
          <w:bCs/>
          <w:color w:val="000000"/>
          <w:lang w:val="en-US" w:eastAsia="en-GB"/>
        </w:rPr>
        <w:t>2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Pr="00347762" w:rsidRDefault="00BE22AD" w:rsidP="00BD0D20">
            <w:pPr>
              <w:pStyle w:val="CRCoverPage"/>
              <w:spacing w:after="0"/>
              <w:rPr>
                <w:noProof/>
              </w:rPr>
            </w:pPr>
            <w:r w:rsidRPr="00347762">
              <w:rPr>
                <w:noProof/>
              </w:rPr>
              <w:t>testcase TC_11_4_1_NR5GC()</w:t>
            </w:r>
          </w:p>
        </w:tc>
      </w:tr>
      <w:tr w:rsidR="000626E5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347762" w:rsidRDefault="00BE22AD" w:rsidP="00BD0D20">
            <w:pPr>
              <w:pStyle w:val="CRCoverPage"/>
              <w:spacing w:after="0"/>
              <w:rPr>
                <w:noProof/>
              </w:rPr>
            </w:pPr>
            <w:r w:rsidRPr="00347762">
              <w:rPr>
                <w:noProof/>
              </w:rPr>
              <w:t>See change 1 above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347762" w:rsidRDefault="00BE22AD" w:rsidP="00BD0D20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 w:rsidRPr="00347762">
              <w:rPr>
                <w:rFonts w:cs="Arial"/>
                <w:lang w:eastAsia="zh-CN"/>
              </w:rPr>
              <w:t>Updated the function to remove calls for IMS1.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CC39F9" w:rsidRDefault="00347762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Default="00ED3A32" w:rsidP="00BD0D2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testcase TC_11_4_1_NR5GC() runs on MTC_NR5GC system SYSTEM_NR5GC {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  5GMM-REGISTERED.NORMAL-SERVICE / 5GMM-IDLE / Emergency call / Utilising emergency number stored on the USIM / New emergency PDU session / Network failing the authentication check (5G AKA)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  :=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  :=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int2float(300);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v_IMS1 :=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IMS_PTC.create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("IMS1")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v_IMS2 :=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IMS_PTC.create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("IMS2")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v_NR5GC.start(f_TC_11_4_1_NR5GC());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v_IMS1.start(f_TC_11_4_1_NR5GC_IMS1());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v_IMS2.start(f_TC_11_4_1_NR5GC_IMS2());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626E5" w:rsidRPr="00850B74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0626E5" w:rsidRPr="00CD057D" w:rsidRDefault="000626E5" w:rsidP="000626E5">
      <w:pPr>
        <w:spacing w:after="0"/>
        <w:rPr>
          <w:rFonts w:ascii="Arial" w:hAnsi="Arial"/>
          <w:b/>
          <w:color w:val="000000"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testcase TC_11_4_1_NR5GC() runs on MTC_NR5GC system SYSTEM_NR5GC {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  5GMM-REGISTERED.NORMAL-SERVICE / 5GMM-IDLE / Emergency call / Utilising emergency number stored on the USIM / New emergency PDU session / Network failing the authentication check (5G AKA)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  :=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  :=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int2float(300);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//WA#11_4_1</w:t>
            </w: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Pr="00BE22AD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v_IMS1 :=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IMS_PTC.create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("IMS1")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v_IMS2 :=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IMS_PTC.create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("IMS2")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v_NR5GC.start(f_TC_11_4_1_NR5GC());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//WA#11_4_1</w:t>
            </w: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Pr="00BE22AD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v_IMS1.start(f_TC_11_4_1_NR5GC_IMS1());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v_IMS2.start(f_TC_11_4_1_NR5GC_IMS2());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626E5" w:rsidRPr="00AE2F97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0626E5" w:rsidRPr="003D65E8" w:rsidRDefault="000626E5" w:rsidP="000626E5">
      <w:pPr>
        <w:pStyle w:val="2"/>
        <w:numPr>
          <w:ilvl w:val="1"/>
          <w:numId w:val="4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53443354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752C71">
        <w:rPr>
          <w:rFonts w:cs="Arial"/>
          <w:b/>
          <w:bCs/>
          <w:color w:val="000000"/>
          <w:lang w:val="en-US" w:eastAsia="en-GB"/>
        </w:rPr>
        <w:t>3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Pr="00FA530C" w:rsidRDefault="000626E5" w:rsidP="00BD0D20">
            <w:pPr>
              <w:pStyle w:val="CRCoverPage"/>
              <w:spacing w:after="0"/>
              <w:rPr>
                <w:noProof/>
              </w:rPr>
            </w:pPr>
            <w:r w:rsidRPr="00B9636B">
              <w:rPr>
                <w:noProof/>
              </w:rPr>
              <w:t>f_NR_SS_BWP_List_UL</w:t>
            </w:r>
          </w:p>
        </w:tc>
      </w:tr>
      <w:tr w:rsidR="000626E5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803546" w:rsidRDefault="00752C71" w:rsidP="00BD0D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</w:rPr>
              <w:t xml:space="preserve">After Step 3EA, when the </w:t>
            </w:r>
            <w:proofErr w:type="spellStart"/>
            <w:r>
              <w:rPr>
                <w:rFonts w:cs="Arial"/>
              </w:rPr>
              <w:t>rrc</w:t>
            </w:r>
            <w:proofErr w:type="spellEnd"/>
            <w:r>
              <w:rPr>
                <w:rFonts w:cs="Arial"/>
              </w:rPr>
              <w:t xml:space="preserve"> connection is released, the IMS PTC also needs resetting to prepare it for the next IMS registration. This needs to be implemented.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4E36E2" w:rsidRDefault="00752C71" w:rsidP="00BD0D20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Called function </w:t>
            </w:r>
            <w:r w:rsidRPr="00DC4350">
              <w:rPr>
                <w:rFonts w:cs="Arial"/>
                <w:lang w:eastAsia="zh-CN"/>
              </w:rPr>
              <w:t>f_NR5GC_ResetIMS(PDN_1);</w:t>
            </w:r>
            <w:r>
              <w:rPr>
                <w:rFonts w:cs="Arial"/>
                <w:lang w:eastAsia="zh-CN"/>
              </w:rPr>
              <w:t xml:space="preserve"> after Step 3EA.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CC39F9" w:rsidRDefault="00752C71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Default="00ED3A32" w:rsidP="00BD0D2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</w:t>
            </w: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f_NR5GC_EmergencyCallRelease(nr_Cell1);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(0.1);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"Step 3EA"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); //@sic Rs230748 sic@    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"Step 3EB"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the RA Response.</w:t>
            </w:r>
          </w:p>
          <w:p w:rsidR="000626E5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f_NR_SS_RachProcedureConfig_Def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ED CODE&gt;&gt;</w:t>
            </w:r>
          </w:p>
          <w:p w:rsidR="00752C71" w:rsidRDefault="00752C71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2C71" w:rsidRPr="00850B74" w:rsidRDefault="00752C71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0626E5" w:rsidRPr="00CD057D" w:rsidRDefault="000626E5" w:rsidP="000626E5">
      <w:pPr>
        <w:spacing w:after="0"/>
        <w:rPr>
          <w:rFonts w:ascii="Arial" w:hAnsi="Arial"/>
          <w:b/>
          <w:color w:val="000000"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f_NR5GC_EmergencyCallRelease(nr_Cell1);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(0.1);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"Step 3EA"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); //@sic Rs230748 sic@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bookmarkStart w:id="31" w:name="OLE_LINK1"/>
            <w:bookmarkStart w:id="32" w:name="OLE_LINK2"/>
            <w:r w:rsidRPr="00752C7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f_NR5GC_</w:t>
            </w:r>
            <w:proofErr w:type="gramStart"/>
            <w:r w:rsidRPr="00752C7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ResetIMS(</w:t>
            </w:r>
            <w:proofErr w:type="gramEnd"/>
            <w:r w:rsidRPr="00752C7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PDN_1);</w:t>
            </w:r>
            <w:bookmarkEnd w:id="31"/>
            <w:bookmarkEnd w:id="32"/>
            <w:r w:rsidRPr="00752C7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//WA#11_4_1 : This is needed to handle the next IMS registration.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"Step 3EB"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the RA Response.</w:t>
            </w:r>
          </w:p>
          <w:p w:rsid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f_NR_SS_RachProcedureConfig_Def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626E5" w:rsidRPr="00AE2F97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1C6BC1" w:rsidRDefault="001C6BC1" w:rsidP="00B9636B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29" w:rsidRDefault="000F7C29">
      <w:r>
        <w:separator/>
      </w:r>
    </w:p>
  </w:endnote>
  <w:endnote w:type="continuationSeparator" w:id="0">
    <w:p w:rsidR="000F7C29" w:rsidRDefault="000F7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29" w:rsidRDefault="000F7C29">
      <w:r>
        <w:separator/>
      </w:r>
    </w:p>
  </w:footnote>
  <w:footnote w:type="continuationSeparator" w:id="0">
    <w:p w:rsidR="000F7C29" w:rsidRDefault="000F7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70E" w:rsidRDefault="00EF270E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70E" w:rsidRDefault="00EF270E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975E99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C752A6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D65F6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8"/>
  </w:num>
  <w:num w:numId="4">
    <w:abstractNumId w:val="42"/>
  </w:num>
  <w:num w:numId="5">
    <w:abstractNumId w:val="31"/>
  </w:num>
  <w:num w:numId="6">
    <w:abstractNumId w:val="39"/>
  </w:num>
  <w:num w:numId="7">
    <w:abstractNumId w:val="12"/>
  </w:num>
  <w:num w:numId="8">
    <w:abstractNumId w:val="40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44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41"/>
  </w:num>
  <w:num w:numId="20">
    <w:abstractNumId w:val="36"/>
  </w:num>
  <w:num w:numId="21">
    <w:abstractNumId w:val="43"/>
  </w:num>
  <w:num w:numId="22">
    <w:abstractNumId w:val="28"/>
  </w:num>
  <w:num w:numId="23">
    <w:abstractNumId w:val="16"/>
  </w:num>
  <w:num w:numId="24">
    <w:abstractNumId w:val="22"/>
  </w:num>
  <w:num w:numId="25">
    <w:abstractNumId w:val="6"/>
  </w:num>
  <w:num w:numId="26">
    <w:abstractNumId w:val="14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8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35"/>
  </w:num>
  <w:num w:numId="37">
    <w:abstractNumId w:val="13"/>
  </w:num>
  <w:num w:numId="38">
    <w:abstractNumId w:val="20"/>
  </w:num>
  <w:num w:numId="39">
    <w:abstractNumId w:val="34"/>
  </w:num>
  <w:num w:numId="40">
    <w:abstractNumId w:val="30"/>
  </w:num>
  <w:num w:numId="41">
    <w:abstractNumId w:val="29"/>
  </w:num>
  <w:num w:numId="42">
    <w:abstractNumId w:val="32"/>
  </w:num>
  <w:num w:numId="43">
    <w:abstractNumId w:val="27"/>
  </w:num>
  <w:num w:numId="44">
    <w:abstractNumId w:val="11"/>
  </w:num>
  <w:num w:numId="45">
    <w:abstractNumId w:val="33"/>
  </w:num>
  <w:num w:numId="46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6E5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87C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0F7C29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47762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847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2C71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0D5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2AD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350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2F91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A3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819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7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af8">
    <w:name w:val="Normal (Web)"/>
    <w:basedOn w:val="a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C7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af8">
    <w:name w:val="Normal (Web)"/>
    <w:basedOn w:val="a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mailto:Parikshit.bhise@rohde-schwarz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7D5EFF-DB48-4FA3-BF6D-430250F83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8</Pages>
  <Words>1357</Words>
  <Characters>7738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3</cp:revision>
  <cp:lastPrinted>1900-12-31T16:00:00Z</cp:lastPrinted>
  <dcterms:created xsi:type="dcterms:W3CDTF">2023-12-18T05:52:00Z</dcterms:created>
  <dcterms:modified xsi:type="dcterms:W3CDTF">2023-12-18T06:22:00Z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