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9F456" w14:textId="77777777" w:rsidR="007526FB" w:rsidRDefault="007526FB" w:rsidP="007526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R5s240006</w:t>
        </w:r>
      </w:fldSimple>
    </w:p>
    <w:p w14:paraId="02FF6F66" w14:textId="77777777" w:rsidR="007526FB" w:rsidRDefault="007526FB" w:rsidP="007526F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26FB" w14:paraId="5938487B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13B9A" w14:textId="77777777" w:rsidR="007526FB" w:rsidRDefault="007526FB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526FB" w14:paraId="6D752B9D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176BD" w14:textId="77777777" w:rsidR="007526FB" w:rsidRDefault="007526FB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26FB" w14:paraId="6A8D1F0B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72903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54F7C0A5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42ECE9B9" w14:textId="77777777" w:rsidR="007526FB" w:rsidRDefault="007526FB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CF3A4C" w14:textId="77777777" w:rsidR="007526FB" w:rsidRPr="00410371" w:rsidRDefault="007526FB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49FC3227" w14:textId="77777777" w:rsidR="007526FB" w:rsidRDefault="007526FB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CD303" w14:textId="77777777" w:rsidR="007526FB" w:rsidRPr="00410371" w:rsidRDefault="007526FB" w:rsidP="00BD0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4775</w:t>
              </w:r>
            </w:fldSimple>
          </w:p>
        </w:tc>
        <w:tc>
          <w:tcPr>
            <w:tcW w:w="709" w:type="dxa"/>
          </w:tcPr>
          <w:p w14:paraId="4BD819EB" w14:textId="77777777" w:rsidR="007526FB" w:rsidRDefault="007526FB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6721B7" w14:textId="77777777" w:rsidR="007526FB" w:rsidRPr="00410371" w:rsidRDefault="007526FB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B853F0C" w14:textId="77777777" w:rsidR="007526FB" w:rsidRDefault="007526FB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D099D6" w14:textId="77777777" w:rsidR="007526FB" w:rsidRPr="00410371" w:rsidRDefault="007526FB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AA5E7D" w14:textId="77777777" w:rsidR="007526FB" w:rsidRDefault="007526FB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7526FB" w14:paraId="6A229A40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64E9C" w14:textId="77777777" w:rsidR="007526FB" w:rsidRDefault="007526FB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7526FB" w14:paraId="10278085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847273" w14:textId="77777777" w:rsidR="007526FB" w:rsidRPr="00F25D98" w:rsidRDefault="007526FB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26FB" w14:paraId="263E5C9E" w14:textId="77777777" w:rsidTr="00BD0D20">
        <w:tc>
          <w:tcPr>
            <w:tcW w:w="9641" w:type="dxa"/>
            <w:gridSpan w:val="9"/>
          </w:tcPr>
          <w:p w14:paraId="567A2084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73EC1F" w14:textId="77777777" w:rsidR="007526FB" w:rsidRDefault="007526FB" w:rsidP="007526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26FB" w14:paraId="46DFC5A4" w14:textId="77777777" w:rsidTr="00BD0D20">
        <w:tc>
          <w:tcPr>
            <w:tcW w:w="2835" w:type="dxa"/>
          </w:tcPr>
          <w:p w14:paraId="1736291F" w14:textId="77777777" w:rsidR="007526FB" w:rsidRDefault="007526FB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D44529" w14:textId="77777777" w:rsidR="007526FB" w:rsidRDefault="007526FB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DE087" w14:textId="77777777" w:rsidR="007526FB" w:rsidRDefault="007526FB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4B8271" w14:textId="77777777" w:rsidR="007526FB" w:rsidRDefault="007526FB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D81C5E" w14:textId="77777777" w:rsidR="007526FB" w:rsidRDefault="007526FB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C50A9B" w14:textId="77777777" w:rsidR="007526FB" w:rsidRDefault="007526FB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34A897" w14:textId="77777777" w:rsidR="007526FB" w:rsidRDefault="007526FB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3458E2" w14:textId="77777777" w:rsidR="007526FB" w:rsidRDefault="007526FB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2C080" w14:textId="77777777" w:rsidR="007526FB" w:rsidRDefault="007526FB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AE07F0" w14:textId="77777777" w:rsidR="007526FB" w:rsidRDefault="007526FB" w:rsidP="007526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26FB" w14:paraId="4A09D600" w14:textId="77777777" w:rsidTr="00BD0D20">
        <w:tc>
          <w:tcPr>
            <w:tcW w:w="9640" w:type="dxa"/>
            <w:gridSpan w:val="11"/>
          </w:tcPr>
          <w:p w14:paraId="5C73301E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04BC4356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639570" w14:textId="77777777" w:rsidR="007526FB" w:rsidRDefault="007526F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68E8EA" w14:textId="77777777" w:rsidR="007526FB" w:rsidRDefault="007526FB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NB-NTN testcases</w:t>
              </w:r>
            </w:fldSimple>
          </w:p>
        </w:tc>
      </w:tr>
      <w:tr w:rsidR="007526FB" w14:paraId="6003AE72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456FE40D" w14:textId="77777777" w:rsidR="007526FB" w:rsidRDefault="007526F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CAE32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2816716B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848360A" w14:textId="77777777" w:rsidR="007526FB" w:rsidRDefault="007526F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4DE351" w14:textId="77777777" w:rsidR="007526FB" w:rsidRDefault="007526FB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526FB" w14:paraId="302AB93A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009EB4B" w14:textId="77777777" w:rsidR="007526FB" w:rsidRDefault="007526F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94526C" w14:textId="74A74D31" w:rsidR="007526FB" w:rsidRDefault="007526FB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526FB" w14:paraId="285B47B3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210ABD8" w14:textId="77777777" w:rsidR="007526FB" w:rsidRDefault="007526F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D79EE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08A88A85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0DA6642" w14:textId="77777777" w:rsidR="007526FB" w:rsidRDefault="007526F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91CFB6" w14:textId="77777777" w:rsidR="007526FB" w:rsidRDefault="007526FB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5DA5BE0" w14:textId="77777777" w:rsidR="007526FB" w:rsidRDefault="007526FB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036349" w14:textId="77777777" w:rsidR="007526FB" w:rsidRDefault="007526FB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04C93A" w14:textId="77777777" w:rsidR="007526FB" w:rsidRDefault="007526FB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2023-12-12</w:t>
              </w:r>
            </w:fldSimple>
          </w:p>
        </w:tc>
      </w:tr>
      <w:tr w:rsidR="007526FB" w14:paraId="4B6D5B07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44D6B8A1" w14:textId="77777777" w:rsidR="007526FB" w:rsidRDefault="007526F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5C7AF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7A848D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3BF85A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B37A73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652D4CAC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49FFCC" w14:textId="77777777" w:rsidR="007526FB" w:rsidRDefault="007526F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E7104C" w14:textId="77777777" w:rsidR="007526FB" w:rsidRDefault="007526FB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690F9E" w14:textId="77777777" w:rsidR="007526FB" w:rsidRDefault="007526FB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8922B2" w14:textId="77777777" w:rsidR="007526FB" w:rsidRDefault="007526FB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50213" w14:textId="77777777" w:rsidR="007526FB" w:rsidRDefault="007526FB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7526FB" w14:paraId="00714CF3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E33E0D" w14:textId="77777777" w:rsidR="007526FB" w:rsidRDefault="007526FB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D02AD9" w14:textId="77777777" w:rsidR="007526FB" w:rsidRDefault="007526FB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08B487" w14:textId="77777777" w:rsidR="007526FB" w:rsidRDefault="007526FB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0275E3" w14:textId="77777777" w:rsidR="007526FB" w:rsidRPr="007C2097" w:rsidRDefault="007526FB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526FB" w14:paraId="781A51F2" w14:textId="77777777" w:rsidTr="00BD0D20">
        <w:tc>
          <w:tcPr>
            <w:tcW w:w="1843" w:type="dxa"/>
          </w:tcPr>
          <w:p w14:paraId="15A1C4B2" w14:textId="77777777" w:rsidR="007526FB" w:rsidRDefault="007526F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39FE7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14AD66DB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69E3D" w14:textId="77777777" w:rsidR="007526FB" w:rsidRDefault="007526FB" w:rsidP="00752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2AD17" w14:textId="77777777" w:rsidR="007526FB" w:rsidRDefault="007526FB" w:rsidP="00752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executing Rel-17 NTN test cases, the current function results in execution error with “Invalid sysinfo combination”. The current function does not handle conditions c8 and c9</w:t>
            </w:r>
          </w:p>
          <w:p w14:paraId="72B13E3C" w14:textId="3857415E" w:rsidR="007526FB" w:rsidRDefault="007526FB" w:rsidP="00752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 passed for calculating the start of the 6th NPDCCH is incorrect as the 1st NPDCCH starts from 0.</w:t>
            </w:r>
          </w:p>
        </w:tc>
      </w:tr>
      <w:tr w:rsidR="007526FB" w14:paraId="7247C481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F9821" w14:textId="77777777" w:rsidR="007526FB" w:rsidRDefault="007526FB" w:rsidP="007526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C0926" w14:textId="77777777" w:rsidR="007526FB" w:rsidRDefault="007526FB" w:rsidP="007526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4A4975F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A7090" w14:textId="77777777" w:rsidR="007526FB" w:rsidRDefault="007526FB" w:rsidP="00752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739037" w14:textId="77777777" w:rsidR="007526FB" w:rsidRDefault="007526FB" w:rsidP="00752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function  f_NBIOT_Init to handle c8 and c9</w:t>
            </w:r>
          </w:p>
          <w:p w14:paraId="30CD2D23" w14:textId="1A703206" w:rsidR="007526FB" w:rsidRDefault="007526FB" w:rsidP="00752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test case 22.3.1.5a Step 17 v_NpdcchPeriod  calculation to use 5</w:t>
            </w:r>
          </w:p>
        </w:tc>
      </w:tr>
      <w:tr w:rsidR="007526FB" w14:paraId="2CF3DF57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FBEA0" w14:textId="77777777" w:rsidR="007526FB" w:rsidRDefault="007526FB" w:rsidP="007526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80F2EA" w14:textId="77777777" w:rsidR="007526FB" w:rsidRDefault="007526FB" w:rsidP="007526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1DD0C83A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CBC866" w14:textId="77777777" w:rsidR="007526FB" w:rsidRDefault="007526FB" w:rsidP="00752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3C8F1" w14:textId="5D3BD1D1" w:rsidR="007526FB" w:rsidRDefault="007526FB" w:rsidP="00752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</w:p>
        </w:tc>
      </w:tr>
      <w:tr w:rsidR="007526FB" w14:paraId="7CA93735" w14:textId="77777777" w:rsidTr="00BD0D20">
        <w:tc>
          <w:tcPr>
            <w:tcW w:w="2694" w:type="dxa"/>
            <w:gridSpan w:val="2"/>
          </w:tcPr>
          <w:p w14:paraId="6D9E2A84" w14:textId="77777777" w:rsidR="007526FB" w:rsidRDefault="007526FB" w:rsidP="007526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D1F4CC" w14:textId="77777777" w:rsidR="007526FB" w:rsidRDefault="007526FB" w:rsidP="007526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23734D57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7EB30" w14:textId="77777777" w:rsidR="007526FB" w:rsidRDefault="007526FB" w:rsidP="00752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63886" w14:textId="5AED1D42" w:rsidR="007526FB" w:rsidRDefault="007526FB" w:rsidP="00752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NBIOT NTN testcases</w:t>
            </w:r>
          </w:p>
        </w:tc>
      </w:tr>
      <w:tr w:rsidR="007526FB" w14:paraId="5CB60315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AD93A" w14:textId="77777777" w:rsidR="007526FB" w:rsidRDefault="007526FB" w:rsidP="007526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C38A6" w14:textId="77777777" w:rsidR="007526FB" w:rsidRDefault="007526FB" w:rsidP="007526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6E4CBE8D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1211B" w14:textId="77777777" w:rsidR="007526FB" w:rsidRDefault="007526FB" w:rsidP="00752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FF8E7" w14:textId="77777777" w:rsidR="007526FB" w:rsidRDefault="007526FB" w:rsidP="007526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7C8590" w14:textId="77777777" w:rsidR="007526FB" w:rsidRDefault="007526FB" w:rsidP="007526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1CE8BD" w14:textId="77777777" w:rsidR="007526FB" w:rsidRDefault="007526FB" w:rsidP="007526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196537" w14:textId="77777777" w:rsidR="007526FB" w:rsidRDefault="007526FB" w:rsidP="007526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26FB" w14:paraId="2A1D46F7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723AF" w14:textId="77777777" w:rsidR="007526FB" w:rsidRDefault="007526FB" w:rsidP="00752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098D0" w14:textId="77777777" w:rsidR="007526FB" w:rsidRDefault="007526FB" w:rsidP="007526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32BCC" w14:textId="299EC170" w:rsidR="007526FB" w:rsidRDefault="007526FB" w:rsidP="007526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43E87C" w14:textId="77777777" w:rsidR="007526FB" w:rsidRDefault="007526FB" w:rsidP="007526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A9970" w14:textId="51494709" w:rsidR="007526FB" w:rsidRDefault="007526FB" w:rsidP="007526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26FB" w14:paraId="4607073B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82D26" w14:textId="77777777" w:rsidR="007526FB" w:rsidRDefault="007526FB" w:rsidP="007526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8E638" w14:textId="77777777" w:rsidR="007526FB" w:rsidRDefault="007526FB" w:rsidP="007526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4BCE6" w14:textId="4A6FAAD9" w:rsidR="007526FB" w:rsidRDefault="007526FB" w:rsidP="007526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9F9320" w14:textId="77777777" w:rsidR="007526FB" w:rsidRDefault="007526FB" w:rsidP="007526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C2F15" w14:textId="03371664" w:rsidR="007526FB" w:rsidRDefault="007526FB" w:rsidP="007526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26FB" w14:paraId="5BB4BECB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D2AAB" w14:textId="77777777" w:rsidR="007526FB" w:rsidRDefault="007526FB" w:rsidP="007526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A997F" w14:textId="77777777" w:rsidR="007526FB" w:rsidRDefault="007526FB" w:rsidP="007526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5988" w14:textId="38FA1369" w:rsidR="007526FB" w:rsidRDefault="007526FB" w:rsidP="007526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A7952" w14:textId="77777777" w:rsidR="007526FB" w:rsidRDefault="007526FB" w:rsidP="007526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FA21" w14:textId="73629FF0" w:rsidR="007526FB" w:rsidRDefault="007526FB" w:rsidP="007526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26FB" w14:paraId="5B2E33D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866DC" w14:textId="77777777" w:rsidR="007526FB" w:rsidRDefault="007526FB" w:rsidP="007526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5EDC18" w14:textId="77777777" w:rsidR="007526FB" w:rsidRDefault="007526FB" w:rsidP="007526FB">
            <w:pPr>
              <w:pStyle w:val="CRCoverPage"/>
              <w:spacing w:after="0"/>
              <w:rPr>
                <w:noProof/>
              </w:rPr>
            </w:pPr>
          </w:p>
        </w:tc>
      </w:tr>
      <w:tr w:rsidR="007526FB" w14:paraId="23E738D1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87EF57" w14:textId="77777777" w:rsidR="007526FB" w:rsidRDefault="007526FB" w:rsidP="00752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59878" w14:textId="77777777" w:rsidR="007526FB" w:rsidRDefault="007526FB" w:rsidP="007526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26FB" w:rsidRPr="008863B9" w14:paraId="24D2701A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7B8243" w14:textId="77777777" w:rsidR="007526FB" w:rsidRPr="008863B9" w:rsidRDefault="007526FB" w:rsidP="00752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414A76" w14:textId="77777777" w:rsidR="007526FB" w:rsidRPr="008863B9" w:rsidRDefault="007526FB" w:rsidP="007526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26FB" w14:paraId="4E4C47BC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36A1D" w14:textId="77777777" w:rsidR="007526FB" w:rsidRDefault="007526FB" w:rsidP="00752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ABE1D" w14:textId="77777777" w:rsidR="007526FB" w:rsidRDefault="007526FB" w:rsidP="007526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D19B94" w14:textId="77777777" w:rsidR="001E41F3" w:rsidRDefault="001E41F3">
      <w:pPr>
        <w:rPr>
          <w:noProof/>
        </w:rPr>
      </w:pPr>
    </w:p>
    <w:p w14:paraId="1557EA72" w14:textId="046E3213" w:rsidR="00C3451E" w:rsidRDefault="00C3451E">
      <w:pPr>
        <w:spacing w:after="0"/>
        <w:rPr>
          <w:noProof/>
        </w:rPr>
      </w:pPr>
      <w:r>
        <w:rPr>
          <w:noProof/>
        </w:rPr>
        <w:br w:type="page"/>
      </w:r>
    </w:p>
    <w:p w14:paraId="63A1E5C5" w14:textId="77777777" w:rsidR="00C3451E" w:rsidRPr="00D83A7A" w:rsidRDefault="00C3451E" w:rsidP="00C3451E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153285442"/>
      <w:r w:rsidRPr="00D83A7A">
        <w:rPr>
          <w:rStyle w:val="Hervorhebung"/>
          <w:rFonts w:ascii="Arial" w:hAnsi="Arial" w:cs="Arial"/>
          <w:i w:val="0"/>
        </w:rPr>
        <w:lastRenderedPageBreak/>
        <w:t>Table of Contents</w:t>
      </w:r>
      <w:bookmarkEnd w:id="0"/>
    </w:p>
    <w:p w14:paraId="12B9DE13" w14:textId="1FAA9296" w:rsidR="00C3451E" w:rsidRDefault="00C3451E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6B7C38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_Toc153285442 \h </w:instrText>
      </w:r>
      <w:r>
        <w:fldChar w:fldCharType="separate"/>
      </w:r>
      <w:r>
        <w:t>2</w:t>
      </w:r>
      <w:r>
        <w:fldChar w:fldCharType="end"/>
      </w:r>
    </w:p>
    <w:p w14:paraId="7F8941F6" w14:textId="2EA602D9" w:rsidR="00C3451E" w:rsidRDefault="00C3451E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6B7C3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B7C3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_Toc153285443 \h </w:instrText>
      </w:r>
      <w:r>
        <w:fldChar w:fldCharType="separate"/>
      </w:r>
      <w:r>
        <w:t>2</w:t>
      </w:r>
      <w:r>
        <w:fldChar w:fldCharType="end"/>
      </w:r>
    </w:p>
    <w:p w14:paraId="4FB46A02" w14:textId="2DF0CF8D" w:rsidR="00C3451E" w:rsidRDefault="00C3451E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6B7C3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B7C3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_Toc153285444 \h </w:instrText>
      </w:r>
      <w:r>
        <w:fldChar w:fldCharType="separate"/>
      </w:r>
      <w:r>
        <w:t>2</w:t>
      </w:r>
      <w:r>
        <w:fldChar w:fldCharType="end"/>
      </w:r>
    </w:p>
    <w:p w14:paraId="5753C171" w14:textId="32604898" w:rsidR="00C3451E" w:rsidRDefault="00C3451E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B7C3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B7C38">
        <w:rPr>
          <w:rFonts w:cs="Arial"/>
          <w:b/>
          <w:color w:val="000000"/>
          <w:lang w:eastAsia="en-GB"/>
        </w:rPr>
        <w:t>Correction to f_NBIOT_Init</w:t>
      </w:r>
      <w:r>
        <w:tab/>
      </w:r>
      <w:r>
        <w:fldChar w:fldCharType="begin"/>
      </w:r>
      <w:r>
        <w:instrText xml:space="preserve"> PAGEREF _Toc153285445 \h </w:instrText>
      </w:r>
      <w:r>
        <w:fldChar w:fldCharType="separate"/>
      </w:r>
      <w:r>
        <w:t>2</w:t>
      </w:r>
      <w:r>
        <w:fldChar w:fldCharType="end"/>
      </w:r>
    </w:p>
    <w:p w14:paraId="4330E969" w14:textId="2F282563" w:rsidR="00C3451E" w:rsidRDefault="00C3451E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B7C38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B7C38">
        <w:rPr>
          <w:rFonts w:cs="Arial"/>
          <w:b/>
          <w:color w:val="000000"/>
          <w:lang w:eastAsia="en-GB"/>
        </w:rPr>
        <w:t>Correction to f_TC_22_3_1_5a_NBIOT</w:t>
      </w:r>
      <w:r>
        <w:tab/>
      </w:r>
      <w:r>
        <w:fldChar w:fldCharType="begin"/>
      </w:r>
      <w:r>
        <w:instrText xml:space="preserve"> PAGEREF _Toc153285446 \h </w:instrText>
      </w:r>
      <w:r>
        <w:fldChar w:fldCharType="separate"/>
      </w:r>
      <w:r>
        <w:t>4</w:t>
      </w:r>
      <w:r>
        <w:fldChar w:fldCharType="end"/>
      </w:r>
    </w:p>
    <w:p w14:paraId="12FC213E" w14:textId="49065363" w:rsidR="00C3451E" w:rsidRDefault="00C3451E" w:rsidP="00C3451E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53273774"/>
      <w:bookmarkStart w:id="20" w:name="_Toc153285443"/>
      <w:bookmarkStart w:id="21" w:name="_Hlk107318485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D940317" w14:textId="77777777" w:rsidR="00C3451E" w:rsidRDefault="00C3451E" w:rsidP="00C345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624772B4" w14:textId="77777777" w:rsidR="00C3451E" w:rsidRDefault="00C3451E" w:rsidP="00C345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A084C37" w14:textId="77777777" w:rsidR="00C3451E" w:rsidRDefault="00C3451E" w:rsidP="00C345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2D47B6F6" w14:textId="77777777" w:rsidR="00C3451E" w:rsidRDefault="00C3451E" w:rsidP="00C3451E">
      <w:pPr>
        <w:rPr>
          <w:b/>
          <w:sz w:val="24"/>
          <w:lang w:eastAsia="ja-JP"/>
        </w:rPr>
      </w:pPr>
    </w:p>
    <w:p w14:paraId="3342BE94" w14:textId="77777777" w:rsidR="00C3451E" w:rsidRDefault="00C3451E" w:rsidP="00C3451E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3285444"/>
      <w:r w:rsidRPr="00854C55">
        <w:rPr>
          <w:b/>
        </w:rPr>
        <w:t>Corrections required</w:t>
      </w:r>
      <w:bookmarkEnd w:id="22"/>
      <w:bookmarkEnd w:id="23"/>
      <w:bookmarkEnd w:id="24"/>
    </w:p>
    <w:p w14:paraId="22960AFC" w14:textId="77777777" w:rsidR="00C3451E" w:rsidRPr="003D65E8" w:rsidRDefault="00C3451E" w:rsidP="00C3451E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3285445"/>
      <w:r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Pr="00962EF0">
        <w:rPr>
          <w:rFonts w:cs="Arial"/>
          <w:b/>
          <w:color w:val="000000"/>
          <w:lang w:eastAsia="en-GB"/>
        </w:rPr>
        <w:t>f_NBIOT_Init</w:t>
      </w:r>
      <w:bookmarkEnd w:id="2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3451E" w14:paraId="450EA0AE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2981" w14:textId="77777777" w:rsidR="00C3451E" w:rsidRDefault="00C3451E" w:rsidP="00BD0D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3066" w14:textId="77777777" w:rsidR="00C3451E" w:rsidRPr="003E1068" w:rsidRDefault="00C3451E" w:rsidP="00BD0D20">
            <w:pPr>
              <w:pStyle w:val="CRCoverPage"/>
              <w:spacing w:after="0"/>
              <w:rPr>
                <w:noProof/>
              </w:rPr>
            </w:pPr>
            <w:r w:rsidRPr="00962EF0">
              <w:rPr>
                <w:noProof/>
              </w:rPr>
              <w:t>f_NBIOT_Init</w:t>
            </w:r>
          </w:p>
        </w:tc>
      </w:tr>
      <w:tr w:rsidR="00C3451E" w14:paraId="3FD1A762" w14:textId="77777777" w:rsidTr="00BD0D2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1511" w14:textId="77777777" w:rsidR="00C3451E" w:rsidRDefault="00C3451E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0F8F" w14:textId="77777777" w:rsidR="00C3451E" w:rsidRPr="00AD4ADA" w:rsidRDefault="00C3451E" w:rsidP="00BD0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When executing Rel-17 NTN test cases, the current function results in execution error with “</w:t>
            </w:r>
            <w:r w:rsidRPr="00962EF0">
              <w:rPr>
                <w:noProof/>
              </w:rPr>
              <w:t>Invalid sysinfo combination</w:t>
            </w:r>
            <w:r>
              <w:rPr>
                <w:noProof/>
              </w:rPr>
              <w:t>”. The current function does not handle conditions c8 and c9</w:t>
            </w:r>
          </w:p>
        </w:tc>
      </w:tr>
      <w:tr w:rsidR="00C3451E" w14:paraId="163B2F0B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2A8C" w14:textId="77777777" w:rsidR="00C3451E" w:rsidRDefault="00C3451E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35CC" w14:textId="77777777" w:rsidR="00C3451E" w:rsidRPr="001124B3" w:rsidRDefault="00C3451E" w:rsidP="00BD0D20">
            <w:pPr>
              <w:pStyle w:val="CRCoverPage"/>
              <w:spacing w:after="0"/>
              <w:rPr>
                <w:noProof/>
              </w:rPr>
            </w:pPr>
            <w:r w:rsidRPr="73A9A40C">
              <w:rPr>
                <w:noProof/>
              </w:rPr>
              <w:t>Updated the function to handle c8 and c9</w:t>
            </w:r>
          </w:p>
          <w:p w14:paraId="057C8D08" w14:textId="77777777" w:rsidR="00C3451E" w:rsidRPr="001124B3" w:rsidRDefault="00C3451E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C3451E" w14:paraId="1CECE30B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893E" w14:textId="77777777" w:rsidR="00C3451E" w:rsidRDefault="00C3451E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FDF8" w14:textId="42C03F8E" w:rsidR="00C3451E" w:rsidRPr="00CC39F9" w:rsidRDefault="00B644F1" w:rsidP="00BD0D20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B644F1">
              <w:rPr>
                <w:rFonts w:ascii="Arial" w:hAnsi="Arial" w:cs="Arial"/>
                <w:lang w:eastAsia="en-GB"/>
              </w:rPr>
              <w:t>NBIOT_CellInfo</w:t>
            </w:r>
            <w:r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C3451E" w14:paraId="498C3981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EF91" w14:textId="77777777" w:rsidR="00C3451E" w:rsidRDefault="00C3451E" w:rsidP="00BD0D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6DF6" w14:textId="2581CE98" w:rsidR="00C3451E" w:rsidRDefault="00032753" w:rsidP="00BD0D2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Accepted. Additionally, mapping of the sys info combination c6 to c12 will be added</w:t>
            </w:r>
          </w:p>
        </w:tc>
      </w:tr>
    </w:tbl>
    <w:p w14:paraId="2386DA1D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</w:p>
    <w:p w14:paraId="076A529F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</w:p>
    <w:p w14:paraId="14F04733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</w:p>
    <w:p w14:paraId="60E83429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4725F16B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3451E" w:rsidRPr="00CD057D" w14:paraId="424FF508" w14:textId="77777777" w:rsidTr="00BD0D2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7EA0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NB_Combination_Type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F25710D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IOT_STATE_Type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AllowAttachWithoutPDN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= CONTROL_PLANE,</w:t>
            </w:r>
          </w:p>
          <w:p w14:paraId="0A6EF105" w14:textId="77777777" w:rsidR="00C3451E" w:rsidRPr="00431514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>EUTRA_NAS_NumOfPLMN_Type</w:t>
            </w:r>
            <w:proofErr w:type="spellEnd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>p_</w:t>
            </w:r>
            <w:proofErr w:type="gramStart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>CellsOnSamePLMN</w:t>
            </w:r>
            <w:proofErr w:type="spellEnd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= </w:t>
            </w:r>
            <w:proofErr w:type="spellStart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>LTE_AllCellsOnSamePLMN</w:t>
            </w:r>
            <w:proofErr w:type="spellEnd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14:paraId="5D20F281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EUTRA_NAS_CellSpecialFreq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CellSpecialFreq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LTE_NAS_NormalFreq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40426B7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template (omit)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NBIOT_CellId_List_Type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p_Neighbour_NTN_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Cells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= omit) runs on NBIOT_PTC</w:t>
            </w:r>
          </w:p>
          <w:p w14:paraId="3E4E0AE1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3042FC1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2A8ED08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059A37A8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0855E327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select(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61F80EB5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{//@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sic  R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5-237459, R5-237126 mapping legacy TC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to NTN-specific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sic@</w:t>
            </w:r>
          </w:p>
          <w:p w14:paraId="045910CC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case(c1)</w:t>
            </w:r>
          </w:p>
          <w:p w14:paraId="67E609D2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{</w:t>
            </w:r>
          </w:p>
          <w:p w14:paraId="7F13A177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= c8;</w:t>
            </w:r>
          </w:p>
          <w:p w14:paraId="2F264CD1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B5DA7B1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case(c2)</w:t>
            </w:r>
          </w:p>
          <w:p w14:paraId="02F7333B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607510B5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= c10;</w:t>
            </w:r>
          </w:p>
          <w:p w14:paraId="060EEB64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5691A92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case(c3)</w:t>
            </w:r>
          </w:p>
          <w:p w14:paraId="2C2D1235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58203373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= c11;</w:t>
            </w:r>
          </w:p>
          <w:p w14:paraId="6662A575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1725BCF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case(c4)</w:t>
            </w:r>
          </w:p>
          <w:p w14:paraId="4B38FA07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63DCB2B0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= c13;</w:t>
            </w:r>
          </w:p>
          <w:p w14:paraId="24BFE31B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0783C20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</w:t>
            </w:r>
            <w:bookmarkStart w:id="26" w:name="_GoBack"/>
            <w:bookmarkEnd w:id="26"/>
          </w:p>
          <w:p w14:paraId="4FA7961A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6B3654A9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"Invalid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combination");  //no corresponding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Combination for NTN</w:t>
            </w:r>
          </w:p>
          <w:p w14:paraId="1E5AC2D8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AF19E3B" w14:textId="77777777" w:rsidR="00C3451E" w:rsidRPr="00455951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</w:tc>
      </w:tr>
    </w:tbl>
    <w:p w14:paraId="10780535" w14:textId="77777777" w:rsidR="00C3451E" w:rsidRPr="00CD057D" w:rsidRDefault="00C3451E" w:rsidP="00C3451E">
      <w:pPr>
        <w:spacing w:after="0"/>
        <w:rPr>
          <w:rFonts w:ascii="Arial" w:hAnsi="Arial"/>
          <w:b/>
          <w:color w:val="000000"/>
          <w:lang w:eastAsia="en-GB"/>
        </w:rPr>
      </w:pPr>
    </w:p>
    <w:p w14:paraId="676C78CD" w14:textId="77777777" w:rsidR="00C3451E" w:rsidRPr="00CD057D" w:rsidRDefault="00C3451E" w:rsidP="00C3451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3451E" w:rsidRPr="00CD057D" w14:paraId="77D80BF2" w14:textId="77777777" w:rsidTr="00BD0D2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334E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NB_Combination_Type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3B40137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IOT_STATE_Type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AllowAttachWithoutPDN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= CONTROL_PLANE,</w:t>
            </w:r>
          </w:p>
          <w:p w14:paraId="6B9F7890" w14:textId="77777777" w:rsidR="00C3451E" w:rsidRPr="00431514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>EUTRA_NAS_NumOfPLMN_Type</w:t>
            </w:r>
            <w:proofErr w:type="spellEnd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>p_</w:t>
            </w:r>
            <w:proofErr w:type="gramStart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>CellsOnSamePLMN</w:t>
            </w:r>
            <w:proofErr w:type="spellEnd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= </w:t>
            </w:r>
            <w:proofErr w:type="spellStart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>LTE_AllCellsOnSamePLMN</w:t>
            </w:r>
            <w:proofErr w:type="spellEnd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14:paraId="5FE1277E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EUTRA_NAS_CellSpecialFreq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CellSpecialFreq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LTE_NAS_NormalFreq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BB4FE4A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template (omit)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NBIOT_CellId_List_Type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p_Neighbour_NTN_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Cells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= omit) runs on NBIOT_PTC</w:t>
            </w:r>
          </w:p>
          <w:p w14:paraId="498C3DD7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42D3C98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767A64BD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077987A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172156DE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select(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750E2E41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{//@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sic  R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5-237459, R5-237126 mapping legacy TC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to NTN-specific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sic@</w:t>
            </w:r>
          </w:p>
          <w:p w14:paraId="3C1168E0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case(c1)</w:t>
            </w:r>
          </w:p>
          <w:p w14:paraId="02F13D8F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7BD344CD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= c8;</w:t>
            </w:r>
          </w:p>
          <w:p w14:paraId="730372F8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65E86A8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case(c2)</w:t>
            </w:r>
          </w:p>
          <w:p w14:paraId="5360D0E5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443AB051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= c10;</w:t>
            </w:r>
          </w:p>
          <w:p w14:paraId="1A8AE613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DA927CA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case(c3)</w:t>
            </w:r>
          </w:p>
          <w:p w14:paraId="3D6855C3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66AEEA76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= c11;</w:t>
            </w:r>
          </w:p>
          <w:p w14:paraId="5F659BCA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81675F0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case(c4)</w:t>
            </w:r>
          </w:p>
          <w:p w14:paraId="70B7650E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46ACC75E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= c13;</w:t>
            </w:r>
          </w:p>
          <w:p w14:paraId="6D692F99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753E13D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962E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 (c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8,c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9)</w:t>
            </w:r>
          </w:p>
          <w:p w14:paraId="67F4C749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{</w:t>
            </w:r>
          </w:p>
          <w:p w14:paraId="348E2B8A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}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962E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when c8 / c9 is passed no update is required</w:t>
            </w:r>
          </w:p>
          <w:p w14:paraId="4D2915D0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case else</w:t>
            </w:r>
          </w:p>
          <w:p w14:paraId="3C36ADBF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{</w:t>
            </w:r>
          </w:p>
          <w:p w14:paraId="18B4426B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"Invalid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combination");  //no corresponding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Combination for NTN</w:t>
            </w:r>
          </w:p>
          <w:p w14:paraId="5664C807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35AA77B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</w:tc>
      </w:tr>
    </w:tbl>
    <w:p w14:paraId="364F4344" w14:textId="77777777" w:rsidR="00C3451E" w:rsidRPr="003D65E8" w:rsidRDefault="00C3451E" w:rsidP="00C3451E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7" w:name="_Toc153285446"/>
      <w:r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Pr="00D07093">
        <w:rPr>
          <w:rFonts w:cs="Arial"/>
          <w:b/>
          <w:color w:val="000000"/>
          <w:lang w:eastAsia="en-GB"/>
        </w:rPr>
        <w:t>f_TC_22_3_1_5a_NBIOT</w:t>
      </w:r>
      <w:bookmarkEnd w:id="2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3451E" w14:paraId="00C2057D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6764" w14:textId="77777777" w:rsidR="00C3451E" w:rsidRPr="00D07093" w:rsidRDefault="00C3451E" w:rsidP="00BD0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function</w:t>
            </w:r>
            <w:r w:rsidRPr="00D07093">
              <w:rPr>
                <w:noProof/>
              </w:rPr>
              <w:t xml:space="preserve">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1916" w14:textId="77777777" w:rsidR="00C3451E" w:rsidRPr="003E1068" w:rsidRDefault="00C3451E" w:rsidP="00BD0D20">
            <w:pPr>
              <w:pStyle w:val="CRCoverPage"/>
              <w:spacing w:after="0"/>
              <w:rPr>
                <w:noProof/>
              </w:rPr>
            </w:pPr>
            <w:r w:rsidRPr="00D07093">
              <w:rPr>
                <w:noProof/>
              </w:rPr>
              <w:t>f_TC_22_3_1_5a_NBIOT</w:t>
            </w:r>
          </w:p>
        </w:tc>
      </w:tr>
      <w:tr w:rsidR="00C3451E" w14:paraId="653EC4E4" w14:textId="77777777" w:rsidTr="00BD0D2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2B22" w14:textId="77777777" w:rsidR="00C3451E" w:rsidRDefault="00C3451E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7CF6" w14:textId="77777777" w:rsidR="00C3451E" w:rsidRPr="00AD4ADA" w:rsidRDefault="00C3451E" w:rsidP="00BD0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parameter passed for calculating the start of the 6</w:t>
            </w:r>
            <w:r w:rsidRPr="00D07093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NPDCCH is incorrect as the 1</w:t>
            </w:r>
            <w:r w:rsidRPr="00D07093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NPDCCH starts from 0. </w:t>
            </w:r>
          </w:p>
        </w:tc>
      </w:tr>
      <w:tr w:rsidR="00C3451E" w14:paraId="43CDF022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4704" w14:textId="77777777" w:rsidR="00C3451E" w:rsidRDefault="00C3451E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4111" w14:textId="77777777" w:rsidR="00C3451E" w:rsidRPr="001124B3" w:rsidRDefault="00C3451E" w:rsidP="00BD0D20">
            <w:pPr>
              <w:pStyle w:val="CRCoverPage"/>
              <w:spacing w:after="0"/>
              <w:rPr>
                <w:noProof/>
              </w:rPr>
            </w:pPr>
            <w:r w:rsidRPr="73A9A40C">
              <w:rPr>
                <w:noProof/>
              </w:rPr>
              <w:t>Updated Step 17</w:t>
            </w:r>
            <w:r w:rsidRPr="73A9A40C">
              <w:rPr>
                <w:rFonts w:eastAsia="SimSun"/>
                <w:noProof/>
              </w:rPr>
              <w:t xml:space="preserve"> </w:t>
            </w:r>
            <w:proofErr w:type="spellStart"/>
            <w:r w:rsidRPr="73A9A40C">
              <w:rPr>
                <w:rFonts w:eastAsia="SimSun"/>
              </w:rPr>
              <w:t>v_</w:t>
            </w:r>
            <w:proofErr w:type="gramStart"/>
            <w:r w:rsidRPr="73A9A40C">
              <w:rPr>
                <w:rFonts w:eastAsia="SimSun"/>
              </w:rPr>
              <w:t>NpdcchPeriod</w:t>
            </w:r>
            <w:proofErr w:type="spellEnd"/>
            <w:r w:rsidRPr="73A9A40C">
              <w:rPr>
                <w:rFonts w:eastAsia="SimSun"/>
              </w:rPr>
              <w:t xml:space="preserve">  calculation</w:t>
            </w:r>
            <w:proofErr w:type="gramEnd"/>
            <w:r w:rsidRPr="73A9A40C">
              <w:rPr>
                <w:rFonts w:eastAsia="SimSun"/>
              </w:rPr>
              <w:t xml:space="preserve"> to use </w:t>
            </w:r>
            <w:r w:rsidRPr="73A9A40C">
              <w:rPr>
                <w:rFonts w:eastAsia="SimSun"/>
                <w:noProof/>
              </w:rPr>
              <w:t>5</w:t>
            </w:r>
          </w:p>
        </w:tc>
      </w:tr>
      <w:tr w:rsidR="00C3451E" w14:paraId="08BB7796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22B7" w14:textId="77777777" w:rsidR="00C3451E" w:rsidRDefault="00C3451E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A291" w14:textId="34ED9CC2" w:rsidR="00C3451E" w:rsidRPr="00CC39F9" w:rsidRDefault="00C3451E" w:rsidP="00BD0D20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07093">
              <w:rPr>
                <w:rFonts w:ascii="Arial" w:hAnsi="Arial" w:cs="Arial"/>
                <w:lang w:eastAsia="en-GB"/>
              </w:rPr>
              <w:t>NBIOT_MAC_NTN</w:t>
            </w:r>
            <w:r w:rsidR="00E345C0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C3451E" w14:paraId="460B6CB7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5FFB" w14:textId="77777777" w:rsidR="00C3451E" w:rsidRDefault="00C3451E" w:rsidP="00BD0D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D349" w14:textId="3DD2FB12" w:rsidR="00C3451E" w:rsidRDefault="00032753" w:rsidP="00BD0D2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F56701D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</w:p>
    <w:p w14:paraId="7217D4E2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</w:p>
    <w:p w14:paraId="174EE5D4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</w:p>
    <w:p w14:paraId="48D3B614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7CFD02B7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3451E" w:rsidRPr="00CD057D" w14:paraId="570C9C08" w14:textId="77777777" w:rsidTr="00BD0D2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2470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function f_TC_22_3_1_5a_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63A89D33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6A3966D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CCEB8D3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01955FB5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A854931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655BD9C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HARQ NACK for the DL MAC PDU in Step 15.</w:t>
            </w:r>
          </w:p>
          <w:p w14:paraId="6257E2AF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car_NB_UL_HARQ_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nack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v_SYSTEM_IND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0A04BAF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v_SYSTEM_IND.Common.TimingInfo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;  //@sic R5-237435 sic@</w:t>
            </w:r>
          </w:p>
          <w:p w14:paraId="008458F0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05492ED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"Step 17"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7958096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//Six NPDCCH periods after the step 16 the SS schedules the DL re-transmission of the MAC PDU in the last search space candidate.</w:t>
            </w:r>
          </w:p>
          <w:p w14:paraId="3D72F4DA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//Note 1: Six NPDCCH periods is the duration of the drx-RetransmissionTimer-r13.</w:t>
            </w:r>
          </w:p>
          <w:p w14:paraId="7E281A7F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/(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Note 5)</w:t>
            </w:r>
          </w:p>
          <w:p w14:paraId="638D6907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NpdcchPeriod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f_NBIOT_IncrementSearchSpace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v_TimingInfo.SubFrame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), int2float(6),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v_SearchSpaceParameters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); //@sic R5s230746 Ch2.1.9, R5-237435 sic@</w:t>
            </w:r>
          </w:p>
          <w:p w14:paraId="43032B27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cs_TimingInfo_SubFrameFull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v_NpdcchPeriod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B9B4970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f_NBIOT_MAC_CPMode_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SendMacPdu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v_MAC_PDU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tsc_LastSearchSpaceCandidate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F5D3876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64BDA8F" w14:textId="77777777" w:rsidR="00C3451E" w:rsidRPr="00455951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"Step 18"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</w:tc>
      </w:tr>
    </w:tbl>
    <w:p w14:paraId="19CAB0F5" w14:textId="77777777" w:rsidR="00C3451E" w:rsidRPr="00CD057D" w:rsidRDefault="00C3451E" w:rsidP="00C3451E">
      <w:pPr>
        <w:spacing w:after="0"/>
        <w:rPr>
          <w:rFonts w:ascii="Arial" w:hAnsi="Arial"/>
          <w:b/>
          <w:color w:val="000000"/>
          <w:lang w:eastAsia="en-GB"/>
        </w:rPr>
      </w:pPr>
    </w:p>
    <w:p w14:paraId="0FF35683" w14:textId="77777777" w:rsidR="00C3451E" w:rsidRPr="00CD057D" w:rsidRDefault="00C3451E" w:rsidP="00C3451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C3451E" w:rsidRPr="00CD057D" w14:paraId="4E006EBD" w14:textId="77777777" w:rsidTr="00C3451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9937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function f_TC_22_3_1_5a_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19E47A3F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D327D41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44FC138F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158732FD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7EBBC5CF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4A0955B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HARQ NACK for the DL MAC PDU in Step 15.</w:t>
            </w:r>
          </w:p>
          <w:p w14:paraId="1F8E80FA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car_NB_UL_HARQ_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nack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v_SYSTEM_IND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8F6C426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v_SYSTEM_IND.Common.TimingInfo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;  //@sic R5-237435 sic@</w:t>
            </w:r>
          </w:p>
          <w:p w14:paraId="6DCFAAA9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2D312D3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"Step 17"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6860531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//Six NPDCCH periods after the step 16 the SS schedules the DL re-transmission of the MAC PDU in the last search space candidate.</w:t>
            </w:r>
          </w:p>
          <w:p w14:paraId="5E81E8CA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//Note 1: Six NPDCCH periods is the duration of the drx-RetransmissionTimer-r13.</w:t>
            </w:r>
          </w:p>
          <w:p w14:paraId="38CC6BDE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/(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Note 5)</w:t>
            </w:r>
          </w:p>
          <w:p w14:paraId="1552FF5D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r w:rsidRPr="00D070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starting from 0, 6th NPDCCH will be 5</w:t>
            </w:r>
          </w:p>
          <w:p w14:paraId="2C1B52DA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NpdcchPeriod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f_NBIOT_IncrementSearchSpace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v_TimingInfo.SubFrame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), int2float(</w:t>
            </w:r>
            <w:r w:rsidRPr="00D070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</w:t>
            </w: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v_SearchSpaceParameters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); //@sic R5s230746 Ch2.1.9, R5-237435 sic@</w:t>
            </w:r>
          </w:p>
          <w:p w14:paraId="2F463449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cs_TimingInfo_SubFrameFull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v_NpdcchPeriod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350AC1D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f_NBIOT_MAC_CPMode_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SendMacPdu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v_MAC_PDU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tsc_LastSearchSpaceCandidate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8E794F9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74AF664" w14:textId="77777777" w:rsidR="00C3451E" w:rsidRPr="00455951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"Step 18"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</w:tc>
      </w:tr>
    </w:tbl>
    <w:p w14:paraId="68C9CD36" w14:textId="77777777" w:rsidR="001E41F3" w:rsidRDefault="001E41F3" w:rsidP="00032753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9419C" w14:textId="77777777" w:rsidR="00906719" w:rsidRDefault="00906719">
      <w:r>
        <w:separator/>
      </w:r>
    </w:p>
  </w:endnote>
  <w:endnote w:type="continuationSeparator" w:id="0">
    <w:p w14:paraId="47432DC3" w14:textId="77777777" w:rsidR="00906719" w:rsidRDefault="00906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A5A34" w14:textId="77777777" w:rsidR="00906719" w:rsidRDefault="00906719">
      <w:r>
        <w:separator/>
      </w:r>
    </w:p>
  </w:footnote>
  <w:footnote w:type="continuationSeparator" w:id="0">
    <w:p w14:paraId="0D9511AD" w14:textId="77777777" w:rsidR="00906719" w:rsidRDefault="00906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6E1DE0DC" w:rsidR="00695808" w:rsidRDefault="00C3451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B483B35" wp14:editId="6D14074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62861509"/>
                          </w:sdtPr>
                          <w:sdtEndPr/>
                          <w:sdtContent>
                            <w:p w14:paraId="00ACA24F" w14:textId="7756C2E8" w:rsidR="00C3451E" w:rsidRPr="00A11327" w:rsidRDefault="00C3451E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483B3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62861509"/>
                    </w:sdtPr>
                    <w:sdtEndPr/>
                    <w:sdtContent>
                      <w:p w14:paraId="00ACA24F" w14:textId="7756C2E8" w:rsidR="00C3451E" w:rsidRPr="00A11327" w:rsidRDefault="00C345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AC805DE" w:rsidR="00695808" w:rsidRDefault="00695808">
    <w:pPr>
      <w:pStyle w:val="Kopfzeile"/>
      <w:tabs>
        <w:tab w:val="right" w:pos="9639"/>
      </w:tabs>
    </w:pPr>
    <w:r>
      <w:tab/>
    </w:r>
    <w:r w:rsidR="00C3451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695FDA5" wp14:editId="7330A7A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82108036"/>
                          </w:sdtPr>
                          <w:sdtEndPr/>
                          <w:sdtContent>
                            <w:p w14:paraId="3C306EEF" w14:textId="29B63EA3" w:rsidR="00C3451E" w:rsidRPr="00A11327" w:rsidRDefault="00C3451E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95FDA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82108036"/>
                    </w:sdtPr>
                    <w:sdtEndPr/>
                    <w:sdtContent>
                      <w:p w14:paraId="3C306EEF" w14:textId="29B63EA3" w:rsidR="00C3451E" w:rsidRPr="00A11327" w:rsidRDefault="00C345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0342C009" w:rsidR="00695808" w:rsidRDefault="00C3451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2CDDE0E" wp14:editId="1ECC8F3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96838954"/>
                          </w:sdtPr>
                          <w:sdtEndPr/>
                          <w:sdtContent>
                            <w:p w14:paraId="7D40693F" w14:textId="11633886" w:rsidR="00C3451E" w:rsidRPr="00A11327" w:rsidRDefault="00C3451E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CDDE0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96838954"/>
                    </w:sdtPr>
                    <w:sdtEndPr/>
                    <w:sdtContent>
                      <w:p w14:paraId="7D40693F" w14:textId="11633886" w:rsidR="00C3451E" w:rsidRPr="00A11327" w:rsidRDefault="00C345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753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26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6719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4F1"/>
    <w:rsid w:val="00B67B97"/>
    <w:rsid w:val="00B968C8"/>
    <w:rsid w:val="00BA3EC5"/>
    <w:rsid w:val="00BA51D9"/>
    <w:rsid w:val="00BB5DFC"/>
    <w:rsid w:val="00BC42B4"/>
    <w:rsid w:val="00BD279D"/>
    <w:rsid w:val="00BD6BB8"/>
    <w:rsid w:val="00C12077"/>
    <w:rsid w:val="00C3451E"/>
    <w:rsid w:val="00C66BA2"/>
    <w:rsid w:val="00C95985"/>
    <w:rsid w:val="00CC5026"/>
    <w:rsid w:val="00CC68D0"/>
    <w:rsid w:val="00CF3EB8"/>
    <w:rsid w:val="00D03F9A"/>
    <w:rsid w:val="00D06D51"/>
    <w:rsid w:val="00D10F83"/>
    <w:rsid w:val="00D24991"/>
    <w:rsid w:val="00D50255"/>
    <w:rsid w:val="00D66520"/>
    <w:rsid w:val="00DE34CF"/>
    <w:rsid w:val="00E13F3D"/>
    <w:rsid w:val="00E345C0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C3451E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C3451E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C3451E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C3451E"/>
    <w:rPr>
      <w:rFonts w:ascii="Arial" w:hAnsi="Arial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C3451E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C3451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C3451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Parikshit.bhise@rohde-schwarz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0CA02-BEE0-461D-8FF7-966D720CF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1291</Words>
  <Characters>7359</Characters>
  <Application>Microsoft Office Word</Application>
  <DocSecurity>0</DocSecurity>
  <Lines>61</Lines>
  <Paragraphs>17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2024-01-08T08:24:00Z</dcterms:created>
  <dcterms:modified xsi:type="dcterms:W3CDTF">2024-01-08T08:40:00Z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R5s240005</vt:lpwstr>
  </property>
  <property fmtid="{D5CDD505-2E9C-101B-9397-08002B2CF9AE}" pid="10" name="Spec#">
    <vt:lpwstr>38.523-3</vt:lpwstr>
  </property>
  <property fmtid="{D5CDD505-2E9C-101B-9397-08002B2CF9AE}" pid="11" name="Cr#">
    <vt:lpwstr>3296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 to the NB-NTN testcases 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2023-12-12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2023-12-12T14:57:18Z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ed4a5d43-e40c-457c-afc1-1218aff8e337</vt:lpwstr>
  </property>
  <property fmtid="{D5CDD505-2E9C-101B-9397-08002B2CF9AE}" pid="27" name="MSIP_Label_9764cdcd-3664-4d05-9615-7cbf65a4f0a8_ContentBits">
    <vt:lpwstr>0</vt:lpwstr>
  </property>
</Properties>
</file>