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2622" w14:textId="4EF3FADB" w:rsidR="00BA5CA5" w:rsidRDefault="00BA5CA5" w:rsidP="00BA5C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FF26D2" w:rsidRPr="00FF26D2">
        <w:rPr>
          <w:b/>
          <w:bCs/>
          <w:i/>
          <w:iCs/>
          <w:sz w:val="24"/>
          <w:szCs w:val="24"/>
        </w:rPr>
        <w:t>R5s240629</w:t>
      </w:r>
    </w:p>
    <w:p w14:paraId="56EFCDC0" w14:textId="77777777" w:rsidR="00BA5CA5" w:rsidRDefault="00000000" w:rsidP="00BA5C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5CA5" w:rsidRPr="00BA51D9">
          <w:rPr>
            <w:b/>
            <w:noProof/>
            <w:sz w:val="24"/>
          </w:rPr>
          <w:t>Online</w:t>
        </w:r>
      </w:fldSimple>
      <w:r w:rsidR="00BA5CA5">
        <w:rPr>
          <w:b/>
          <w:noProof/>
          <w:sz w:val="24"/>
        </w:rPr>
        <w:t xml:space="preserve">, </w:t>
      </w:r>
      <w:fldSimple w:instr=" DOCPROPERTY  Country  \* MERGEFORMAT "/>
      <w:r w:rsidR="00BA5CA5">
        <w:rPr>
          <w:b/>
          <w:noProof/>
          <w:sz w:val="24"/>
        </w:rPr>
        <w:t xml:space="preserve">, </w:t>
      </w:r>
      <w:fldSimple w:instr=" DOCPROPERTY  StartDate  \* MERGEFORMAT ">
        <w:r w:rsidR="00BA5CA5" w:rsidRPr="00BA51D9">
          <w:rPr>
            <w:b/>
            <w:noProof/>
            <w:sz w:val="24"/>
          </w:rPr>
          <w:t>8th Dec 2023</w:t>
        </w:r>
      </w:fldSimple>
      <w:r w:rsidR="00BA5CA5">
        <w:rPr>
          <w:b/>
          <w:noProof/>
          <w:sz w:val="24"/>
        </w:rPr>
        <w:t xml:space="preserve"> - </w:t>
      </w:r>
      <w:fldSimple w:instr=" DOCPROPERTY  EndDate  \* MERGEFORMAT ">
        <w:r w:rsidR="00BA5CA5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CA5" w14:paraId="6A4E7E8E" w14:textId="77777777" w:rsidTr="001B13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53210" w14:textId="77777777" w:rsidR="00BA5CA5" w:rsidRDefault="00BA5CA5" w:rsidP="001B13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5CA5" w14:paraId="76BC337D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9F942" w14:textId="77777777" w:rsidR="00BA5CA5" w:rsidRDefault="00BA5CA5" w:rsidP="001B13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CA5" w14:paraId="60857910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02C6F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E17" w14:paraId="2B7A226E" w14:textId="77777777" w:rsidTr="001B1364">
        <w:tc>
          <w:tcPr>
            <w:tcW w:w="142" w:type="dxa"/>
            <w:tcBorders>
              <w:left w:val="single" w:sz="4" w:space="0" w:color="auto"/>
            </w:tcBorders>
          </w:tcPr>
          <w:p w14:paraId="7B823360" w14:textId="77777777" w:rsidR="00FA0E17" w:rsidRDefault="00FA0E17" w:rsidP="00FA0E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9DE8A" w14:textId="77777777" w:rsidR="00FA0E17" w:rsidRPr="00410371" w:rsidRDefault="00000000" w:rsidP="00FA0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E1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DB26EE" w14:textId="77777777" w:rsidR="00FA0E17" w:rsidRDefault="00FA0E17" w:rsidP="00FA0E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714748" w14:textId="2904B690" w:rsidR="00FA0E17" w:rsidRPr="00FF26D2" w:rsidRDefault="00FF26D2" w:rsidP="00FA0E1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F26D2">
              <w:rPr>
                <w:rFonts w:cs="Arial"/>
                <w:b/>
                <w:bCs/>
                <w:color w:val="000000"/>
                <w:sz w:val="24"/>
                <w:szCs w:val="24"/>
              </w:rPr>
              <w:t>3561</w:t>
            </w:r>
          </w:p>
        </w:tc>
        <w:tc>
          <w:tcPr>
            <w:tcW w:w="709" w:type="dxa"/>
          </w:tcPr>
          <w:p w14:paraId="66C898A7" w14:textId="77777777" w:rsidR="00FA0E17" w:rsidRDefault="00FA0E17" w:rsidP="00FA0E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5367B" w14:textId="77777777" w:rsidR="00FA0E17" w:rsidRPr="00410371" w:rsidRDefault="00000000" w:rsidP="00FA0E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E1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57D12B" w14:textId="77777777" w:rsidR="00FA0E17" w:rsidRDefault="00FA0E17" w:rsidP="00FA0E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03935" w14:textId="77777777" w:rsidR="00FA0E17" w:rsidRPr="00410371" w:rsidRDefault="00000000" w:rsidP="00FA0E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E17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F973F" w14:textId="77777777" w:rsidR="00FA0E17" w:rsidRDefault="00FA0E17" w:rsidP="00FA0E17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7A424AB8" w14:textId="77777777" w:rsidTr="001B13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7A7F0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24D5ED51" w14:textId="77777777" w:rsidTr="001B13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97F4F" w14:textId="77777777" w:rsidR="00BA5CA5" w:rsidRPr="00F25D98" w:rsidRDefault="00BA5CA5" w:rsidP="001B13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CA5" w14:paraId="5378D09D" w14:textId="77777777" w:rsidTr="001B1364">
        <w:tc>
          <w:tcPr>
            <w:tcW w:w="9641" w:type="dxa"/>
            <w:gridSpan w:val="9"/>
          </w:tcPr>
          <w:p w14:paraId="3DFDFA51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7F30C" w14:textId="77777777" w:rsidR="00BA5CA5" w:rsidRDefault="00BA5CA5" w:rsidP="00BA5C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CA5" w14:paraId="1F50152A" w14:textId="77777777" w:rsidTr="001B1364">
        <w:tc>
          <w:tcPr>
            <w:tcW w:w="2835" w:type="dxa"/>
          </w:tcPr>
          <w:p w14:paraId="4963EF4C" w14:textId="77777777" w:rsidR="00BA5CA5" w:rsidRDefault="00BA5CA5" w:rsidP="001B13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E00B95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905DB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D27B47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008AC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9529A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2A68D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8C54E7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1E80D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48A8F3" w14:textId="77777777" w:rsidR="00BA5CA5" w:rsidRDefault="00BA5CA5" w:rsidP="00BA5C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CA5" w14:paraId="4FE0A409" w14:textId="77777777" w:rsidTr="001B1364">
        <w:tc>
          <w:tcPr>
            <w:tcW w:w="9640" w:type="dxa"/>
            <w:gridSpan w:val="11"/>
          </w:tcPr>
          <w:p w14:paraId="24865110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12D00BB2" w14:textId="77777777" w:rsidTr="001B13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1C336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AD591" w14:textId="162A7503" w:rsidR="00BA5CA5" w:rsidRDefault="00000000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A5CA5">
                <w:t xml:space="preserve">Addition of NR5GC eCall over IMS testcase </w:t>
              </w:r>
              <w:r w:rsidR="00FA0E17">
                <w:t>11.5.3</w:t>
              </w:r>
              <w:r w:rsidR="00BA5CA5">
                <w:t xml:space="preserve"> in FR1</w:t>
              </w:r>
            </w:fldSimple>
          </w:p>
        </w:tc>
      </w:tr>
      <w:tr w:rsidR="00BA5CA5" w14:paraId="765B4D16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525D746B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81505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F95B2C3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27A930E4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563E3" w14:textId="77777777" w:rsidR="00BA5CA5" w:rsidRDefault="00000000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5CA5">
                <w:rPr>
                  <w:noProof/>
                </w:rPr>
                <w:t>Anritsu, ROHDE &amp; SCHWARZ</w:t>
              </w:r>
            </w:fldSimple>
          </w:p>
        </w:tc>
      </w:tr>
      <w:tr w:rsidR="00BA5CA5" w14:paraId="799CE8A5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3CF7BEA1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8ED86" w14:textId="6619733A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A5CA5" w14:paraId="03F1F567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13960046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53A7E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78064D0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74602D2F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249D4" w14:textId="77777777" w:rsidR="00BA5CA5" w:rsidRDefault="00000000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5CA5"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C71744" w14:textId="77777777" w:rsidR="00BA5CA5" w:rsidRDefault="00BA5CA5" w:rsidP="001B1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46FF6" w14:textId="77777777" w:rsidR="00BA5CA5" w:rsidRDefault="00BA5CA5" w:rsidP="001B1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7E531" w14:textId="694617F8" w:rsidR="00BA5CA5" w:rsidRDefault="008219D8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BA5CA5" w14:paraId="6EA84F38" w14:textId="77777777" w:rsidTr="001B1364">
        <w:tc>
          <w:tcPr>
            <w:tcW w:w="1843" w:type="dxa"/>
            <w:tcBorders>
              <w:left w:val="single" w:sz="4" w:space="0" w:color="auto"/>
            </w:tcBorders>
          </w:tcPr>
          <w:p w14:paraId="73A85B7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CB1279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05ED6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F807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21EE6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E82323A" w14:textId="77777777" w:rsidTr="001B1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F4063D" w14:textId="77777777" w:rsidR="00BA5CA5" w:rsidRDefault="00BA5CA5" w:rsidP="001B1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A02568" w14:textId="77777777" w:rsidR="00BA5CA5" w:rsidRDefault="00000000" w:rsidP="001B13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5CA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C7D90D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EB27E" w14:textId="77777777" w:rsidR="00BA5CA5" w:rsidRDefault="00BA5CA5" w:rsidP="001B1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285C3" w14:textId="77777777" w:rsidR="00BA5CA5" w:rsidRDefault="00000000" w:rsidP="001B13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5CA5">
                <w:rPr>
                  <w:noProof/>
                </w:rPr>
                <w:t>Rel-18</w:t>
              </w:r>
            </w:fldSimple>
          </w:p>
        </w:tc>
      </w:tr>
      <w:tr w:rsidR="00BA5CA5" w14:paraId="022BF0BC" w14:textId="77777777" w:rsidTr="001B1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DB13C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546A8" w14:textId="77777777" w:rsidR="00BA5CA5" w:rsidRDefault="00BA5CA5" w:rsidP="001B1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45840" w14:textId="77777777" w:rsidR="00BA5CA5" w:rsidRDefault="00BA5CA5" w:rsidP="001B1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A5216" w14:textId="77777777" w:rsidR="00BA5CA5" w:rsidRPr="007C2097" w:rsidRDefault="00BA5CA5" w:rsidP="001B1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5CA5" w14:paraId="048A2C33" w14:textId="77777777" w:rsidTr="001B1364">
        <w:tc>
          <w:tcPr>
            <w:tcW w:w="1843" w:type="dxa"/>
          </w:tcPr>
          <w:p w14:paraId="6ABF0E7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9C12CE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2420B427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E5F51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8881" w14:textId="6E2D0CDF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C0638C">
              <w:t xml:space="preserve">NR5GC eCall over IMS testcase </w:t>
            </w:r>
            <w:r w:rsidR="00FA0E17">
              <w:t>11.5.3</w:t>
            </w:r>
            <w:r>
              <w:t xml:space="preserve"> </w:t>
            </w:r>
            <w:r w:rsidRPr="00501B87">
              <w:rPr>
                <w:noProof/>
              </w:rPr>
              <w:t>using IWD 2</w:t>
            </w:r>
            <w:r>
              <w:rPr>
                <w:noProof/>
              </w:rPr>
              <w:t>4</w:t>
            </w:r>
            <w:r w:rsidRPr="00501B87">
              <w:rPr>
                <w:noProof/>
              </w:rPr>
              <w:t>wk</w:t>
            </w:r>
            <w:r>
              <w:rPr>
                <w:noProof/>
              </w:rPr>
              <w:t>37</w:t>
            </w:r>
          </w:p>
        </w:tc>
      </w:tr>
      <w:tr w:rsidR="00BA5CA5" w14:paraId="370FECCE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BF63E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533D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D8AC8BD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C63AA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86B58" w14:textId="11F809CE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C0638C">
              <w:t xml:space="preserve">NR5GC eCall over IMS testcase </w:t>
            </w:r>
            <w:r w:rsidR="00FA0E17">
              <w:t>11.5.3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BA5CA5" w14:paraId="42CC68DC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3D639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E2133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4C65B25A" w14:textId="77777777" w:rsidTr="001B13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F96C4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7A4AF" w14:textId="43734B4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BA5CA5" w14:paraId="14D80E5A" w14:textId="77777777" w:rsidTr="001B1364">
        <w:tc>
          <w:tcPr>
            <w:tcW w:w="2694" w:type="dxa"/>
            <w:gridSpan w:val="2"/>
          </w:tcPr>
          <w:p w14:paraId="74780C4C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CA523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60FA6859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B55FB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E5C5F" w14:textId="648C77C2" w:rsidR="00BA5CA5" w:rsidRDefault="00FA0E17" w:rsidP="001B1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11.5.3</w:t>
            </w:r>
            <w:r w:rsidR="00BA5CA5">
              <w:rPr>
                <w:noProof/>
              </w:rPr>
              <w:t>.NR5GC</w:t>
            </w:r>
          </w:p>
        </w:tc>
      </w:tr>
      <w:tr w:rsidR="00BA5CA5" w14:paraId="20A56100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153F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5CF7A" w14:textId="77777777" w:rsidR="00BA5CA5" w:rsidRDefault="00BA5CA5" w:rsidP="001B1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A5" w14:paraId="56762E0B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0EC0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D95BE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68A7F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ABCFF9" w14:textId="77777777" w:rsidR="00BA5CA5" w:rsidRDefault="00BA5CA5" w:rsidP="001B1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56793E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CA5" w14:paraId="560D7FF0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132D7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82997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04446" w14:textId="24D6E282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7F0AB" w14:textId="77777777" w:rsidR="00BA5CA5" w:rsidRDefault="00BA5CA5" w:rsidP="001B1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8B5A7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429B28BF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203D6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A06EE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8984D" w14:textId="62BC688C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9285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CDC46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0FCBF34F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6ED85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2E1C1" w14:textId="77777777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B8C2C" w14:textId="71039C19" w:rsidR="00BA5CA5" w:rsidRDefault="00BA5CA5" w:rsidP="001B1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D2C68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D6301" w14:textId="77777777" w:rsidR="00BA5CA5" w:rsidRDefault="00BA5CA5" w:rsidP="001B1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A5" w14:paraId="02A56513" w14:textId="77777777" w:rsidTr="001B13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1DE4A" w14:textId="77777777" w:rsidR="00BA5CA5" w:rsidRDefault="00BA5CA5" w:rsidP="001B1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98663" w14:textId="77777777" w:rsidR="00BA5CA5" w:rsidRDefault="00BA5CA5" w:rsidP="001B1364">
            <w:pPr>
              <w:pStyle w:val="CRCoverPage"/>
              <w:spacing w:after="0"/>
              <w:rPr>
                <w:noProof/>
              </w:rPr>
            </w:pPr>
          </w:p>
        </w:tc>
      </w:tr>
      <w:tr w:rsidR="00BA5CA5" w14:paraId="4D657B4B" w14:textId="77777777" w:rsidTr="001B13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234CF7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C6903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CA5" w:rsidRPr="008863B9" w14:paraId="45978E98" w14:textId="77777777" w:rsidTr="001B13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7D8F8" w14:textId="77777777" w:rsidR="00BA5CA5" w:rsidRPr="008863B9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8B6B12" w14:textId="77777777" w:rsidR="00BA5CA5" w:rsidRPr="008863B9" w:rsidRDefault="00BA5CA5" w:rsidP="001B13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CA5" w14:paraId="075AC5B0" w14:textId="77777777" w:rsidTr="001B13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3D33" w14:textId="77777777" w:rsidR="00BA5CA5" w:rsidRDefault="00BA5CA5" w:rsidP="001B1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6C184" w14:textId="77777777" w:rsidR="00BA5CA5" w:rsidRDefault="00BA5CA5" w:rsidP="001B1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3D43E3" w14:textId="231F0BF1" w:rsidR="00BA5CA5" w:rsidRDefault="00BA5CA5">
      <w:pPr>
        <w:rPr>
          <w:noProof/>
        </w:rPr>
        <w:sectPr w:rsidR="00BA5CA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76647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8F29F9F" w14:textId="22A3DA6A" w:rsidR="008219D8" w:rsidRDefault="00247A0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19D8" w:rsidRPr="00E00382">
        <w:rPr>
          <w:rFonts w:ascii="Arial" w:hAnsi="Arial" w:cs="Arial"/>
          <w:iCs/>
        </w:rPr>
        <w:t>Table of Contents</w:t>
      </w:r>
      <w:r w:rsidR="008219D8">
        <w:tab/>
      </w:r>
      <w:r w:rsidR="008219D8">
        <w:fldChar w:fldCharType="begin"/>
      </w:r>
      <w:r w:rsidR="008219D8">
        <w:instrText xml:space="preserve"> PAGEREF _Toc178766479 \h </w:instrText>
      </w:r>
      <w:r w:rsidR="008219D8">
        <w:fldChar w:fldCharType="separate"/>
      </w:r>
      <w:r w:rsidR="008219D8">
        <w:t>2</w:t>
      </w:r>
      <w:r w:rsidR="008219D8">
        <w:fldChar w:fldCharType="end"/>
      </w:r>
    </w:p>
    <w:p w14:paraId="7EE25E9D" w14:textId="5C3F786F" w:rsidR="008219D8" w:rsidRDefault="008219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_Toc178766480 \h </w:instrText>
      </w:r>
      <w:r>
        <w:fldChar w:fldCharType="separate"/>
      </w:r>
      <w:r>
        <w:t>3</w:t>
      </w:r>
      <w:r>
        <w:fldChar w:fldCharType="end"/>
      </w:r>
    </w:p>
    <w:p w14:paraId="4D54B4A8" w14:textId="23154F7A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_Toc178766481 \h </w:instrText>
      </w:r>
      <w:r>
        <w:fldChar w:fldCharType="separate"/>
      </w:r>
      <w:r>
        <w:t>3</w:t>
      </w:r>
      <w:r>
        <w:fldChar w:fldCharType="end"/>
      </w:r>
    </w:p>
    <w:p w14:paraId="45A3622E" w14:textId="5BF8DEE0" w:rsidR="008219D8" w:rsidRDefault="008219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rFonts w:cs="Arial"/>
        </w:rPr>
        <w:t>Corrections required:</w:t>
      </w:r>
      <w:r>
        <w:tab/>
      </w:r>
      <w:r>
        <w:fldChar w:fldCharType="begin"/>
      </w:r>
      <w:r>
        <w:instrText xml:space="preserve"> PAGEREF _Toc178766482 \h </w:instrText>
      </w:r>
      <w:r>
        <w:fldChar w:fldCharType="separate"/>
      </w:r>
      <w:r>
        <w:t>3</w:t>
      </w:r>
      <w:r>
        <w:fldChar w:fldCharType="end"/>
      </w:r>
    </w:p>
    <w:p w14:paraId="27FA4DB0" w14:textId="4007E62A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TC_11_5_3_NR5GC</w:t>
      </w:r>
      <w:r>
        <w:tab/>
      </w:r>
      <w:r>
        <w:fldChar w:fldCharType="begin"/>
      </w:r>
      <w:r>
        <w:instrText xml:space="preserve"> PAGEREF _Toc178766483 \h </w:instrText>
      </w:r>
      <w:r>
        <w:fldChar w:fldCharType="separate"/>
      </w:r>
      <w:r>
        <w:t>3</w:t>
      </w:r>
      <w:r>
        <w:fldChar w:fldCharType="end"/>
      </w:r>
    </w:p>
    <w:p w14:paraId="48831DA6" w14:textId="143CB7D0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New function f_TC_11_5_3_NR5GC_IMS1</w:t>
      </w:r>
      <w:r>
        <w:tab/>
      </w:r>
      <w:r>
        <w:fldChar w:fldCharType="begin"/>
      </w:r>
      <w:r>
        <w:instrText xml:space="preserve"> PAGEREF _Toc178766484 \h </w:instrText>
      </w:r>
      <w:r>
        <w:fldChar w:fldCharType="separate"/>
      </w:r>
      <w:r>
        <w:t>4</w:t>
      </w:r>
      <w:r>
        <w:fldChar w:fldCharType="end"/>
      </w:r>
    </w:p>
    <w:p w14:paraId="6915326F" w14:textId="0D50F224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f_TC_11_5_3_NR5GC_IMS2</w:t>
      </w:r>
      <w:r>
        <w:tab/>
      </w:r>
      <w:r>
        <w:fldChar w:fldCharType="begin"/>
      </w:r>
      <w:r>
        <w:instrText xml:space="preserve"> PAGEREF _Toc178766485 \h </w:instrText>
      </w:r>
      <w:r>
        <w:fldChar w:fldCharType="separate"/>
      </w:r>
      <w:r>
        <w:t>5</w:t>
      </w:r>
      <w:r>
        <w:fldChar w:fldCharType="end"/>
      </w:r>
    </w:p>
    <w:p w14:paraId="6D3CB0F3" w14:textId="5517166E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f_TC_11_5_3_NR5GC</w:t>
      </w:r>
      <w:r>
        <w:tab/>
      </w:r>
      <w:r>
        <w:fldChar w:fldCharType="begin"/>
      </w:r>
      <w:r>
        <w:instrText xml:space="preserve"> PAGEREF _Toc178766486 \h </w:instrText>
      </w:r>
      <w:r>
        <w:fldChar w:fldCharType="separate"/>
      </w:r>
      <w:r>
        <w:t>6</w:t>
      </w:r>
      <w:r>
        <w:fldChar w:fldCharType="end"/>
      </w:r>
    </w:p>
    <w:p w14:paraId="4C5D584E" w14:textId="0596BEA0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fl_TC_11_5_3_Body</w:t>
      </w:r>
      <w:r>
        <w:tab/>
      </w:r>
      <w:r>
        <w:fldChar w:fldCharType="begin"/>
      </w:r>
      <w:r>
        <w:instrText xml:space="preserve"> PAGEREF _Toc178766487 \h </w:instrText>
      </w:r>
      <w:r>
        <w:fldChar w:fldCharType="separate"/>
      </w:r>
      <w:r>
        <w:t>7</w:t>
      </w:r>
      <w:r>
        <w:fldChar w:fldCharType="end"/>
      </w:r>
    </w:p>
    <w:p w14:paraId="34119642" w14:textId="53818517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f_TC_11_5_3_NR5GC_EUTRA</w:t>
      </w:r>
      <w:r>
        <w:tab/>
      </w:r>
      <w:r>
        <w:fldChar w:fldCharType="begin"/>
      </w:r>
      <w:r>
        <w:instrText xml:space="preserve"> PAGEREF _Toc178766488 \h </w:instrText>
      </w:r>
      <w:r>
        <w:fldChar w:fldCharType="separate"/>
      </w:r>
      <w:r>
        <w:t>8</w:t>
      </w:r>
      <w:r>
        <w:fldChar w:fldCharType="end"/>
      </w:r>
    </w:p>
    <w:p w14:paraId="21BE275D" w14:textId="43C145FF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fl_TC_11_5_3_NR5GC_EUTRA_TestBody</w:t>
      </w:r>
      <w:r>
        <w:tab/>
      </w:r>
      <w:r>
        <w:fldChar w:fldCharType="begin"/>
      </w:r>
      <w:r>
        <w:instrText xml:space="preserve"> PAGEREF _Toc178766489 \h </w:instrText>
      </w:r>
      <w:r>
        <w:fldChar w:fldCharType="separate"/>
      </w:r>
      <w:r>
        <w:t>9</w:t>
      </w:r>
      <w:r>
        <w:fldChar w:fldCharType="end"/>
      </w:r>
    </w:p>
    <w:p w14:paraId="16F8D5E8" w14:textId="5A00F0EB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f_NR_CellInfo_SetSIB1_ImsEmergencySupport</w:t>
      </w:r>
      <w:r>
        <w:tab/>
      </w:r>
      <w:r>
        <w:fldChar w:fldCharType="begin"/>
      </w:r>
      <w:r>
        <w:instrText xml:space="preserve"> PAGEREF _Toc178766490 \h </w:instrText>
      </w:r>
      <w:r>
        <w:fldChar w:fldCharType="separate"/>
      </w:r>
      <w:r>
        <w:t>11</w:t>
      </w:r>
      <w:r>
        <w:fldChar w:fldCharType="end"/>
      </w:r>
    </w:p>
    <w:p w14:paraId="6332E4D2" w14:textId="78F45161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b/>
          <w:lang w:val="pt-BR"/>
        </w:rPr>
        <w:t>Correction to function f_EUTRA_CellInfo_SetSysInfo_EmergencySupport</w:t>
      </w:r>
      <w:r>
        <w:tab/>
      </w:r>
      <w:r>
        <w:fldChar w:fldCharType="begin"/>
      </w:r>
      <w:r>
        <w:instrText xml:space="preserve"> PAGEREF _Toc178766491 \h </w:instrText>
      </w:r>
      <w:r>
        <w:fldChar w:fldCharType="separate"/>
      </w:r>
      <w:r>
        <w:t>12</w:t>
      </w:r>
      <w:r>
        <w:fldChar w:fldCharType="end"/>
      </w:r>
    </w:p>
    <w:p w14:paraId="32812754" w14:textId="40B67ABF" w:rsidR="008219D8" w:rsidRDefault="008219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_Toc178766492 \h </w:instrText>
      </w:r>
      <w:r>
        <w:fldChar w:fldCharType="separate"/>
      </w:r>
      <w:r>
        <w:t>13</w:t>
      </w:r>
      <w:r>
        <w:fldChar w:fldCharType="end"/>
      </w:r>
    </w:p>
    <w:p w14:paraId="1FCE8F98" w14:textId="117FBE84" w:rsidR="008219D8" w:rsidRDefault="008219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_Toc178766493 \h </w:instrText>
      </w:r>
      <w:r>
        <w:fldChar w:fldCharType="separate"/>
      </w:r>
      <w:r>
        <w:t>13</w:t>
      </w:r>
      <w:r>
        <w:fldChar w:fldCharType="end"/>
      </w:r>
    </w:p>
    <w:p w14:paraId="52677809" w14:textId="6D4888BC" w:rsidR="008219D8" w:rsidRDefault="008219D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rFonts w:cs="Arial"/>
          <w:b/>
          <w:lang w:val="de-DE"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rFonts w:cs="Arial"/>
          <w:b/>
          <w:bCs/>
          <w:lang w:val="de-DE"/>
        </w:rPr>
        <w:t>Snapdragon Auto 5G Modem-RF Gen 2, Qualcomm Technologies.</w:t>
      </w:r>
      <w:r>
        <w:tab/>
      </w:r>
      <w:r>
        <w:fldChar w:fldCharType="begin"/>
      </w:r>
      <w:r>
        <w:instrText xml:space="preserve"> PAGEREF _Toc178766494 \h </w:instrText>
      </w:r>
      <w:r>
        <w:fldChar w:fldCharType="separate"/>
      </w:r>
      <w:r>
        <w:t>13</w:t>
      </w:r>
      <w:r>
        <w:fldChar w:fldCharType="end"/>
      </w:r>
    </w:p>
    <w:p w14:paraId="6674C57D" w14:textId="1A3AC040" w:rsidR="008219D8" w:rsidRDefault="008219D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E0038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E0038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_Toc178766495 \h </w:instrText>
      </w:r>
      <w:r>
        <w:fldChar w:fldCharType="separate"/>
      </w:r>
      <w:r>
        <w:t>14</w:t>
      </w:r>
      <w:r>
        <w:fldChar w:fldCharType="end"/>
      </w:r>
    </w:p>
    <w:p w14:paraId="3A8BFA65" w14:textId="28C92C8B" w:rsidR="00247A0D" w:rsidRDefault="00247A0D" w:rsidP="00247A0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711B787" w14:textId="310ECE0B" w:rsidR="00247A0D" w:rsidRDefault="00247A0D" w:rsidP="00247A0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8766480"/>
      <w:r>
        <w:rPr>
          <w:b/>
          <w:lang w:eastAsia="ja-JP"/>
        </w:rPr>
        <w:lastRenderedPageBreak/>
        <w:t>Overview</w:t>
      </w:r>
      <w:bookmarkEnd w:id="2"/>
      <w:bookmarkEnd w:id="3"/>
    </w:p>
    <w:p w14:paraId="3A994912" w14:textId="21D65C38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4C6D3D" w:rsidRPr="00C0638C">
        <w:t xml:space="preserve">NR5GC eCall over IMS testcase </w:t>
      </w:r>
      <w:r w:rsidR="00FA0E17">
        <w:t>11.5.3</w:t>
      </w:r>
      <w:r w:rsidR="004C6D3D">
        <w:t xml:space="preserve"> </w:t>
      </w:r>
      <w:r>
        <w:rPr>
          <w:rFonts w:cs="Arial"/>
        </w:rPr>
        <w:t xml:space="preserve">which is part of the </w:t>
      </w:r>
      <w:r w:rsidR="00791EB0" w:rsidRPr="00791EB0">
        <w:tab/>
        <w:t xml:space="preserve">iwd-TTCN3-B2024-06_D24wk37.zip </w:t>
      </w:r>
      <w:r>
        <w:rPr>
          <w:rFonts w:cs="Arial"/>
        </w:rPr>
        <w:t xml:space="preserve">test suite. </w:t>
      </w:r>
    </w:p>
    <w:p w14:paraId="25950BD6" w14:textId="77777777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4F3A7C0" w14:textId="43A4BBFE" w:rsidR="00592C61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r w:rsidR="00592C61">
        <w:rPr>
          <w:rFonts w:cs="Arial"/>
          <w:b/>
          <w:sz w:val="24"/>
          <w:lang w:eastAsia="ja-JP"/>
        </w:rPr>
        <w:t>Narendra Kalahasti</w:t>
      </w:r>
    </w:p>
    <w:p w14:paraId="21CCDD9C" w14:textId="1591ACC5" w:rsidR="00592C61" w:rsidRDefault="00592C61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DE0FA8">
          <w:rPr>
            <w:rStyle w:val="Hyperlink"/>
            <w:rFonts w:cs="Arial"/>
            <w:b/>
            <w:sz w:val="24"/>
            <w:lang w:eastAsia="ja-JP"/>
          </w:rPr>
          <w:t>Narendra.kalahasti@anritsu.com</w:t>
        </w:r>
      </w:hyperlink>
    </w:p>
    <w:p w14:paraId="61F3D17A" w14:textId="17BC9739" w:rsidR="00F87559" w:rsidRDefault="00592C61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bookmarkStart w:id="4" w:name="_Hlk178242062"/>
      <w:r w:rsidR="005D2201">
        <w:rPr>
          <w:rFonts w:cs="Arial"/>
          <w:b/>
          <w:sz w:val="24"/>
          <w:lang w:eastAsia="ja-JP"/>
        </w:rPr>
        <w:t>Juan Garcia Martin</w:t>
      </w:r>
      <w:bookmarkEnd w:id="4"/>
    </w:p>
    <w:p w14:paraId="61B83320" w14:textId="080236F6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="005D2201" w:rsidRPr="005D2201">
        <w:rPr>
          <w:rStyle w:val="Hyperlink"/>
          <w:rFonts w:cs="Arial"/>
          <w:b/>
          <w:sz w:val="24"/>
          <w:lang w:eastAsia="ja-JP"/>
        </w:rPr>
        <w:t>Juan.GarciaMartin@rohde-schwarz.com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28E2B7D" w14:textId="77777777" w:rsidR="00F87559" w:rsidRPr="007036CE" w:rsidRDefault="00F87559" w:rsidP="00F8755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3474922"/>
      <w:bookmarkStart w:id="6" w:name="_Toc93571695"/>
      <w:bookmarkStart w:id="7" w:name="_Toc94512040"/>
      <w:bookmarkStart w:id="8" w:name="_Toc94621776"/>
      <w:bookmarkStart w:id="9" w:name="_Toc178766481"/>
      <w:r w:rsidRPr="007036CE">
        <w:rPr>
          <w:b/>
        </w:rPr>
        <w:t>Verification Test Summary</w:t>
      </w:r>
      <w:bookmarkEnd w:id="5"/>
      <w:bookmarkEnd w:id="6"/>
      <w:bookmarkEnd w:id="7"/>
      <w:bookmarkEnd w:id="8"/>
      <w:bookmarkEnd w:id="9"/>
    </w:p>
    <w:p w14:paraId="53274495" w14:textId="0EE0AE45" w:rsidR="00F87559" w:rsidRDefault="00F87559" w:rsidP="00F87559">
      <w:pPr>
        <w:pStyle w:val="Index1"/>
        <w:keepLines w:val="0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Test Case:</w:t>
      </w:r>
      <w:r>
        <w:rPr>
          <w:rFonts w:cs="Arial"/>
          <w:b/>
          <w:lang w:eastAsia="ja-JP"/>
        </w:rPr>
        <w:tab/>
      </w:r>
      <w:r w:rsidR="00FA0E17">
        <w:rPr>
          <w:rFonts w:cs="Arial"/>
          <w:lang w:eastAsia="ja-JP"/>
        </w:rPr>
        <w:t>11.5.3</w:t>
      </w:r>
      <w:r w:rsidRPr="000C23DC">
        <w:rPr>
          <w:rFonts w:cs="Arial"/>
        </w:rPr>
        <w:t>.NR5GC</w:t>
      </w:r>
    </w:p>
    <w:p w14:paraId="247EF0CE" w14:textId="653567BD" w:rsidR="00F87559" w:rsidRPr="00730D8B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val="de-DE" w:eastAsia="ja-JP"/>
        </w:rPr>
      </w:pPr>
      <w:r w:rsidRPr="00730D8B">
        <w:rPr>
          <w:rFonts w:cs="Arial"/>
          <w:b/>
          <w:lang w:val="de-DE" w:eastAsia="ja-JP"/>
        </w:rPr>
        <w:t>ATS Version:</w:t>
      </w:r>
      <w:r w:rsidRPr="00730D8B">
        <w:rPr>
          <w:rFonts w:cs="Arial"/>
          <w:b/>
          <w:lang w:val="de-DE" w:eastAsia="ja-JP"/>
        </w:rPr>
        <w:tab/>
      </w:r>
      <w:r w:rsidR="00F249EC" w:rsidRPr="00F249EC">
        <w:rPr>
          <w:lang w:val="de-DE"/>
        </w:rPr>
        <w:t>iwd-TTCN3-B2024-06_D24wk37</w:t>
      </w:r>
    </w:p>
    <w:p w14:paraId="0862FDD2" w14:textId="77777777" w:rsidR="00F249EC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F249EC" w:rsidRPr="00F249EC">
        <w:rPr>
          <w:rFonts w:cs="Arial"/>
          <w:b/>
          <w:lang w:eastAsia="ja-JP"/>
        </w:rPr>
        <w:t xml:space="preserve">Anritsu Protocol Conformance Test System ME7834NR </w:t>
      </w:r>
    </w:p>
    <w:p w14:paraId="34E8DF29" w14:textId="58B00D45" w:rsidR="00F87559" w:rsidRPr="00F249EC" w:rsidRDefault="00F249EC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>
        <w:rPr>
          <w:rFonts w:cs="Arial"/>
          <w:b/>
          <w:lang w:eastAsia="ja-JP"/>
        </w:rPr>
        <w:tab/>
      </w:r>
      <w:r w:rsidR="00F87559" w:rsidRPr="00F249EC">
        <w:rPr>
          <w:b/>
          <w:bCs/>
          <w:lang w:val="en-US"/>
        </w:rPr>
        <w:t>Rohde &amp; Schwarz 5G Protocol Conformance Test platform</w:t>
      </w:r>
    </w:p>
    <w:p w14:paraId="64C5F6F1" w14:textId="733F4C91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F0511" w:rsidRPr="009F0511">
        <w:rPr>
          <w:rFonts w:cs="Arial"/>
          <w:b/>
          <w:lang w:eastAsia="ja-JP"/>
        </w:rPr>
        <w:t>Snapdragon Auto 5G Modem-RF Gen 2, Qualcomm Technologies</w:t>
      </w:r>
    </w:p>
    <w:p w14:paraId="199F6D98" w14:textId="77777777" w:rsidR="00F87559" w:rsidRDefault="00F87559" w:rsidP="00F8755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0035324" w14:textId="77777777" w:rsidR="00F87559" w:rsidRPr="00F87559" w:rsidRDefault="00F87559" w:rsidP="00F87559">
      <w:pPr>
        <w:rPr>
          <w:lang w:eastAsia="ja-JP"/>
        </w:rPr>
      </w:pPr>
    </w:p>
    <w:p w14:paraId="3647B594" w14:textId="77777777" w:rsidR="00247A0D" w:rsidRDefault="00247A0D" w:rsidP="00247A0D"/>
    <w:p w14:paraId="7FAD8191" w14:textId="77777777" w:rsidR="00E061C0" w:rsidRDefault="00E061C0" w:rsidP="00E061C0">
      <w:pPr>
        <w:pStyle w:val="Heading1"/>
        <w:numPr>
          <w:ilvl w:val="0"/>
          <w:numId w:val="11"/>
        </w:numPr>
        <w:autoSpaceDN w:val="0"/>
        <w:rPr>
          <w:rFonts w:cs="Arial"/>
        </w:rPr>
      </w:pPr>
      <w:bookmarkStart w:id="10" w:name="_Toc178064240"/>
      <w:bookmarkStart w:id="11" w:name="_Toc178766482"/>
      <w:bookmarkStart w:id="12" w:name="_Toc93417461"/>
      <w:bookmarkStart w:id="13" w:name="_Toc122434496"/>
      <w:bookmarkStart w:id="14" w:name="_Toc295288973"/>
      <w:bookmarkStart w:id="15" w:name="_Toc325725668"/>
      <w:bookmarkStart w:id="16" w:name="_Toc532983740"/>
      <w:bookmarkStart w:id="17" w:name="_Toc96525798"/>
      <w:r w:rsidRPr="00E12CDE">
        <w:rPr>
          <w:rFonts w:cs="Arial"/>
        </w:rPr>
        <w:t>Corrections required</w:t>
      </w:r>
      <w:r>
        <w:rPr>
          <w:rFonts w:cs="Arial"/>
        </w:rPr>
        <w:t>:</w:t>
      </w:r>
      <w:bookmarkEnd w:id="10"/>
      <w:bookmarkEnd w:id="11"/>
    </w:p>
    <w:p w14:paraId="5FAD15A3" w14:textId="306A3B95" w:rsidR="00FA0E17" w:rsidRPr="00FA0E17" w:rsidRDefault="00FA0E17" w:rsidP="00FA0E17">
      <w:pPr>
        <w:rPr>
          <w:rFonts w:ascii="Arial" w:hAnsi="Arial" w:cs="Arial"/>
        </w:rPr>
      </w:pPr>
      <w:r w:rsidRPr="00FA0E17">
        <w:rPr>
          <w:rFonts w:ascii="Arial" w:hAnsi="Arial" w:cs="Arial"/>
        </w:rPr>
        <w:t xml:space="preserve">Change 2.4 of </w:t>
      </w:r>
      <w:r w:rsidRPr="00FA0E17">
        <w:rPr>
          <w:rFonts w:ascii="Arial" w:hAnsi="Arial" w:cs="Arial"/>
          <w:b/>
          <w:bCs/>
        </w:rPr>
        <w:t>R5s230896 [2]</w:t>
      </w:r>
      <w:r w:rsidRPr="00FA0E17">
        <w:rPr>
          <w:rFonts w:ascii="Arial" w:hAnsi="Arial" w:cs="Arial"/>
        </w:rPr>
        <w:t xml:space="preserve"> is also required to pass the test case.</w:t>
      </w:r>
    </w:p>
    <w:p w14:paraId="3E508ED0" w14:textId="7C47EE76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78064241"/>
      <w:bookmarkStart w:id="19" w:name="_Toc178766483"/>
      <w:bookmarkStart w:id="20" w:name="_Toc325725665"/>
      <w:bookmarkStart w:id="21" w:name="_Toc122434493"/>
      <w:bookmarkStart w:id="22" w:name="_Toc295288970"/>
      <w:r>
        <w:rPr>
          <w:b/>
          <w:lang w:val="pt-BR"/>
        </w:rPr>
        <w:t xml:space="preserve">Correction to function </w:t>
      </w:r>
      <w:r w:rsidRPr="00DF625E">
        <w:rPr>
          <w:b/>
          <w:lang w:val="pt-BR"/>
        </w:rPr>
        <w:t>TC_</w:t>
      </w:r>
      <w:r w:rsidR="00FA0E17">
        <w:rPr>
          <w:b/>
          <w:lang w:val="pt-BR"/>
        </w:rPr>
        <w:t>11_5_3</w:t>
      </w:r>
      <w:r w:rsidRPr="00DF625E">
        <w:rPr>
          <w:b/>
          <w:lang w:val="pt-BR"/>
        </w:rPr>
        <w:t>_NR5GC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146C4" w:rsidRPr="00E12CDE" w14:paraId="0C55E63F" w14:textId="77777777" w:rsidTr="006A3BDB">
        <w:trPr>
          <w:trHeight w:val="447"/>
        </w:trPr>
        <w:tc>
          <w:tcPr>
            <w:tcW w:w="1985" w:type="dxa"/>
          </w:tcPr>
          <w:bookmarkEnd w:id="20"/>
          <w:bookmarkEnd w:id="21"/>
          <w:bookmarkEnd w:id="22"/>
          <w:p w14:paraId="33839436" w14:textId="77777777" w:rsidR="000146C4" w:rsidRPr="00E12CDE" w:rsidRDefault="000146C4" w:rsidP="000146C4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D99C81" w14:textId="2A6D6D28" w:rsidR="000146C4" w:rsidRPr="00C016FB" w:rsidRDefault="00FA0E17" w:rsidP="000146C4">
            <w:pPr>
              <w:spacing w:after="0"/>
              <w:rPr>
                <w:rFonts w:ascii="Arial" w:hAnsi="Arial" w:cs="Arial"/>
              </w:rPr>
            </w:pPr>
            <w:r w:rsidRPr="00FA0E17">
              <w:rPr>
                <w:rFonts w:ascii="Arial" w:hAnsi="Arial" w:cs="Arial"/>
                <w:lang w:eastAsia="zh-CN"/>
              </w:rPr>
              <w:t>testcase TC_11_5_3_NR5</w:t>
            </w:r>
            <w:proofErr w:type="gramStart"/>
            <w:r w:rsidRPr="00FA0E17">
              <w:rPr>
                <w:rFonts w:ascii="Arial" w:hAnsi="Arial" w:cs="Arial"/>
                <w:lang w:eastAsia="zh-CN"/>
              </w:rPr>
              <w:t>GC(</w:t>
            </w:r>
            <w:proofErr w:type="gramEnd"/>
            <w:r w:rsidRPr="00FA0E17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0146C4" w:rsidRPr="00E12CDE" w14:paraId="54FB6057" w14:textId="77777777" w:rsidTr="006A3BDB">
        <w:trPr>
          <w:trHeight w:val="452"/>
        </w:trPr>
        <w:tc>
          <w:tcPr>
            <w:tcW w:w="1985" w:type="dxa"/>
          </w:tcPr>
          <w:p w14:paraId="566EA925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5BDB5D" w14:textId="6C6A1554" w:rsidR="000146C4" w:rsidRPr="00C016FB" w:rsidRDefault="00FA0E17" w:rsidP="000146C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Initial</w:t>
            </w:r>
            <w:r w:rsidRPr="00C016FB">
              <w:rPr>
                <w:rFonts w:ascii="Arial" w:hAnsi="Arial" w:cs="Arial"/>
                <w:lang w:eastAsia="zh-CN"/>
              </w:rPr>
              <w:t xml:space="preserve"> IMS registration</w:t>
            </w:r>
            <w:r>
              <w:rPr>
                <w:rFonts w:ascii="Arial" w:hAnsi="Arial" w:cs="Arial"/>
                <w:lang w:eastAsia="zh-CN"/>
              </w:rPr>
              <w:t>, if done by UE</w:t>
            </w:r>
            <w:r w:rsidRPr="00C016FB">
              <w:rPr>
                <w:rFonts w:ascii="Arial" w:hAnsi="Arial" w:cs="Arial"/>
                <w:lang w:eastAsia="zh-CN"/>
              </w:rPr>
              <w:t xml:space="preserve">, will occur in LTE. </w:t>
            </w:r>
            <w:r>
              <w:rPr>
                <w:rFonts w:ascii="Arial" w:hAnsi="Arial" w:cs="Arial"/>
                <w:lang w:eastAsia="zh-CN"/>
              </w:rPr>
              <w:t>In current implementation</w:t>
            </w:r>
            <w:r w:rsidRPr="00C016FB">
              <w:rPr>
                <w:rFonts w:ascii="Arial" w:hAnsi="Arial" w:cs="Arial"/>
                <w:lang w:eastAsia="zh-CN"/>
              </w:rPr>
              <w:t>, IMS default handler will expect IMS messages over NR and not LTE.</w:t>
            </w:r>
          </w:p>
        </w:tc>
      </w:tr>
      <w:tr w:rsidR="000146C4" w:rsidRPr="00E12CDE" w14:paraId="18740F65" w14:textId="77777777" w:rsidTr="006A3BDB">
        <w:tc>
          <w:tcPr>
            <w:tcW w:w="1985" w:type="dxa"/>
          </w:tcPr>
          <w:p w14:paraId="4AABD6A0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559CFB" w14:textId="11E09802" w:rsidR="00FA0E17" w:rsidRPr="00C016FB" w:rsidRDefault="00FA0E17" w:rsidP="000146C4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16FB">
              <w:rPr>
                <w:rFonts w:cs="Arial"/>
                <w:lang w:eastAsia="zh-CN"/>
              </w:rPr>
              <w:t xml:space="preserve">Create </w:t>
            </w:r>
            <w:r>
              <w:rPr>
                <w:rFonts w:cs="Arial"/>
                <w:lang w:eastAsia="zh-CN"/>
              </w:rPr>
              <w:t>new</w:t>
            </w:r>
            <w:r w:rsidRPr="00C016FB">
              <w:rPr>
                <w:rFonts w:cs="Arial"/>
                <w:lang w:eastAsia="zh-CN"/>
              </w:rPr>
              <w:t xml:space="preserve"> IMS1 PTC </w:t>
            </w:r>
            <w:r>
              <w:rPr>
                <w:rFonts w:cs="Arial"/>
                <w:lang w:eastAsia="zh-CN"/>
              </w:rPr>
              <w:t>so that</w:t>
            </w:r>
            <w:r w:rsidRPr="00C016FB">
              <w:rPr>
                <w:rFonts w:cs="Arial"/>
                <w:lang w:eastAsia="zh-CN"/>
              </w:rPr>
              <w:t xml:space="preserve"> IMS messages will be received over LTE.</w:t>
            </w:r>
          </w:p>
        </w:tc>
      </w:tr>
      <w:tr w:rsidR="000146C4" w:rsidRPr="00E12CDE" w14:paraId="51A68597" w14:textId="77777777" w:rsidTr="006A3BDB">
        <w:tc>
          <w:tcPr>
            <w:tcW w:w="1985" w:type="dxa"/>
          </w:tcPr>
          <w:p w14:paraId="377F50BC" w14:textId="77777777" w:rsidR="000146C4" w:rsidRPr="00E12CDE" w:rsidRDefault="000146C4" w:rsidP="000146C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A491B3C" w14:textId="0A16FB58" w:rsidR="000146C4" w:rsidRPr="00E12CDE" w:rsidRDefault="00FA0E17" w:rsidP="000146C4">
            <w:pPr>
              <w:spacing w:after="0"/>
              <w:rPr>
                <w:rFonts w:ascii="Arial" w:hAnsi="Arial" w:cs="Arial"/>
                <w:lang w:eastAsia="zh-CN"/>
              </w:rPr>
            </w:pPr>
            <w:r w:rsidRPr="00FA0E17">
              <w:rPr>
                <w:rFonts w:ascii="Arial" w:hAnsi="Arial" w:cs="Arial"/>
                <w:lang w:eastAsia="zh-CN"/>
              </w:rPr>
              <w:t>NR5GC_IRAT_Testsuite</w:t>
            </w:r>
          </w:p>
        </w:tc>
      </w:tr>
    </w:tbl>
    <w:p w14:paraId="7C5FE5EB" w14:textId="77777777" w:rsidR="00E061C0" w:rsidRDefault="00E061C0" w:rsidP="00E061C0"/>
    <w:p w14:paraId="0604501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5971ABE" w14:textId="77777777" w:rsidTr="006A3BDB">
        <w:tc>
          <w:tcPr>
            <w:tcW w:w="9629" w:type="dxa"/>
          </w:tcPr>
          <w:p w14:paraId="28E1A456" w14:textId="77777777" w:rsidR="00FA0E17" w:rsidRPr="00FA0E17" w:rsidRDefault="00E061C0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8024E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testcase TC_11_5_3_NR5</w:t>
            </w:r>
            <w:proofErr w:type="gramStart"/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) runs on MTC_NR5GC_IRAT system SYSTEM_NR5GC_IRAT {</w:t>
            </w:r>
          </w:p>
          <w:p w14:paraId="736A4A6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@purpose</w:t>
            </w:r>
          </w:p>
          <w:p w14:paraId="4FB58FC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  eCall Only mode / 5GS supports IMS voice over PS session / 5GS does not support emergency service / eCall over EPS / eCall failure if EPS and CS domain are not available</w:t>
            </w:r>
          </w:p>
          <w:p w14:paraId="035AE72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NR5GC_PTC        v_NR5GC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516336D6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EUTRA_Multi5GS_PTC v_EUTRA_Multi5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663B7DE4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UTRAN_NR5GC_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PTC  v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_UTRAN_NR5GC := null;</w:t>
            </w:r>
          </w:p>
          <w:p w14:paraId="13597EFB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GERAN_NR5GC_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PTC  v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_GERAN_NR5GC := null;</w:t>
            </w:r>
          </w:p>
          <w:p w14:paraId="6B690CEB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v_IMS1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382173E1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v_IMS2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766756C7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WLAN_PTC     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7578FA8A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</w:t>
            </w:r>
          </w:p>
          <w:p w14:paraId="3D306FDA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GuardTimer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int2float(300);</w:t>
            </w:r>
          </w:p>
          <w:p w14:paraId="063FD17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952AE5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v_NR5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GC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NR5GC_PTC.create("NR5GC") alive;</w:t>
            </w:r>
          </w:p>
          <w:p w14:paraId="53F66A9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v_EUTRA_Multi5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EUTRA_Multi5GS_PTC.create("EUTRA_Multi5GS") alive;</w:t>
            </w:r>
          </w:p>
          <w:p w14:paraId="2F62E9E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v_IMS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IMS_PTC.create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("IMS2") alive;</w:t>
            </w:r>
          </w:p>
          <w:p w14:paraId="00B54494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514919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f_MTC_ConnectPTCs_NR5GC_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IRAT(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system, v_NR5GC, v_EUTRA_Multi5GS, v_UTRAN_NR5GC, v_GERAN_NR5GC, v_IMS1, v_IMS2,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121638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8F4476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v_NR5GC.start(f_TC_11_5_3_NR5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E630818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v_EUTRA_Multi5GS.start(f_TC_11_5_3_NR5GC_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083A288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v_IMS2.start(f_TC_11_5_3_NR5GC_IMS2()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A30C803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C75EB2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t_GuardTimer.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2CC70F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815CBF5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f_MTC_MainLoop_NR5GC_IRAT(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t_GuardTimer</w:t>
            </w:r>
            <w:proofErr w:type="spellEnd"/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881C609" w14:textId="473E39E4" w:rsidR="00E061C0" w:rsidRPr="00E12CDE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0E9ABD6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F720F26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29A6DD34" w14:textId="77777777" w:rsidTr="006A3BDB">
        <w:tc>
          <w:tcPr>
            <w:tcW w:w="9629" w:type="dxa"/>
          </w:tcPr>
          <w:p w14:paraId="5EB099A7" w14:textId="77777777" w:rsidR="00FA0E17" w:rsidRPr="00FA0E17" w:rsidRDefault="00E061C0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67A6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testcase TC_11_5_3_NR5</w:t>
            </w:r>
            <w:proofErr w:type="gramStart"/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) runs on MTC_NR5GC_IRAT system SYSTEM_NR5GC_IRAT {</w:t>
            </w:r>
          </w:p>
          <w:p w14:paraId="38038E2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@purpose</w:t>
            </w:r>
          </w:p>
          <w:p w14:paraId="7B71835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  eCall Only mode / 5GS supports IMS voice over PS session / 5GS does not support emergency service / eCall over EPS / eCall failure if EPS and CS domain are not available</w:t>
            </w:r>
          </w:p>
          <w:p w14:paraId="4CC8DFF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NR5GC_PTC        v_NR5GC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51452A0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EUTRA_Multi5GS_PTC v_EUTRA_Multi5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656913F8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UTRAN_NR5GC_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PTC  v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_UTRAN_NR5GC := null;</w:t>
            </w:r>
          </w:p>
          <w:p w14:paraId="0B30065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GERAN_NR5GC_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PTC  v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_GERAN_NR5GC := null;</w:t>
            </w:r>
          </w:p>
          <w:p w14:paraId="4C70B52A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v_IMS1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1AE2D983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IMS_PTC          v_IMS2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0BBF347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WLAN_PTC     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null;</w:t>
            </w:r>
          </w:p>
          <w:p w14:paraId="414D2DD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8E5A006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GuardTimer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int2float(300);</w:t>
            </w:r>
          </w:p>
          <w:p w14:paraId="2C38E21E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D476DD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v_NR5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GC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NR5GC_PTC.create("NR5GC") alive;</w:t>
            </w:r>
          </w:p>
          <w:p w14:paraId="584EB6BD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v_EUTRA_Multi5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GS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= EUTRA_Multi5GS_PTC.create("EUTRA_Multi5GS") alive;</w:t>
            </w:r>
          </w:p>
          <w:p w14:paraId="5EC5496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</w:rPr>
              <w:t>v_IMS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</w:rPr>
              <w:t>IMS_PTC.create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</w:rPr>
              <w:t>("IMS1") alive;</w:t>
            </w: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19CC41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v_IMS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IMS_PTC.create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("IMS2") alive;</w:t>
            </w:r>
          </w:p>
          <w:p w14:paraId="061C5705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842FD1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f_MTC_ConnectPTCs_NR5GC_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IRAT(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system, v_NR5GC, v_EUTRA_Multi5GS, v_UTRAN_NR5GC, v_GERAN_NR5GC, v_IMS1, v_IMS2,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v_WLAN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CF302AB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1BA01E8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v_NR5GC.start(f_TC_11_5_3_NR5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7E80C6E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v_EUTRA_Multi5GS.start(f_TC_11_5_3_NR5GC_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75A6CF53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    </w:t>
            </w:r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v_IMS1.start(f_TC_11_5_3_NR5GC_IMS1()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);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 </w:t>
            </w:r>
          </w:p>
          <w:p w14:paraId="780927F4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v_IMS2.start(f_TC_11_5_3_NR5GC_IMS2()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24EBA0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1442251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t_GuardTimer.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start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5DE573F6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69E8BFE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f_MTC_MainLoop_NR5GC_IRAT(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t_GuardTimer</w:t>
            </w:r>
            <w:proofErr w:type="spellEnd"/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99664D3" w14:textId="4B6D7121" w:rsidR="00E061C0" w:rsidRPr="00E12CDE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180D29C" w14:textId="79F5D5F1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78064242"/>
      <w:bookmarkStart w:id="24" w:name="_Toc178766484"/>
      <w:r>
        <w:rPr>
          <w:b/>
          <w:lang w:val="pt-BR"/>
        </w:rPr>
        <w:t>New</w:t>
      </w:r>
      <w:r w:rsidRPr="00670AE0">
        <w:rPr>
          <w:b/>
          <w:lang w:val="pt-BR"/>
        </w:rPr>
        <w:t xml:space="preserve"> function </w:t>
      </w:r>
      <w:r w:rsidRPr="00C90ADA">
        <w:rPr>
          <w:b/>
          <w:lang w:val="pt-BR"/>
        </w:rPr>
        <w:t>f_TC_</w:t>
      </w:r>
      <w:r w:rsidR="00FA0E17">
        <w:rPr>
          <w:b/>
          <w:lang w:val="pt-BR"/>
        </w:rPr>
        <w:t>11_5_3</w:t>
      </w:r>
      <w:r w:rsidRPr="00C90ADA">
        <w:rPr>
          <w:b/>
          <w:lang w:val="pt-BR"/>
        </w:rPr>
        <w:t>_NR5GC_IMS1</w:t>
      </w:r>
      <w:bookmarkEnd w:id="23"/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2A39A51" w14:textId="77777777" w:rsidTr="006A3BDB">
        <w:trPr>
          <w:trHeight w:val="447"/>
        </w:trPr>
        <w:tc>
          <w:tcPr>
            <w:tcW w:w="1985" w:type="dxa"/>
          </w:tcPr>
          <w:p w14:paraId="461C5F6C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9858747" w14:textId="1EAB8476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C90ADA">
              <w:rPr>
                <w:rFonts w:ascii="Arial" w:hAnsi="Arial"/>
                <w:noProof/>
              </w:rPr>
              <w:t>f_TC_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C90ADA">
              <w:rPr>
                <w:rFonts w:ascii="Arial" w:hAnsi="Arial"/>
                <w:noProof/>
              </w:rPr>
              <w:t>_NR5GC_IMS1</w:t>
            </w:r>
          </w:p>
        </w:tc>
      </w:tr>
      <w:tr w:rsidR="003C3B2C" w:rsidRPr="00E12CDE" w14:paraId="655973E8" w14:textId="77777777" w:rsidTr="006A3BDB">
        <w:trPr>
          <w:trHeight w:val="452"/>
        </w:trPr>
        <w:tc>
          <w:tcPr>
            <w:tcW w:w="1985" w:type="dxa"/>
          </w:tcPr>
          <w:p w14:paraId="7963E200" w14:textId="77777777" w:rsidR="003C3B2C" w:rsidRPr="00E12CDE" w:rsidRDefault="003C3B2C" w:rsidP="003C3B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FD66B2" w14:textId="030D273D" w:rsidR="003C3B2C" w:rsidRPr="00AD55A7" w:rsidRDefault="00FA0E17" w:rsidP="003C3B2C">
            <w:pPr>
              <w:autoSpaceDE w:val="0"/>
              <w:autoSpaceDN w:val="0"/>
              <w:adjustRightInd w:val="0"/>
              <w:spacing w:after="0"/>
              <w:rPr>
                <w:rFonts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Same as Change 2.1</w:t>
            </w:r>
          </w:p>
        </w:tc>
      </w:tr>
      <w:tr w:rsidR="00FA0E17" w:rsidRPr="00E12CDE" w14:paraId="25465C00" w14:textId="77777777" w:rsidTr="006A3BDB">
        <w:tc>
          <w:tcPr>
            <w:tcW w:w="1985" w:type="dxa"/>
          </w:tcPr>
          <w:p w14:paraId="33C082CB" w14:textId="77777777" w:rsidR="00FA0E17" w:rsidRPr="00E12CDE" w:rsidRDefault="00FA0E17" w:rsidP="00FA0E1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887D94" w14:textId="6F9585F6" w:rsidR="00FA0E17" w:rsidRPr="003406A9" w:rsidRDefault="00FA0E17" w:rsidP="00FA0E1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016FB">
              <w:rPr>
                <w:rFonts w:cs="Arial"/>
                <w:lang w:eastAsia="zh-CN"/>
              </w:rPr>
              <w:t xml:space="preserve">Create </w:t>
            </w:r>
            <w:r>
              <w:rPr>
                <w:rFonts w:cs="Arial"/>
                <w:lang w:eastAsia="zh-CN"/>
              </w:rPr>
              <w:t>new</w:t>
            </w:r>
            <w:r w:rsidRPr="00C016FB">
              <w:rPr>
                <w:rFonts w:cs="Arial"/>
                <w:lang w:eastAsia="zh-CN"/>
              </w:rPr>
              <w:t xml:space="preserve"> IMS1 PTC </w:t>
            </w:r>
            <w:r>
              <w:rPr>
                <w:rFonts w:cs="Arial"/>
                <w:lang w:eastAsia="zh-CN"/>
              </w:rPr>
              <w:t>so that</w:t>
            </w:r>
            <w:r w:rsidRPr="00C016FB">
              <w:rPr>
                <w:rFonts w:cs="Arial"/>
                <w:lang w:eastAsia="zh-CN"/>
              </w:rPr>
              <w:t xml:space="preserve"> IMS messages will be received over LTE.</w:t>
            </w:r>
          </w:p>
        </w:tc>
      </w:tr>
      <w:tr w:rsidR="003C3B2C" w:rsidRPr="00E12CDE" w14:paraId="214D5EDE" w14:textId="77777777" w:rsidTr="006A3BDB">
        <w:tc>
          <w:tcPr>
            <w:tcW w:w="1985" w:type="dxa"/>
          </w:tcPr>
          <w:p w14:paraId="17443F8C" w14:textId="77777777" w:rsidR="003C3B2C" w:rsidRPr="00E12CDE" w:rsidRDefault="003C3B2C" w:rsidP="003C3B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46A5A4" w14:textId="2F1BD8BC" w:rsidR="003C3B2C" w:rsidRPr="00E12CDE" w:rsidRDefault="003C3B2C" w:rsidP="003C3B2C">
            <w:pPr>
              <w:spacing w:after="0"/>
              <w:rPr>
                <w:rFonts w:ascii="Arial" w:hAnsi="Arial" w:cs="Arial"/>
                <w:lang w:eastAsia="zh-CN"/>
              </w:rPr>
            </w:pPr>
            <w:r w:rsidRPr="001A3891">
              <w:rPr>
                <w:rFonts w:ascii="Arial" w:hAnsi="Arial" w:cs="Arial"/>
                <w:lang w:eastAsia="zh-CN"/>
              </w:rPr>
              <w:t>ECall_IRAT_NR5GC_IMS</w:t>
            </w:r>
          </w:p>
        </w:tc>
      </w:tr>
    </w:tbl>
    <w:p w14:paraId="303D3FC5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38C4293B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33F4D921" w14:textId="77777777" w:rsidTr="006A3BDB">
        <w:tc>
          <w:tcPr>
            <w:tcW w:w="9629" w:type="dxa"/>
          </w:tcPr>
          <w:p w14:paraId="586E8CE8" w14:textId="2918FC48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function f_TC_</w:t>
            </w:r>
            <w:r w:rsidR="00FA0E17">
              <w:rPr>
                <w:rFonts w:ascii="Courier New" w:hAnsi="Courier New" w:cs="Courier New"/>
                <w:sz w:val="18"/>
                <w:szCs w:val="18"/>
              </w:rPr>
              <w:t>11_5_3</w:t>
            </w:r>
            <w:r w:rsidRPr="00C90ADA">
              <w:rPr>
                <w:rFonts w:ascii="Courier New" w:hAnsi="Courier New" w:cs="Courier New"/>
                <w:sz w:val="18"/>
                <w:szCs w:val="18"/>
              </w:rPr>
              <w:t>_NR5GC_IMS1() runs on IMS_PTC</w:t>
            </w:r>
          </w:p>
          <w:p w14:paraId="24207D45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{</w:t>
            </w:r>
          </w:p>
          <w:p w14:paraId="0D728381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PDN_1);</w:t>
            </w:r>
          </w:p>
          <w:p w14:paraId="7D2BB19E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90ADA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>Registration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OtherIPCAN_E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049FEBA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BDD0A9" w14:textId="77777777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//Coord message when call is hanged</w:t>
            </w:r>
          </w:p>
          <w:p w14:paraId="69FA8183" w14:textId="4D60A45C" w:rsidR="00E061C0" w:rsidRPr="00C90ADA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="00F8036D" w:rsidRPr="00F8036D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="00F8036D" w:rsidRPr="00F8036D">
              <w:rPr>
                <w:rFonts w:ascii="Courier New" w:hAnsi="Courier New" w:cs="Courier New"/>
                <w:sz w:val="18"/>
                <w:szCs w:val="18"/>
              </w:rPr>
              <w:t>IpcanReleaseWithOptionalDeregistrationOtherIPCAN</w:t>
            </w:r>
            <w:proofErr w:type="spellEnd"/>
            <w:r w:rsidRPr="00C90AD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A477F8B" w14:textId="2B04D098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} // End of f_TC_</w:t>
            </w:r>
            <w:r w:rsidR="00FA0E17">
              <w:rPr>
                <w:rFonts w:ascii="Courier New" w:hAnsi="Courier New" w:cs="Courier New"/>
                <w:sz w:val="18"/>
                <w:szCs w:val="18"/>
              </w:rPr>
              <w:t>11_5_3</w:t>
            </w:r>
            <w:r w:rsidRPr="00C90ADA">
              <w:rPr>
                <w:rFonts w:ascii="Courier New" w:hAnsi="Courier New" w:cs="Courier New"/>
                <w:sz w:val="18"/>
                <w:szCs w:val="18"/>
              </w:rPr>
              <w:t>_IRAT_IMS1</w:t>
            </w:r>
            <w:proofErr w:type="gramStart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()   </w:t>
            </w:r>
            <w:proofErr w:type="gramEnd"/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</w:tr>
    </w:tbl>
    <w:p w14:paraId="533A9477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095E6C08" w14:textId="40E8500B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78064243"/>
      <w:bookmarkStart w:id="26" w:name="_Toc178766485"/>
      <w:r w:rsidRPr="00670AE0">
        <w:rPr>
          <w:b/>
          <w:lang w:val="pt-BR"/>
        </w:rPr>
        <w:t xml:space="preserve">Correction to function </w:t>
      </w:r>
      <w:r w:rsidRPr="00E2750C">
        <w:rPr>
          <w:b/>
          <w:lang w:val="pt-BR"/>
        </w:rPr>
        <w:t>f_TC_</w:t>
      </w:r>
      <w:r w:rsidR="00FA0E17">
        <w:rPr>
          <w:b/>
          <w:lang w:val="pt-BR"/>
        </w:rPr>
        <w:t>11_5_3</w:t>
      </w:r>
      <w:r w:rsidRPr="00E2750C">
        <w:rPr>
          <w:b/>
          <w:lang w:val="pt-BR"/>
        </w:rPr>
        <w:t>_NR5GC_IMS2</w:t>
      </w:r>
      <w:bookmarkEnd w:id="25"/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48BC17E4" w14:textId="77777777" w:rsidTr="006A3BDB">
        <w:trPr>
          <w:trHeight w:val="447"/>
        </w:trPr>
        <w:tc>
          <w:tcPr>
            <w:tcW w:w="1985" w:type="dxa"/>
          </w:tcPr>
          <w:p w14:paraId="0663175F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2844E49" w14:textId="5440471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C90ADA">
              <w:rPr>
                <w:rFonts w:ascii="Arial" w:hAnsi="Arial"/>
                <w:noProof/>
              </w:rPr>
              <w:t>f_TC_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C90ADA">
              <w:rPr>
                <w:rFonts w:ascii="Arial" w:hAnsi="Arial"/>
                <w:noProof/>
              </w:rPr>
              <w:t>_NR5GC_IMS2</w:t>
            </w:r>
          </w:p>
        </w:tc>
      </w:tr>
      <w:tr w:rsidR="00E061C0" w:rsidRPr="00E12CDE" w14:paraId="4246567C" w14:textId="77777777" w:rsidTr="00E73C68">
        <w:trPr>
          <w:trHeight w:val="452"/>
        </w:trPr>
        <w:tc>
          <w:tcPr>
            <w:tcW w:w="1985" w:type="dxa"/>
          </w:tcPr>
          <w:p w14:paraId="72ED69B4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3C67476" w14:textId="65DB9CD1" w:rsidR="00E061C0" w:rsidRDefault="000E27F6" w:rsidP="000E27F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73C68">
              <w:rPr>
                <w:rFonts w:ascii="Arial" w:hAnsi="Arial" w:cs="Arial"/>
                <w:highlight w:val="yellow"/>
                <w:lang w:eastAsia="zh-CN"/>
              </w:rPr>
              <w:t xml:space="preserve">As </w:t>
            </w:r>
            <w:r w:rsidR="00E1563E">
              <w:rPr>
                <w:rFonts w:ascii="Arial" w:hAnsi="Arial" w:cs="Arial"/>
                <w:highlight w:val="yellow"/>
                <w:lang w:eastAsia="zh-CN"/>
              </w:rPr>
              <w:t>per Change</w:t>
            </w:r>
            <w:r w:rsidRPr="00E73C68">
              <w:rPr>
                <w:rFonts w:ascii="Arial" w:hAnsi="Arial" w:cs="Arial"/>
                <w:highlight w:val="yellow"/>
                <w:lang w:eastAsia="zh-CN"/>
              </w:rPr>
              <w:t xml:space="preserve"> 2.1, IMS messages will be expected in LTE </w:t>
            </w:r>
            <w:r w:rsidRPr="00E1563E">
              <w:rPr>
                <w:rFonts w:ascii="Arial" w:hAnsi="Arial" w:cs="Arial"/>
                <w:highlight w:val="yellow"/>
                <w:lang w:eastAsia="zh-CN"/>
              </w:rPr>
              <w:t>RAT</w:t>
            </w:r>
            <w:r w:rsidR="00E1563E" w:rsidRPr="00E1563E">
              <w:rPr>
                <w:rFonts w:ascii="Arial" w:hAnsi="Arial" w:cs="Arial"/>
                <w:highlight w:val="yellow"/>
                <w:lang w:eastAsia="zh-CN"/>
              </w:rPr>
              <w:t>. Proper Access Network Info needs to be set.</w:t>
            </w:r>
          </w:p>
          <w:p w14:paraId="53B62B9C" w14:textId="2AADA7F5" w:rsidR="00184029" w:rsidRPr="00E73C68" w:rsidRDefault="00184029" w:rsidP="000E27F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184029">
              <w:rPr>
                <w:rFonts w:ascii="Arial" w:hAnsi="Arial" w:cs="Arial"/>
                <w:highlight w:val="cyan"/>
                <w:lang w:eastAsia="zh-CN"/>
              </w:rPr>
              <w:t>Prose Step 4 indicates that UE initiates an automatic eCall.</w:t>
            </w:r>
          </w:p>
          <w:p w14:paraId="18FD2377" w14:textId="5FB9E1A2" w:rsidR="000E27F6" w:rsidRPr="00E73C68" w:rsidRDefault="000E27F6" w:rsidP="000E27F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>Improvement</w:t>
            </w:r>
            <w:r w:rsidR="00E1563E" w:rsidRPr="00E1563E">
              <w:rPr>
                <w:rFonts w:ascii="Arial" w:hAnsi="Arial" w:cs="Arial"/>
                <w:highlight w:val="green"/>
                <w:shd w:val="clear" w:color="auto" w:fill="FFC000"/>
              </w:rPr>
              <w:t xml:space="preserve"> (same as R5s240599 Change 2.3)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 xml:space="preserve">: </w:t>
            </w:r>
            <w:r w:rsidR="00E1563E" w:rsidRPr="00E1563E">
              <w:rPr>
                <w:rFonts w:ascii="Arial" w:hAnsi="Arial" w:cs="Arial"/>
                <w:highlight w:val="green"/>
                <w:shd w:val="clear" w:color="auto" w:fill="FFC000"/>
              </w:rPr>
              <w:t>Improve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 xml:space="preserve"> </w:t>
            </w:r>
            <w:r w:rsidR="00E1563E" w:rsidRPr="00E1563E">
              <w:rPr>
                <w:rFonts w:ascii="Arial" w:hAnsi="Arial" w:cs="Arial"/>
                <w:highlight w:val="green"/>
                <w:shd w:val="clear" w:color="auto" w:fill="FFC000"/>
              </w:rPr>
              <w:t>readability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 xml:space="preserve"> </w:t>
            </w:r>
            <w:r w:rsidR="00E73C68" w:rsidRPr="00E1563E">
              <w:rPr>
                <w:rFonts w:ascii="Arial" w:hAnsi="Arial" w:cs="Arial"/>
                <w:highlight w:val="green"/>
                <w:shd w:val="clear" w:color="auto" w:fill="FFC000"/>
              </w:rPr>
              <w:t>of coordination message</w:t>
            </w:r>
            <w:r w:rsidR="00E1563E" w:rsidRPr="00E1563E">
              <w:rPr>
                <w:rFonts w:ascii="Arial" w:hAnsi="Arial" w:cs="Arial"/>
                <w:highlight w:val="green"/>
                <w:shd w:val="clear" w:color="auto" w:fill="FFC000"/>
              </w:rPr>
              <w:t>s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>. (</w:t>
            </w:r>
            <w:r w:rsidR="00E73C68" w:rsidRPr="00E1563E">
              <w:rPr>
                <w:rFonts w:ascii="Arial" w:hAnsi="Arial" w:cs="Arial"/>
                <w:highlight w:val="green"/>
                <w:shd w:val="clear" w:color="auto" w:fill="FFC000"/>
              </w:rPr>
              <w:t>Change paired with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 xml:space="preserve"> correction 2.</w:t>
            </w:r>
            <w:r w:rsidR="00790A8F">
              <w:rPr>
                <w:rFonts w:ascii="Arial" w:hAnsi="Arial" w:cs="Arial"/>
                <w:highlight w:val="green"/>
                <w:shd w:val="clear" w:color="auto" w:fill="FFC000"/>
              </w:rPr>
              <w:t>7.3</w:t>
            </w:r>
            <w:r w:rsidRPr="00E1563E">
              <w:rPr>
                <w:rFonts w:ascii="Arial" w:hAnsi="Arial" w:cs="Arial"/>
                <w:highlight w:val="green"/>
                <w:shd w:val="clear" w:color="auto" w:fill="FFC000"/>
              </w:rPr>
              <w:t>)</w:t>
            </w:r>
          </w:p>
        </w:tc>
      </w:tr>
      <w:tr w:rsidR="00E061C0" w:rsidRPr="00E12CDE" w14:paraId="6C201FC6" w14:textId="77777777" w:rsidTr="00E73C68">
        <w:tc>
          <w:tcPr>
            <w:tcW w:w="1985" w:type="dxa"/>
          </w:tcPr>
          <w:p w14:paraId="1F70AD1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27164AD5" w14:textId="77777777" w:rsidR="00E061C0" w:rsidRDefault="00E73C68" w:rsidP="000E27F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 w:rsidRPr="00E73C68">
              <w:rPr>
                <w:rFonts w:cs="Arial"/>
                <w:highlight w:val="yellow"/>
                <w:lang w:eastAsia="zh-CN"/>
              </w:rPr>
              <w:t xml:space="preserve">Used </w:t>
            </w:r>
            <w:proofErr w:type="spellStart"/>
            <w:r w:rsidRPr="00E73C68">
              <w:rPr>
                <w:rFonts w:cs="Arial"/>
                <w:highlight w:val="yellow"/>
                <w:lang w:eastAsia="zh-CN"/>
              </w:rPr>
              <w:t>OtherIPCAN_E</w:t>
            </w:r>
            <w:proofErr w:type="spellEnd"/>
            <w:r w:rsidRPr="00E73C68">
              <w:rPr>
                <w:rFonts w:cs="Arial"/>
                <w:highlight w:val="yellow"/>
                <w:lang w:eastAsia="zh-CN"/>
              </w:rPr>
              <w:t xml:space="preserve"> as IMS messages are expected in LTE</w:t>
            </w:r>
            <w:r w:rsidRPr="00E73C68">
              <w:rPr>
                <w:rFonts w:cs="Arial"/>
                <w:lang w:eastAsia="zh-CN"/>
              </w:rPr>
              <w:t>.</w:t>
            </w:r>
          </w:p>
          <w:p w14:paraId="2690A662" w14:textId="3762D240" w:rsidR="00184029" w:rsidRPr="00E73C68" w:rsidRDefault="00184029" w:rsidP="000E27F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 w:rsidRPr="00184029">
              <w:rPr>
                <w:rFonts w:cs="Arial"/>
                <w:highlight w:val="cyan"/>
                <w:lang w:eastAsia="zh-CN"/>
              </w:rPr>
              <w:t>Change to Automatic eCall to align with prose.</w:t>
            </w:r>
          </w:p>
          <w:p w14:paraId="40ADF1C0" w14:textId="16AB795A" w:rsidR="00E73C68" w:rsidRPr="00E73C68" w:rsidRDefault="00E73C68" w:rsidP="000E27F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eastAsia="zh-CN"/>
              </w:rPr>
            </w:pPr>
            <w:r w:rsidRPr="00E1563E">
              <w:rPr>
                <w:rFonts w:cs="Arial"/>
                <w:highlight w:val="green"/>
                <w:shd w:val="clear" w:color="auto" w:fill="FFC000"/>
                <w:lang w:eastAsia="zh-CN"/>
              </w:rPr>
              <w:t>Added reasoning to IPCAN coord message.</w:t>
            </w:r>
          </w:p>
        </w:tc>
      </w:tr>
      <w:tr w:rsidR="000E27F6" w:rsidRPr="00E12CDE" w14:paraId="36225FBF" w14:textId="77777777" w:rsidTr="006A3BDB">
        <w:tc>
          <w:tcPr>
            <w:tcW w:w="1985" w:type="dxa"/>
          </w:tcPr>
          <w:p w14:paraId="276FE4A5" w14:textId="77777777" w:rsidR="000E27F6" w:rsidRPr="00E12CDE" w:rsidRDefault="000E27F6" w:rsidP="000E27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34F35" w14:textId="098AA4D9" w:rsidR="000E27F6" w:rsidRPr="00E12CDE" w:rsidRDefault="000E27F6" w:rsidP="000E27F6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Pr="001A3891">
              <w:rPr>
                <w:rFonts w:ascii="Arial" w:hAnsi="Arial" w:cs="Arial"/>
                <w:lang w:eastAsia="zh-CN"/>
              </w:rPr>
              <w:t>ECall_IRAT_NR5GC_IMS</w:t>
            </w:r>
          </w:p>
        </w:tc>
      </w:tr>
    </w:tbl>
    <w:p w14:paraId="5FC004C4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6483BFFF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090D308" w14:textId="77777777" w:rsidTr="006A3BDB">
        <w:tc>
          <w:tcPr>
            <w:tcW w:w="9629" w:type="dxa"/>
          </w:tcPr>
          <w:p w14:paraId="229B751E" w14:textId="77777777" w:rsidR="00FA0E17" w:rsidRPr="00FA0E17" w:rsidRDefault="00E061C0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function f_TC_11_5_3_NR5GC_IMS2() runs on IMS_PTC</w:t>
            </w:r>
          </w:p>
          <w:p w14:paraId="40E8B36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A363B8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4D97434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EFBBC7A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PDN_2);</w:t>
            </w:r>
          </w:p>
          <w:p w14:paraId="5A7A601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3C484E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@siclog "Steps 6-24"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52A8C9F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//Steps 7 to 25 of Generic Test Procedure for eCall over IMS establishment in EUTRA: eCall Only Support specified in TS 36.508 subclause 4.5A.27 take place.</w:t>
            </w:r>
          </w:p>
          <w:p w14:paraId="0C61844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EmergencyRegistration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41C93CD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f_ECall_CallSetup_AnnexC47(MANUAL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75EEA8D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F58FD35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@siclog "Step 25"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3F6E03B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Release eCall over IMS using the generic procedure described in TS 34.229-1 [35] subclause C.33.</w:t>
            </w:r>
          </w:p>
          <w:p w14:paraId="0104E23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f_IMS_PTC_ImsInfo_GetContactUrlUE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(dialog);</w:t>
            </w:r>
          </w:p>
          <w:p w14:paraId="33674D5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v_ContactUrlUE</w:t>
            </w:r>
            <w:proofErr w:type="spellEnd"/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D0E078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SendCoOrdMsg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OtherIPCAN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D4F26CF" w14:textId="3E428E22" w:rsidR="00E061C0" w:rsidRPr="00E12CDE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} // End of f_TC_11_5_3_IRAT_IMS2()</w:t>
            </w:r>
          </w:p>
        </w:tc>
      </w:tr>
    </w:tbl>
    <w:p w14:paraId="1EFC88E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591C4208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6A22BE51" w14:textId="77777777" w:rsidTr="006A3BDB">
        <w:tc>
          <w:tcPr>
            <w:tcW w:w="9629" w:type="dxa"/>
          </w:tcPr>
          <w:p w14:paraId="44C81C2C" w14:textId="77777777" w:rsidR="00FA0E17" w:rsidRPr="00FA0E17" w:rsidRDefault="00E061C0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90AD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FA0E17" w:rsidRPr="00FA0E17">
              <w:rPr>
                <w:rFonts w:ascii="Courier New" w:hAnsi="Courier New" w:cs="Courier New"/>
                <w:sz w:val="18"/>
                <w:szCs w:val="18"/>
              </w:rPr>
              <w:t>function f_TC_11_5_3_NR5GC_IMS2() runs on IMS_PTC</w:t>
            </w:r>
          </w:p>
          <w:p w14:paraId="4BED9DA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5C6B994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63CA6AC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6E8863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f_IMS_PTC_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PDN_2);</w:t>
            </w:r>
          </w:p>
          <w:p w14:paraId="16733E18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E21E96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@siclog "Steps 6-24"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604B1BE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//Steps 7 to 25 of Generic Test Procedure for eCall over IMS establishment in EUTRA: eCall Only Support specified in TS 36.508 subclause 4.5A.27 take place.</w:t>
            </w:r>
          </w:p>
          <w:p w14:paraId="0D23BA3E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f_IMS_EmergencyRegistration</w:t>
            </w:r>
            <w:proofErr w:type="spellEnd"/>
            <w:r w:rsidRPr="00E1563E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Start"/>
            <w:r w:rsidRPr="00E1563E">
              <w:rPr>
                <w:rFonts w:ascii="Courier New" w:hAnsi="Courier New" w:cs="Courier New"/>
                <w:sz w:val="18"/>
                <w:szCs w:val="18"/>
                <w:highlight w:val="yellow"/>
              </w:rPr>
              <w:t>-,-</w:t>
            </w:r>
            <w:proofErr w:type="gramEnd"/>
            <w:r w:rsidRPr="00E1563E">
              <w:rPr>
                <w:rFonts w:ascii="Courier New" w:hAnsi="Courier New" w:cs="Courier New"/>
                <w:sz w:val="18"/>
                <w:szCs w:val="18"/>
                <w:highlight w:val="yellow"/>
              </w:rPr>
              <w:t>,</w:t>
            </w:r>
            <w:proofErr w:type="spellStart"/>
            <w:r w:rsidRPr="00E1563E">
              <w:rPr>
                <w:rFonts w:ascii="Courier New" w:hAnsi="Courier New" w:cs="Courier New"/>
                <w:sz w:val="18"/>
                <w:szCs w:val="18"/>
                <w:highlight w:val="yellow"/>
              </w:rPr>
              <w:t>OtherIPCAN_E</w:t>
            </w:r>
            <w:proofErr w:type="spellEnd"/>
            <w:r w:rsidRPr="00E1563E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; //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ecall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WA </w:t>
            </w:r>
          </w:p>
          <w:p w14:paraId="2EAC8570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f_ECall_CallSetup_AnnexC47(</w:t>
            </w:r>
            <w:r w:rsidRPr="00184029">
              <w:rPr>
                <w:rFonts w:ascii="Courier New" w:hAnsi="Courier New" w:cs="Courier New"/>
                <w:sz w:val="18"/>
                <w:szCs w:val="18"/>
                <w:highlight w:val="cyan"/>
              </w:rPr>
              <w:t>AUTOMATIC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B87D3E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4D94A4B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@siclog "Step 25"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03DF02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// Release eCall over IMS using the generic procedure described in TS 34.229-1 [35] subclause C.33.</w:t>
            </w:r>
          </w:p>
          <w:p w14:paraId="028F3FAC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f_IMS_PTC_ImsInfo_GetContactUrlUE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(dialog);</w:t>
            </w:r>
          </w:p>
          <w:p w14:paraId="4C8A6B59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f_IMS_CallReleaseMT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v_ContactUrlUE</w:t>
            </w:r>
            <w:proofErr w:type="spellEnd"/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5450235" w14:textId="77777777" w:rsidR="00FA0E17" w:rsidRPr="00FA0E17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A0E17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FA0E17">
              <w:rPr>
                <w:rFonts w:ascii="Courier New" w:hAnsi="Courier New" w:cs="Courier New"/>
                <w:sz w:val="18"/>
                <w:szCs w:val="18"/>
              </w:rPr>
              <w:t>SendCoOrdMsg</w:t>
            </w:r>
            <w:proofErr w:type="spellEnd"/>
            <w:r w:rsidRPr="00FA0E17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FA0E17">
              <w:rPr>
                <w:rFonts w:ascii="Courier New" w:hAnsi="Courier New" w:cs="Courier New"/>
                <w:sz w:val="18"/>
                <w:szCs w:val="18"/>
              </w:rPr>
              <w:t>OtherIPCAN</w:t>
            </w:r>
            <w:proofErr w:type="spellEnd"/>
            <w:r w:rsidRPr="00184029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, </w:t>
            </w:r>
            <w:proofErr w:type="spellStart"/>
            <w:r w:rsidRPr="00184029">
              <w:rPr>
                <w:rFonts w:ascii="Courier New" w:hAnsi="Courier New" w:cs="Courier New"/>
                <w:sz w:val="18"/>
                <w:szCs w:val="18"/>
                <w:highlight w:val="green"/>
              </w:rPr>
              <w:t>cms_IMS_IPCAN_Trigger</w:t>
            </w:r>
            <w:proofErr w:type="spellEnd"/>
            <w:r w:rsidRPr="00184029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("IMS Call Release </w:t>
            </w:r>
            <w:proofErr w:type="spellStart"/>
            <w:r w:rsidRPr="00184029">
              <w:rPr>
                <w:rFonts w:ascii="Courier New" w:hAnsi="Courier New" w:cs="Courier New"/>
                <w:sz w:val="18"/>
                <w:szCs w:val="18"/>
                <w:highlight w:val="green"/>
              </w:rPr>
              <w:t>Msgs</w:t>
            </w:r>
            <w:proofErr w:type="spellEnd"/>
            <w:r w:rsidRPr="00184029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Sent")</w:t>
            </w: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</w:p>
          <w:p w14:paraId="1E9F8E4C" w14:textId="7372AA08" w:rsidR="00E061C0" w:rsidRPr="00E12CDE" w:rsidRDefault="00FA0E17" w:rsidP="00FA0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A0E17">
              <w:rPr>
                <w:rFonts w:ascii="Courier New" w:hAnsi="Courier New" w:cs="Courier New"/>
                <w:sz w:val="18"/>
                <w:szCs w:val="18"/>
              </w:rPr>
              <w:t xml:space="preserve">  } // End of f_TC_11_5_3_IRAT_IMS2()</w:t>
            </w:r>
          </w:p>
        </w:tc>
      </w:tr>
    </w:tbl>
    <w:p w14:paraId="74BF420D" w14:textId="2B04BEB0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78064245"/>
      <w:bookmarkStart w:id="28" w:name="_Toc178766486"/>
      <w:bookmarkStart w:id="29" w:name="_Hlk177977767"/>
      <w:r w:rsidRPr="00670AE0">
        <w:rPr>
          <w:b/>
          <w:lang w:val="pt-BR"/>
        </w:rPr>
        <w:lastRenderedPageBreak/>
        <w:t xml:space="preserve">Correction to function </w:t>
      </w:r>
      <w:r w:rsidRPr="006606DD">
        <w:rPr>
          <w:b/>
          <w:lang w:val="pt-BR"/>
        </w:rPr>
        <w:t>f_TC_</w:t>
      </w:r>
      <w:r w:rsidR="00FA0E17">
        <w:rPr>
          <w:b/>
          <w:lang w:val="pt-BR"/>
        </w:rPr>
        <w:t>11_5_3</w:t>
      </w:r>
      <w:r w:rsidRPr="006606DD">
        <w:rPr>
          <w:b/>
          <w:lang w:val="pt-BR"/>
        </w:rPr>
        <w:t>_NR5GC</w:t>
      </w:r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0F32A15C" w14:textId="77777777" w:rsidTr="006A3BDB">
        <w:trPr>
          <w:trHeight w:val="447"/>
        </w:trPr>
        <w:tc>
          <w:tcPr>
            <w:tcW w:w="1985" w:type="dxa"/>
          </w:tcPr>
          <w:p w14:paraId="6855EBE0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46D3A8" w14:textId="53BD0884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6606DD">
              <w:rPr>
                <w:rFonts w:ascii="Arial" w:hAnsi="Arial"/>
                <w:noProof/>
              </w:rPr>
              <w:t>f_TC_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6606DD">
              <w:rPr>
                <w:rFonts w:ascii="Arial" w:hAnsi="Arial"/>
                <w:noProof/>
              </w:rPr>
              <w:t>_NR5GC</w:t>
            </w:r>
          </w:p>
        </w:tc>
      </w:tr>
      <w:tr w:rsidR="00E061C0" w:rsidRPr="00E12CDE" w14:paraId="56058718" w14:textId="77777777" w:rsidTr="006A3BDB">
        <w:trPr>
          <w:trHeight w:val="452"/>
        </w:trPr>
        <w:tc>
          <w:tcPr>
            <w:tcW w:w="1985" w:type="dxa"/>
          </w:tcPr>
          <w:p w14:paraId="24650B48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6EA039" w14:textId="5E585763" w:rsidR="00E14A50" w:rsidRPr="00C8290B" w:rsidRDefault="00812360" w:rsidP="006A3BD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 w:rsidR="00E14A50" w:rsidRPr="00E14A50">
              <w:rPr>
                <w:rFonts w:ascii="Arial" w:hAnsi="Arial" w:cs="Arial"/>
                <w:lang w:eastAsia="zh-CN"/>
              </w:rPr>
              <w:t>onnection and messages are expected to be received in LTE.</w:t>
            </w:r>
            <w:r w:rsidR="00C8290B">
              <w:rPr>
                <w:rFonts w:ascii="Arial" w:hAnsi="Arial" w:cs="Arial"/>
                <w:lang w:eastAsia="zh-CN"/>
              </w:rPr>
              <w:t xml:space="preserve"> It’s proposed to move </w:t>
            </w:r>
            <w:r w:rsidR="00E14A50" w:rsidRPr="00E14A50">
              <w:rPr>
                <w:rFonts w:ascii="Arial" w:hAnsi="Arial" w:cs="Arial"/>
                <w:lang w:eastAsia="zh-CN"/>
              </w:rPr>
              <w:t>UE configuration and initialisation (as well as corresponding MMIs) to LTE PTC.</w:t>
            </w:r>
          </w:p>
        </w:tc>
      </w:tr>
      <w:tr w:rsidR="00E061C0" w:rsidRPr="00E12CDE" w14:paraId="135CD93B" w14:textId="77777777" w:rsidTr="006A3BDB">
        <w:tc>
          <w:tcPr>
            <w:tcW w:w="1985" w:type="dxa"/>
          </w:tcPr>
          <w:p w14:paraId="2D1C7C23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D30B14" w14:textId="1A259FDC" w:rsidR="00E061C0" w:rsidRPr="00C8290B" w:rsidRDefault="00E14A50" w:rsidP="006A3BD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Moved code to function </w:t>
            </w:r>
            <w:r w:rsidRPr="00B03933">
              <w:rPr>
                <w:noProof/>
              </w:rPr>
              <w:t>f_TC_</w:t>
            </w:r>
            <w:r w:rsidR="00FA0E17">
              <w:rPr>
                <w:noProof/>
              </w:rPr>
              <w:t>11_5_3</w:t>
            </w:r>
            <w:r w:rsidRPr="00B03933">
              <w:rPr>
                <w:noProof/>
              </w:rPr>
              <w:t>_NR5GC_EUTRA</w:t>
            </w:r>
            <w:r>
              <w:rPr>
                <w:noProof/>
              </w:rPr>
              <w:t xml:space="preserve">, please </w:t>
            </w:r>
            <w:r w:rsidRPr="002A71A2">
              <w:rPr>
                <w:noProof/>
              </w:rPr>
              <w:t xml:space="preserve">check </w:t>
            </w:r>
            <w:r w:rsidR="00C8290B">
              <w:rPr>
                <w:noProof/>
              </w:rPr>
              <w:t>Change</w:t>
            </w:r>
            <w:r w:rsidRPr="00C8290B">
              <w:rPr>
                <w:i/>
                <w:iCs/>
                <w:noProof/>
              </w:rPr>
              <w:t xml:space="preserve"> </w:t>
            </w:r>
            <w:r w:rsidRPr="00C8290B">
              <w:rPr>
                <w:noProof/>
              </w:rPr>
              <w:t>2</w:t>
            </w:r>
            <w:r w:rsidR="00C8290B" w:rsidRPr="00C8290B">
              <w:rPr>
                <w:noProof/>
              </w:rPr>
              <w:t>.6</w:t>
            </w:r>
            <w:r w:rsidRPr="00C8290B">
              <w:rPr>
                <w:noProof/>
              </w:rPr>
              <w:t>.2.</w:t>
            </w:r>
          </w:p>
        </w:tc>
      </w:tr>
      <w:tr w:rsidR="00E061C0" w:rsidRPr="00E12CDE" w14:paraId="538C3F2B" w14:textId="77777777" w:rsidTr="006A3BDB">
        <w:tc>
          <w:tcPr>
            <w:tcW w:w="1985" w:type="dxa"/>
          </w:tcPr>
          <w:p w14:paraId="6C06738A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B5D6F" w14:textId="7E9DE1FE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7A442A" w:rsidRPr="007A442A">
              <w:rPr>
                <w:rFonts w:ascii="Arial" w:hAnsi="Arial" w:cs="Arial"/>
                <w:lang w:eastAsia="zh-CN"/>
              </w:rPr>
              <w:t>ECall_IRAT_NR5GC_NR</w:t>
            </w:r>
          </w:p>
        </w:tc>
      </w:tr>
    </w:tbl>
    <w:p w14:paraId="46603847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45BC598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0F42F863" w14:textId="77777777" w:rsidTr="006A3BDB">
        <w:tc>
          <w:tcPr>
            <w:tcW w:w="9629" w:type="dxa"/>
          </w:tcPr>
          <w:p w14:paraId="6DC27382" w14:textId="77777777" w:rsidR="00C8290B" w:rsidRPr="00C8290B" w:rsidRDefault="00E061C0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function f_TC_11_5_3_NR5</w:t>
            </w:r>
            <w:proofErr w:type="gramStart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57D63D7C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{//eCall Only mode / 5GS supports IMS voice over PS session / 5GS does not support emergency service / eCall over EPS / eCall failure if EPS and CS domain are not available</w:t>
            </w:r>
          </w:p>
          <w:p w14:paraId="5101903E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4077E5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f_NR5GC_IRAT_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NR_6);</w:t>
            </w:r>
          </w:p>
          <w:p w14:paraId="6E863441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D8F965A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f_NR_CellInfo_SetSIB1_eCallOverIMS_Support(nr_Cell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1,omit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887D488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f_NR_CellInfo_SetSIB1_ImsEmergencySupport(nr_Cell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1,omit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DF15D7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F9A9196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67D02A0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7E8C57A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ECB3FB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//The eCall capable UE is equipped with eCall only enabled USIM configured as per TS 38.508-1 [4] Table 6.4.1-24.</w:t>
            </w:r>
          </w:p>
          <w:p w14:paraId="4EC19C2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f_UT_USIM_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Insert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UT, "USIM configuration 24 specified in table 6.4.1-24 TS 38.508-1");</w:t>
            </w:r>
          </w:p>
          <w:p w14:paraId="749009E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4DA1580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Preamble: The UE is in test state 0-A (Switched Off) as defined in TS 38.508-1 [4], subclause 4.4A.2.</w:t>
            </w:r>
          </w:p>
          <w:p w14:paraId="4D77BD1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STATE_OFF_0A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59F1E2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453F051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33737D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865A92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fl_TC_11_5_3_NR5GC_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F169DD9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1B26A8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4AD3E3E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539A6C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nr_Cell1, STATE_DEREGISTERED);</w:t>
            </w:r>
          </w:p>
          <w:p w14:paraId="2FBF89AA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111E2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Now tell EUTRA test is finished</w:t>
            </w:r>
          </w:p>
          <w:p w14:paraId="45BE2DA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(EUTRA,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61358CF" w14:textId="2BEB6DEA" w:rsidR="00E061C0" w:rsidRPr="00E12CDE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</w:tc>
      </w:tr>
    </w:tbl>
    <w:p w14:paraId="173F9E3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EA5A348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1BBBDCB" w14:textId="77777777" w:rsidTr="006A3BDB">
        <w:tc>
          <w:tcPr>
            <w:tcW w:w="9629" w:type="dxa"/>
          </w:tcPr>
          <w:p w14:paraId="1B72B25D" w14:textId="77777777" w:rsidR="00C8290B" w:rsidRPr="00C8290B" w:rsidRDefault="00E061C0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function f_TC_11_5_3_NR5</w:t>
            </w:r>
            <w:proofErr w:type="gramStart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A315D4C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{//eCall Only mode / 5GS supports IMS voice over PS session / 5GS does not support emergency service / eCall over EPS / eCall failure if EPS and CS domain are not available</w:t>
            </w:r>
          </w:p>
          <w:p w14:paraId="72D4F95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F6E321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f_NR5GC_IRAT_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NR_6);</w:t>
            </w:r>
          </w:p>
          <w:p w14:paraId="7184215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501404E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f_NR_CellInfo_SetSIB1_eCallOverIMS_Support(nr_Cell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1,omit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C0CE7D9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f_NR_CellInfo_SetSIB1_ImsEmergencySupport(nr_Cell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1,omit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6273EE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AA42FC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17C9D0AB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(nr_Cell1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456EEC3" w14:textId="77777777" w:rsid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15FE7F" w14:textId="50780E88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  <w:t>&lt;&lt;MOVED CODE&gt;&gt;</w:t>
            </w:r>
          </w:p>
          <w:p w14:paraId="061282FD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//The eCall capable UE is equipped with eCall only enabled USIM configured as per TS 38.508-1 [4] Table 6.4.1-24.</w:t>
            </w:r>
          </w:p>
          <w:p w14:paraId="0F37D6B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f_UT_USIM_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Insert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  <w:highlight w:val="yellow"/>
              </w:rPr>
              <w:t>UT, "USIM configuration 24 specified in table 6.4.1-24 TS 38.508-1");</w:t>
            </w:r>
          </w:p>
          <w:p w14:paraId="2D3FD107" w14:textId="77777777" w:rsidR="00C8290B" w:rsidRPr="00A1102D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  <w:t>&lt;&lt;MOVED CODE&gt;&gt;</w:t>
            </w:r>
          </w:p>
          <w:p w14:paraId="6C34E3CC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414079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Preamble: The UE is in test state 0-A (Switched Off) as defined in TS 38.508-1 [4], subclause 4.4A.2.</w:t>
            </w:r>
          </w:p>
          <w:p w14:paraId="4F73F6B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STATE_OFF_0A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2ECC6934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2ECB57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DFBBF8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EF5138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fl_TC_11_5_3_NR5GC_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10BAD9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80EF79B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13DE44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B520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nr_Cell1, STATE_DEREGISTERED);</w:t>
            </w:r>
          </w:p>
          <w:p w14:paraId="0635E4E1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C9A508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Now tell EUTRA test is finished</w:t>
            </w:r>
          </w:p>
          <w:p w14:paraId="270FF4C8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(EUTRA,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("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")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1DA4758" w14:textId="2A2E56CD" w:rsidR="00E061C0" w:rsidRPr="00E12CDE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DEFC094" w14:textId="77777777" w:rsidR="00E061C0" w:rsidRPr="00E12CDE" w:rsidRDefault="00E061C0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bookmarkEnd w:id="29"/>
    </w:tbl>
    <w:p w14:paraId="6A6CC7EB" w14:textId="77777777" w:rsidR="00E061C0" w:rsidRDefault="00E061C0" w:rsidP="00E061C0">
      <w:pPr>
        <w:rPr>
          <w:noProof/>
        </w:rPr>
      </w:pPr>
    </w:p>
    <w:p w14:paraId="6A3E84E5" w14:textId="5518513F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178064246"/>
      <w:bookmarkStart w:id="31" w:name="_Toc178766487"/>
      <w:r w:rsidRPr="00670AE0">
        <w:rPr>
          <w:b/>
          <w:lang w:val="pt-BR"/>
        </w:rPr>
        <w:t xml:space="preserve">Correction to function </w:t>
      </w:r>
      <w:r w:rsidRPr="00371AF6">
        <w:rPr>
          <w:b/>
          <w:lang w:val="pt-BR"/>
        </w:rPr>
        <w:t>fl_TC_</w:t>
      </w:r>
      <w:r w:rsidR="00FA0E17">
        <w:rPr>
          <w:b/>
          <w:lang w:val="pt-BR"/>
        </w:rPr>
        <w:t>11_5_3</w:t>
      </w:r>
      <w:r w:rsidRPr="00371AF6">
        <w:rPr>
          <w:b/>
          <w:lang w:val="pt-BR"/>
        </w:rPr>
        <w:t>_Body</w:t>
      </w:r>
      <w:bookmarkEnd w:id="30"/>
      <w:bookmarkEnd w:id="3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8CF56C2" w14:textId="77777777" w:rsidTr="006A3BDB">
        <w:trPr>
          <w:trHeight w:val="447"/>
        </w:trPr>
        <w:tc>
          <w:tcPr>
            <w:tcW w:w="1985" w:type="dxa"/>
          </w:tcPr>
          <w:p w14:paraId="7B7D2F10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836BE8" w14:textId="2C011823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371AF6">
              <w:rPr>
                <w:rFonts w:ascii="Arial" w:hAnsi="Arial"/>
                <w:noProof/>
              </w:rPr>
              <w:t>fl_TC_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371AF6">
              <w:rPr>
                <w:rFonts w:ascii="Arial" w:hAnsi="Arial"/>
                <w:noProof/>
              </w:rPr>
              <w:t>_Body</w:t>
            </w:r>
          </w:p>
        </w:tc>
      </w:tr>
      <w:tr w:rsidR="00E061C0" w:rsidRPr="00E12CDE" w14:paraId="37E77D64" w14:textId="77777777" w:rsidTr="006A3BDB">
        <w:trPr>
          <w:trHeight w:val="452"/>
        </w:trPr>
        <w:tc>
          <w:tcPr>
            <w:tcW w:w="1985" w:type="dxa"/>
          </w:tcPr>
          <w:p w14:paraId="35402226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6AE531" w14:textId="43F23C0F" w:rsidR="00E14A50" w:rsidRPr="00812360" w:rsidRDefault="00C8290B" w:rsidP="0081236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12360">
              <w:rPr>
                <w:rFonts w:ascii="Arial" w:hAnsi="Arial" w:cs="Arial"/>
                <w:lang w:eastAsia="zh-CN"/>
              </w:rPr>
              <w:t>Same as Change 2.4</w:t>
            </w:r>
          </w:p>
        </w:tc>
      </w:tr>
      <w:tr w:rsidR="00E061C0" w:rsidRPr="00E12CDE" w14:paraId="495A2131" w14:textId="77777777" w:rsidTr="006A3BDB">
        <w:tc>
          <w:tcPr>
            <w:tcW w:w="1985" w:type="dxa"/>
          </w:tcPr>
          <w:p w14:paraId="46C23115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E1BE9C" w14:textId="312EDAF7" w:rsidR="00E14A50" w:rsidRPr="00812360" w:rsidRDefault="00E14A50" w:rsidP="0081236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12360">
              <w:rPr>
                <w:rFonts w:cs="Arial"/>
                <w:lang w:eastAsia="zh-CN"/>
              </w:rPr>
              <w:t xml:space="preserve">Moved code to function </w:t>
            </w:r>
            <w:r w:rsidRPr="00812360">
              <w:rPr>
                <w:noProof/>
              </w:rPr>
              <w:t>f_TC_</w:t>
            </w:r>
            <w:r w:rsidR="00FA0E17" w:rsidRPr="00812360">
              <w:rPr>
                <w:noProof/>
              </w:rPr>
              <w:t>11_5_3</w:t>
            </w:r>
            <w:r w:rsidRPr="00812360">
              <w:rPr>
                <w:noProof/>
              </w:rPr>
              <w:t xml:space="preserve">_NR5GC_EUTRA, please check </w:t>
            </w:r>
            <w:r w:rsidR="002A71A2" w:rsidRPr="00812360">
              <w:rPr>
                <w:i/>
                <w:iCs/>
                <w:noProof/>
              </w:rPr>
              <w:t>C</w:t>
            </w:r>
            <w:r w:rsidRPr="00812360">
              <w:rPr>
                <w:i/>
                <w:iCs/>
                <w:noProof/>
              </w:rPr>
              <w:t>orrection 2.</w:t>
            </w:r>
            <w:r w:rsidR="00812360" w:rsidRPr="00812360">
              <w:rPr>
                <w:noProof/>
              </w:rPr>
              <w:t>7</w:t>
            </w:r>
            <w:r w:rsidRPr="00812360">
              <w:rPr>
                <w:noProof/>
              </w:rPr>
              <w:t>.</w:t>
            </w:r>
            <w:r w:rsidR="00812360">
              <w:rPr>
                <w:noProof/>
              </w:rPr>
              <w:t>1.</w:t>
            </w:r>
          </w:p>
        </w:tc>
      </w:tr>
      <w:tr w:rsidR="00E061C0" w:rsidRPr="00E12CDE" w14:paraId="34B4E167" w14:textId="77777777" w:rsidTr="006A3BDB">
        <w:tc>
          <w:tcPr>
            <w:tcW w:w="1985" w:type="dxa"/>
          </w:tcPr>
          <w:p w14:paraId="21B82952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116046F" w14:textId="4C170D83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651ABC" w:rsidRPr="00651ABC">
              <w:rPr>
                <w:rFonts w:ascii="Arial" w:hAnsi="Arial" w:cs="Arial"/>
                <w:lang w:eastAsia="zh-CN"/>
              </w:rPr>
              <w:t>ECall_IRAT_NR5GC_NR</w:t>
            </w:r>
          </w:p>
        </w:tc>
      </w:tr>
    </w:tbl>
    <w:p w14:paraId="1A38066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25AA36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45561D55" w14:textId="77777777" w:rsidTr="006A3BDB">
        <w:tc>
          <w:tcPr>
            <w:tcW w:w="9629" w:type="dxa"/>
          </w:tcPr>
          <w:p w14:paraId="3FF24C1C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>function fl_TC_11_5_3_NR5GC_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4D5E9FE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229DAB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B90209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//The SS configures:</w:t>
            </w:r>
          </w:p>
          <w:p w14:paraId="069005C4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- NR Cell 1 as "Serving cell"</w:t>
            </w:r>
          </w:p>
          <w:p w14:paraId="5E39D24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SetCellPower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nr_Cell1, tsc_NR_ServingCellSSS_EPRE_FR1, tsc_NR_ServingCellSSS_EPRE_FR2);//@sic R5-235303 sic@</w:t>
            </w:r>
          </w:p>
          <w:p w14:paraId="6B4579E2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(EUTRA,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cms_EUTRA_NR_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"Change Power Level"));</w:t>
            </w:r>
          </w:p>
          <w:p w14:paraId="6361CFD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@siclog "Step 2"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A6FEF08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The UE is Switched ON</w:t>
            </w:r>
          </w:p>
          <w:p w14:paraId="7331E403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5C054CB0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25BD0AE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@siclog "Step 3"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7618DC3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Wait for 60s for the UE to enter 5GMM-DEREGISTERED.eCALL-INACTIVE state.</w:t>
            </w:r>
          </w:p>
          <w:p w14:paraId="6488308E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60.0);</w:t>
            </w:r>
          </w:p>
          <w:p w14:paraId="57BB92B3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@siclog "Step 4"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1F7B212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//An automatic eCall is initiated. (Note 1)</w:t>
            </w:r>
          </w:p>
          <w:p w14:paraId="26773C99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InitiateECall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UT, AUTOMATIC);</w:t>
            </w:r>
          </w:p>
          <w:p w14:paraId="475C8E2D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29"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4C730F6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//The UE is switched on.</w:t>
            </w:r>
          </w:p>
          <w:p w14:paraId="28AE1453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EUTRA, "Change Power Level");</w:t>
            </w:r>
          </w:p>
          <w:p w14:paraId="394E8E84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15BE3A0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30"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DC5748A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//Wait for 60s.</w:t>
            </w:r>
          </w:p>
          <w:p w14:paraId="5B14A2FB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60.0);</w:t>
            </w:r>
          </w:p>
          <w:p w14:paraId="41BD50A6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31"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6CBC580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//An automatic eCall is initiated. (Note 1)</w:t>
            </w:r>
          </w:p>
          <w:p w14:paraId="22648722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InitiateECall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UT, AUTOMATIC, -, LOCAL_CNF_REQUIRED); // @sic R5s230789 sic@</w:t>
            </w:r>
          </w:p>
          <w:p w14:paraId="05A0EFB5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@siclog "Step 32"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18A9C1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message in the next 30 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sec?/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/ prose CR needed.</w:t>
            </w:r>
          </w:p>
          <w:p w14:paraId="6F351106" w14:textId="77777777" w:rsidR="00C8290B" w:rsidRPr="00C8290B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30.0,-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,"step 32 failed");</w:t>
            </w:r>
          </w:p>
          <w:p w14:paraId="4121B629" w14:textId="61DB110F" w:rsidR="00E061C0" w:rsidRPr="00E12CDE" w:rsidRDefault="00C8290B" w:rsidP="00C8290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13B028F0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681F379B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34164603" w14:textId="77777777" w:rsidTr="006A3BDB">
        <w:tc>
          <w:tcPr>
            <w:tcW w:w="9629" w:type="dxa"/>
          </w:tcPr>
          <w:p w14:paraId="2B5CBF11" w14:textId="77777777" w:rsidR="00C8290B" w:rsidRPr="00C8290B" w:rsidRDefault="00E061C0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606D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</w:t>
            </w:r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function fl_TC_11_5_3_NR5GC_</w:t>
            </w:r>
            <w:proofErr w:type="gramStart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C8290B" w:rsidRPr="00C8290B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201ACC7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22AA2D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FE75BFC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//The SS configures:</w:t>
            </w:r>
          </w:p>
          <w:p w14:paraId="59C0B201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- NR Cell 1 as "Serving cell"</w:t>
            </w:r>
          </w:p>
          <w:p w14:paraId="5079B9F0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SetCellPower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nr_Cell1, tsc_NR_ServingCellSSS_EPRE_FR1, tsc_NR_ServingCellSSS_EPRE_FR2);//@sic R5-235303 sic@</w:t>
            </w:r>
          </w:p>
          <w:p w14:paraId="68DF0367" w14:textId="77777777" w:rsid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f_EUTRA_NR_SendCoOrd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(EUTRA,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cms_EUTRA_NR_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"Change Power Level"));</w:t>
            </w:r>
          </w:p>
          <w:p w14:paraId="1FA3C590" w14:textId="017FB48D" w:rsidR="00C8290B" w:rsidRPr="00812360" w:rsidRDefault="00812360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  <w:t>&lt;&lt;MOVED CODE&gt;&gt;</w:t>
            </w:r>
          </w:p>
          <w:p w14:paraId="4E9270BE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@siclog "Step 2"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62FBF932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The UE is Switched ON</w:t>
            </w:r>
          </w:p>
          <w:p w14:paraId="7793DAA3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f_UT_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SwitchOnUE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UT);</w:t>
            </w:r>
          </w:p>
          <w:p w14:paraId="7E37997F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360887C3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@siclog "Step 3"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004D099A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Wait for 60s for the UE to enter 5GMM-DEREGISTERED.eCALL-INACTIVE state.</w:t>
            </w:r>
          </w:p>
          <w:p w14:paraId="2676108B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60.0);</w:t>
            </w:r>
          </w:p>
          <w:p w14:paraId="1A6575CC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@siclog "Step 4"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4164D80B" w14:textId="77777777" w:rsidR="00C8290B" w:rsidRPr="00812360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//An automatic eCall is initiated. (Note 1)</w:t>
            </w:r>
          </w:p>
          <w:p w14:paraId="54C0FC08" w14:textId="77777777" w:rsid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f_UT_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InitiateECall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UT, AUTOMATIC);</w:t>
            </w:r>
          </w:p>
          <w:p w14:paraId="6F069DAE" w14:textId="1630350A" w:rsidR="007C384B" w:rsidRPr="00812360" w:rsidRDefault="00812360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</w:pPr>
            <w:r w:rsidRPr="00C8290B">
              <w:rPr>
                <w:rFonts w:ascii="Courier New" w:hAnsi="Courier New" w:cs="Courier New"/>
                <w:b/>
                <w:bCs/>
                <w:sz w:val="18"/>
                <w:szCs w:val="18"/>
                <w:highlight w:val="yellow"/>
              </w:rPr>
              <w:t>&lt;&lt;MOVED CODE&gt;&gt;</w:t>
            </w:r>
          </w:p>
          <w:p w14:paraId="0A91972D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29"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E614BC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//The UE is switched on.</w:t>
            </w:r>
          </w:p>
          <w:p w14:paraId="45A4CE2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EUTRA, "Change Power Level");</w:t>
            </w:r>
          </w:p>
          <w:p w14:paraId="5E84DB1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SwitchOnUE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UT);</w:t>
            </w:r>
          </w:p>
          <w:p w14:paraId="29D530E2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30"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2C124CA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//Wait for 60s.</w:t>
            </w:r>
          </w:p>
          <w:p w14:paraId="76AD5FA7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60.0);</w:t>
            </w:r>
          </w:p>
          <w:p w14:paraId="743B76B0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//@siclog "Step 31"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84522DE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//An automatic eCall is initiated. (Note 1)</w:t>
            </w:r>
          </w:p>
          <w:p w14:paraId="7F576BE5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InitiateECall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UT, AUTOMATIC, -, LOCAL_CNF_REQUIRED); // @sic R5s230789 sic@</w:t>
            </w:r>
          </w:p>
          <w:p w14:paraId="57D33ACF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@siclog "Step 32"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D83F289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// Check: Does the UE transmit an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RRCConnectionRequest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message in the next 30 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sec?/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/ prose CR needed.</w:t>
            </w:r>
          </w:p>
          <w:p w14:paraId="29FC5BB8" w14:textId="77777777" w:rsidR="00C8290B" w:rsidRPr="00C8290B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C8290B">
              <w:rPr>
                <w:rFonts w:ascii="Courier New" w:hAnsi="Courier New" w:cs="Courier New"/>
                <w:sz w:val="18"/>
                <w:szCs w:val="18"/>
              </w:rPr>
              <w:t>f_NR_CheckNoRRCSetupReq</w:t>
            </w:r>
            <w:proofErr w:type="spellEnd"/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(nr_Cell1, </w:t>
            </w:r>
            <w:proofErr w:type="gramStart"/>
            <w:r w:rsidRPr="00C8290B">
              <w:rPr>
                <w:rFonts w:ascii="Courier New" w:hAnsi="Courier New" w:cs="Courier New"/>
                <w:sz w:val="18"/>
                <w:szCs w:val="18"/>
              </w:rPr>
              <w:t>30.0,-</w:t>
            </w:r>
            <w:proofErr w:type="gramEnd"/>
            <w:r w:rsidRPr="00C8290B">
              <w:rPr>
                <w:rFonts w:ascii="Courier New" w:hAnsi="Courier New" w:cs="Courier New"/>
                <w:sz w:val="18"/>
                <w:szCs w:val="18"/>
              </w:rPr>
              <w:t>,"step 32 failed");</w:t>
            </w:r>
          </w:p>
          <w:p w14:paraId="680572E9" w14:textId="5157758A" w:rsidR="00E061C0" w:rsidRPr="00E12CDE" w:rsidRDefault="00C8290B" w:rsidP="00C829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8290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588B41C" w14:textId="77777777" w:rsidR="00E061C0" w:rsidRDefault="00E061C0" w:rsidP="00E061C0">
      <w:pPr>
        <w:rPr>
          <w:noProof/>
        </w:rPr>
      </w:pPr>
    </w:p>
    <w:p w14:paraId="787279E6" w14:textId="77777777" w:rsidR="00E061C0" w:rsidRDefault="00E061C0" w:rsidP="00E061C0">
      <w:pPr>
        <w:rPr>
          <w:noProof/>
        </w:rPr>
      </w:pPr>
    </w:p>
    <w:p w14:paraId="5ABB63B0" w14:textId="7E6831C3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8064247"/>
      <w:bookmarkStart w:id="33" w:name="_Toc178766488"/>
      <w:r w:rsidRPr="00670AE0">
        <w:rPr>
          <w:b/>
          <w:lang w:val="pt-BR"/>
        </w:rPr>
        <w:t xml:space="preserve">Correction to function </w:t>
      </w:r>
      <w:r w:rsidRPr="00B03933">
        <w:rPr>
          <w:b/>
          <w:lang w:val="pt-BR"/>
        </w:rPr>
        <w:t>f_TC_</w:t>
      </w:r>
      <w:r w:rsidR="00FA0E17">
        <w:rPr>
          <w:b/>
          <w:lang w:val="pt-BR"/>
        </w:rPr>
        <w:t>11_5_3</w:t>
      </w:r>
      <w:r w:rsidRPr="00B03933">
        <w:rPr>
          <w:b/>
          <w:lang w:val="pt-BR"/>
        </w:rPr>
        <w:t>_NR5GC_EUTRA</w:t>
      </w:r>
      <w:bookmarkEnd w:id="32"/>
      <w:bookmarkEnd w:id="3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122ED6A4" w14:textId="77777777" w:rsidTr="006A3BDB">
        <w:trPr>
          <w:trHeight w:val="447"/>
        </w:trPr>
        <w:tc>
          <w:tcPr>
            <w:tcW w:w="1985" w:type="dxa"/>
          </w:tcPr>
          <w:p w14:paraId="61EC4FF2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C3DE2A" w14:textId="78ADFF97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B03933">
              <w:rPr>
                <w:rFonts w:ascii="Arial" w:hAnsi="Arial"/>
                <w:noProof/>
              </w:rPr>
              <w:t>f_TC_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B03933">
              <w:rPr>
                <w:rFonts w:ascii="Arial" w:hAnsi="Arial"/>
                <w:noProof/>
              </w:rPr>
              <w:t>_NR5GC_EUTRA</w:t>
            </w:r>
          </w:p>
        </w:tc>
      </w:tr>
      <w:tr w:rsidR="00E061C0" w:rsidRPr="00E12CDE" w14:paraId="4D45FA50" w14:textId="77777777" w:rsidTr="006A3BDB">
        <w:trPr>
          <w:trHeight w:val="452"/>
        </w:trPr>
        <w:tc>
          <w:tcPr>
            <w:tcW w:w="1985" w:type="dxa"/>
          </w:tcPr>
          <w:p w14:paraId="29ECFBD7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3EC8E4" w14:textId="6C55EAD0" w:rsidR="00E061C0" w:rsidRPr="005761A2" w:rsidRDefault="005761A2" w:rsidP="002A71A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zh-CN"/>
              </w:rPr>
            </w:pPr>
            <w:r w:rsidRPr="005761A2">
              <w:rPr>
                <w:rFonts w:ascii="Arial" w:hAnsi="Arial" w:cs="Arial"/>
                <w:highlight w:val="yellow"/>
                <w:lang w:eastAsia="zh-CN"/>
              </w:rPr>
              <w:t>RTP loopback needs to be enabled for the eCall established during this test case</w:t>
            </w:r>
            <w:r w:rsidR="002A71A2" w:rsidRPr="005761A2">
              <w:rPr>
                <w:rFonts w:ascii="Arial" w:hAnsi="Arial" w:cs="Arial"/>
                <w:highlight w:val="yellow"/>
                <w:lang w:eastAsia="zh-CN"/>
              </w:rPr>
              <w:t>.</w:t>
            </w:r>
          </w:p>
          <w:p w14:paraId="03862BAB" w14:textId="65052CC9" w:rsidR="002A71A2" w:rsidRPr="005761A2" w:rsidRDefault="00812360" w:rsidP="00812360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12360">
              <w:rPr>
                <w:rFonts w:ascii="Arial" w:hAnsi="Arial" w:cs="Arial"/>
                <w:highlight w:val="cyan"/>
                <w:lang w:eastAsia="zh-CN"/>
              </w:rPr>
              <w:t>Connection and messages are expected to be received in LTE. It’s proposed to move UE configuration and initialisation (as well as corresponding MMIs) to LTE PTC.</w:t>
            </w:r>
          </w:p>
        </w:tc>
      </w:tr>
      <w:tr w:rsidR="00E061C0" w:rsidRPr="00E12CDE" w14:paraId="71E1C578" w14:textId="77777777" w:rsidTr="006A3BDB">
        <w:tc>
          <w:tcPr>
            <w:tcW w:w="1985" w:type="dxa"/>
          </w:tcPr>
          <w:p w14:paraId="10A0BBF0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FB824A8" w14:textId="2DE2F375" w:rsidR="00E061C0" w:rsidRPr="005761A2" w:rsidRDefault="002A71A2" w:rsidP="002A71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highlight w:val="yellow"/>
                <w:lang w:eastAsia="zh-CN"/>
              </w:rPr>
            </w:pPr>
            <w:r w:rsidRPr="005761A2">
              <w:rPr>
                <w:rFonts w:cs="Arial"/>
                <w:highlight w:val="yellow"/>
                <w:lang w:eastAsia="zh-CN"/>
              </w:rPr>
              <w:t>A</w:t>
            </w:r>
            <w:r w:rsidR="005761A2" w:rsidRPr="005761A2">
              <w:rPr>
                <w:rFonts w:cs="Arial"/>
                <w:highlight w:val="yellow"/>
                <w:lang w:eastAsia="zh-CN"/>
              </w:rPr>
              <w:t>dded HANDLE_UM_</w:t>
            </w:r>
            <w:r w:rsidR="00812360" w:rsidRPr="005761A2">
              <w:rPr>
                <w:rFonts w:cs="Arial"/>
                <w:highlight w:val="yellow"/>
                <w:lang w:eastAsia="zh-CN"/>
              </w:rPr>
              <w:t>DATA as</w:t>
            </w:r>
            <w:r w:rsidR="005761A2" w:rsidRPr="005761A2">
              <w:rPr>
                <w:rFonts w:cs="Arial"/>
                <w:highlight w:val="yellow"/>
                <w:lang w:eastAsia="zh-CN"/>
              </w:rPr>
              <w:t xml:space="preserve"> input parameter </w:t>
            </w:r>
            <w:r w:rsidR="00812360" w:rsidRPr="005761A2">
              <w:rPr>
                <w:rFonts w:cs="Arial"/>
                <w:highlight w:val="yellow"/>
                <w:lang w:eastAsia="zh-CN"/>
              </w:rPr>
              <w:t>to activate</w:t>
            </w:r>
            <w:r w:rsidR="005761A2" w:rsidRPr="005761A2">
              <w:rPr>
                <w:rFonts w:cs="Arial"/>
                <w:highlight w:val="yellow"/>
                <w:lang w:eastAsia="zh-CN"/>
              </w:rPr>
              <w:t xml:space="preserve"> </w:t>
            </w:r>
            <w:proofErr w:type="spellStart"/>
            <w:r w:rsidRPr="005761A2">
              <w:rPr>
                <w:rFonts w:cs="Arial"/>
                <w:highlight w:val="yellow"/>
                <w:lang w:eastAsia="zh-CN"/>
              </w:rPr>
              <w:t>RtpRtcpLoopback</w:t>
            </w:r>
            <w:proofErr w:type="spellEnd"/>
            <w:r w:rsidR="005761A2" w:rsidRPr="005761A2">
              <w:rPr>
                <w:rFonts w:cs="Arial"/>
                <w:highlight w:val="yellow"/>
                <w:lang w:eastAsia="zh-CN"/>
              </w:rPr>
              <w:t>.</w:t>
            </w:r>
          </w:p>
          <w:p w14:paraId="015696BF" w14:textId="218FDC6B" w:rsidR="002A71A2" w:rsidRPr="005761A2" w:rsidRDefault="00812360" w:rsidP="002A71A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eastAsia="zh-CN"/>
              </w:rPr>
            </w:pPr>
            <w:r w:rsidRPr="00812360">
              <w:rPr>
                <w:rFonts w:cs="Arial"/>
                <w:highlight w:val="cyan"/>
                <w:lang w:eastAsia="zh-CN"/>
              </w:rPr>
              <w:t>Moved code to function f_TC_11_5_3_NR5GC_EUTRA, please check Change 2.4</w:t>
            </w:r>
          </w:p>
        </w:tc>
      </w:tr>
      <w:tr w:rsidR="00E061C0" w:rsidRPr="00E12CDE" w14:paraId="09550542" w14:textId="77777777" w:rsidTr="006A3BDB">
        <w:tc>
          <w:tcPr>
            <w:tcW w:w="1985" w:type="dxa"/>
          </w:tcPr>
          <w:p w14:paraId="7D61939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68DF8E" w14:textId="0665310A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89074E" w:rsidRPr="0089074E">
              <w:rPr>
                <w:rFonts w:ascii="Arial" w:hAnsi="Arial" w:cs="Arial"/>
                <w:lang w:eastAsia="zh-CN"/>
              </w:rPr>
              <w:t>ECall_IRAT_NR5GC_EUTRA</w:t>
            </w:r>
          </w:p>
        </w:tc>
      </w:tr>
    </w:tbl>
    <w:p w14:paraId="1DB77112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21798CF1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5BDA41C2" w14:textId="77777777" w:rsidTr="006A3BDB">
        <w:tc>
          <w:tcPr>
            <w:tcW w:w="9629" w:type="dxa"/>
          </w:tcPr>
          <w:p w14:paraId="4F20C561" w14:textId="77777777" w:rsidR="00E061C0" w:rsidRPr="00E12CDE" w:rsidRDefault="00E061C0" w:rsidP="006A3BDB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366DA56C" w14:textId="77777777" w:rsidR="00812360" w:rsidRPr="00812360" w:rsidRDefault="00E061C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function f_TC_11_5_3_NR5GC_</w:t>
            </w:r>
            <w:proofErr w:type="gramStart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276FFDF9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/eCall Only mode / 5GS supports IMS voice over PS session / 5GS does not support emergency service / eCall over EPS / eCall failure if EPS and CS domain are not available</w:t>
            </w:r>
          </w:p>
          <w:p w14:paraId="0E6EF5DA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f_EUTRA38_IRAT_Init(</w:t>
            </w: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c31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/ E-UTRA Cell 1 as defined in TS 36.508 [7] Table 4.4.2-2. System information combination 31 as defined in TS 36.508 [7], sub-clause 4.4.3.1.1.</w:t>
            </w:r>
          </w:p>
          <w:p w14:paraId="51DA6F1B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f_EUTRA_CellInfo_SetSysInfo_EmergencySupport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1,true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_);</w:t>
            </w:r>
          </w:p>
          <w:p w14:paraId="43E54084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f_EUTRA_CellInfo_SetSysInfo_EcallOverIMS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CE8DC66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C5C03BB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1107EC23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FAADF6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fl_TC_11_5_3_NR5GC_EUTRA_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6F0BFDC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FD40C0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5AA9D9D1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1161F7C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take down the cell now</w:t>
            </w:r>
          </w:p>
          <w:p w14:paraId="08C2BBDB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take down the cell now</w:t>
            </w:r>
          </w:p>
          <w:p w14:paraId="31AD71F0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(NR, "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"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65F8D28F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ReleaseAllCells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BC0506D" w14:textId="15B2B801" w:rsidR="00E061C0" w:rsidRPr="00E12CDE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} //End of f_TC_11_5_3_NR5GC_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5F199959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41CDE6B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74B499B7" w14:textId="77777777" w:rsidTr="006A3BDB">
        <w:tc>
          <w:tcPr>
            <w:tcW w:w="9629" w:type="dxa"/>
          </w:tcPr>
          <w:p w14:paraId="73479193" w14:textId="77777777" w:rsidR="00812360" w:rsidRPr="00812360" w:rsidRDefault="00E061C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function f_TC_11_5_3_NR5GC_</w:t>
            </w:r>
            <w:proofErr w:type="gramStart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) runs on EUTRA_Multi5GS_PTC</w:t>
            </w:r>
          </w:p>
          <w:p w14:paraId="1BA8ABEA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{ /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/eCall Only mode / 5GS supports IMS voice over PS session / 5GS does not support emergency service / eCall over EPS / eCall failure if EPS and CS domain are not available</w:t>
            </w:r>
          </w:p>
          <w:p w14:paraId="30D7FF0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f_EUTRA38_IRAT_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c31, HANDLE_UM_DATA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>); // E-UTRA Cell 1 as defined in TS 36.508 [7] Table 4.4.2-2. System information combination 31 as defined in TS 36.508 [7], sub-clause 4.4.3.1.1.</w:t>
            </w:r>
          </w:p>
          <w:p w14:paraId="6960AE20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f_EUTRA_CellInfo_SetSysInfo_EmergencySupport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1,true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_);</w:t>
            </w:r>
          </w:p>
          <w:p w14:paraId="3D04ECF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f_EUTRA_CellInfo_SetSysInfo_EcallOverIMS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0104D7A5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f_EUTRA_CellConfig_Def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1D182B9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90CC5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>//The eCall capable UE is equipped with eCall only enabled USIM configured as per TS 38.508-1 [4] Table 6.4.1-24.</w:t>
            </w:r>
          </w:p>
          <w:p w14:paraId="46FD43B2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>f_UT_USIM_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>Insert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cyan"/>
              </w:rPr>
              <w:t>UT, "configuration 24 specified in table 6.4.1-24 TS 38.508-1");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D1AEA76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A1B92A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(true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33494352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A86A12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fl_TC_11_5_3_NR5GC_EUTRA_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3FA00B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FB4873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f_EUTRA_TestBody_Set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(false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B172BE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2FD4697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take down the cell now</w:t>
            </w:r>
          </w:p>
          <w:p w14:paraId="5989F5BB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take down the cell now</w:t>
            </w:r>
          </w:p>
          <w:p w14:paraId="1CA4EFD6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f_EUTRA_NR_WaitForCoOrd_Trigger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(NR, "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"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7E91A39B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ReleaseAllCells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0C9B1BE" w14:textId="343E5A5C" w:rsidR="00E061C0" w:rsidRPr="00E12CDE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} //End of f_TC_11_5_3_NR5GC_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EUTRA(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4F79FD90" w14:textId="77777777" w:rsidR="00E061C0" w:rsidRDefault="00E061C0" w:rsidP="00E061C0">
      <w:pPr>
        <w:rPr>
          <w:noProof/>
        </w:rPr>
      </w:pPr>
    </w:p>
    <w:p w14:paraId="16014F5D" w14:textId="6FCA9AA5" w:rsidR="00E061C0" w:rsidRPr="00E12CDE" w:rsidRDefault="00E061C0" w:rsidP="00E061C0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178064248"/>
      <w:bookmarkStart w:id="35" w:name="_Toc178766489"/>
      <w:r w:rsidRPr="00670AE0">
        <w:rPr>
          <w:b/>
          <w:lang w:val="pt-BR"/>
        </w:rPr>
        <w:t xml:space="preserve">Correction to function </w:t>
      </w:r>
      <w:r w:rsidRPr="00091741">
        <w:rPr>
          <w:b/>
          <w:lang w:val="pt-BR"/>
        </w:rPr>
        <w:t>fl_TC_</w:t>
      </w:r>
      <w:r w:rsidR="00FA0E17">
        <w:rPr>
          <w:b/>
          <w:lang w:val="pt-BR"/>
        </w:rPr>
        <w:t>11_5_3</w:t>
      </w:r>
      <w:r w:rsidRPr="00091741">
        <w:rPr>
          <w:b/>
          <w:lang w:val="pt-BR"/>
        </w:rPr>
        <w:t>_NR5GC_EUTRA_TestBody</w:t>
      </w:r>
      <w:bookmarkEnd w:id="34"/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061C0" w:rsidRPr="00E12CDE" w14:paraId="226ED247" w14:textId="77777777" w:rsidTr="006A3BDB">
        <w:trPr>
          <w:trHeight w:val="447"/>
        </w:trPr>
        <w:tc>
          <w:tcPr>
            <w:tcW w:w="1985" w:type="dxa"/>
          </w:tcPr>
          <w:p w14:paraId="4B4E524A" w14:textId="77777777" w:rsidR="00E061C0" w:rsidRPr="00E12CDE" w:rsidRDefault="00E061C0" w:rsidP="006A3BDB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B7C0DE" w14:textId="4A913A09" w:rsidR="00E061C0" w:rsidRPr="00E12CDE" w:rsidRDefault="00E061C0" w:rsidP="006A3BDB">
            <w:pPr>
              <w:spacing w:after="0"/>
              <w:rPr>
                <w:rFonts w:ascii="Arial" w:hAnsi="Arial" w:cs="Arial"/>
              </w:rPr>
            </w:pPr>
            <w:r w:rsidRPr="00091741">
              <w:rPr>
                <w:rFonts w:ascii="Arial" w:hAnsi="Arial"/>
                <w:noProof/>
              </w:rPr>
              <w:t>fl_TC_</w:t>
            </w:r>
            <w:r w:rsidR="00FA0E17">
              <w:rPr>
                <w:rFonts w:ascii="Arial" w:hAnsi="Arial"/>
                <w:noProof/>
              </w:rPr>
              <w:t>11_5_3</w:t>
            </w:r>
            <w:r w:rsidRPr="00091741">
              <w:rPr>
                <w:rFonts w:ascii="Arial" w:hAnsi="Arial"/>
                <w:noProof/>
              </w:rPr>
              <w:t>_NR5GC_EUTRA_TestBody</w:t>
            </w:r>
          </w:p>
        </w:tc>
      </w:tr>
      <w:tr w:rsidR="00E061C0" w:rsidRPr="00E12CDE" w14:paraId="43992AFE" w14:textId="77777777" w:rsidTr="006A3BDB">
        <w:trPr>
          <w:trHeight w:val="452"/>
        </w:trPr>
        <w:tc>
          <w:tcPr>
            <w:tcW w:w="1985" w:type="dxa"/>
          </w:tcPr>
          <w:p w14:paraId="1085A82A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23E09D" w14:textId="77777777" w:rsidR="00812360" w:rsidRDefault="00812360" w:rsidP="008C641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12360">
              <w:rPr>
                <w:rFonts w:ascii="Arial" w:hAnsi="Arial" w:cs="Arial"/>
                <w:highlight w:val="yellow"/>
                <w:lang w:eastAsia="zh-CN"/>
              </w:rPr>
              <w:t>Connection and messages are expected to be received in LTE. It’s proposed to move UE configuration and initialisation (as well as corresponding MMIs) to LTE PTC.</w:t>
            </w:r>
          </w:p>
          <w:p w14:paraId="6291D6F3" w14:textId="33EC44EF" w:rsidR="008C6410" w:rsidRDefault="00812360" w:rsidP="008C641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812360">
              <w:rPr>
                <w:rFonts w:ascii="Arial" w:hAnsi="Arial" w:cs="Arial"/>
                <w:highlight w:val="cyan"/>
                <w:lang w:eastAsia="zh-CN"/>
              </w:rPr>
              <w:t xml:space="preserve">Existing function </w:t>
            </w:r>
            <w:r w:rsidR="008C6410" w:rsidRPr="00812360">
              <w:rPr>
                <w:rFonts w:ascii="Arial" w:hAnsi="Arial" w:cs="Arial"/>
                <w:highlight w:val="cyan"/>
                <w:lang w:eastAsia="zh-CN"/>
              </w:rPr>
              <w:t xml:space="preserve">f_EUTRA_508_IMSeCallOnly_Steps3_25 can be used in this test </w:t>
            </w:r>
            <w:r w:rsidRPr="00812360">
              <w:rPr>
                <w:rFonts w:ascii="Arial" w:hAnsi="Arial" w:cs="Arial"/>
                <w:highlight w:val="cyan"/>
                <w:lang w:eastAsia="zh-CN"/>
              </w:rPr>
              <w:t xml:space="preserve">case </w:t>
            </w:r>
            <w:r w:rsidR="008C6410" w:rsidRPr="00812360">
              <w:rPr>
                <w:rFonts w:ascii="Arial" w:hAnsi="Arial" w:cs="Arial"/>
                <w:highlight w:val="cyan"/>
                <w:lang w:eastAsia="zh-CN"/>
              </w:rPr>
              <w:t>to avoid code duplication.</w:t>
            </w:r>
          </w:p>
          <w:p w14:paraId="37B1CD03" w14:textId="77777777" w:rsidR="008C6410" w:rsidRPr="00790A8F" w:rsidRDefault="00790A8F" w:rsidP="008C641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790A8F">
              <w:rPr>
                <w:rFonts w:ascii="Arial" w:hAnsi="Arial" w:cs="Arial"/>
                <w:highlight w:val="green"/>
                <w:shd w:val="clear" w:color="auto" w:fill="FFC000"/>
              </w:rPr>
              <w:t>Improvement (same as R5s240599 Change 2.3): Improve readability of coordination messages. (Change paired with correction 2.</w:t>
            </w:r>
            <w:r>
              <w:rPr>
                <w:rFonts w:ascii="Arial" w:hAnsi="Arial" w:cs="Arial"/>
                <w:highlight w:val="green"/>
                <w:shd w:val="clear" w:color="auto" w:fill="FFC000"/>
              </w:rPr>
              <w:t>3</w:t>
            </w:r>
            <w:r w:rsidRPr="00790A8F">
              <w:rPr>
                <w:rFonts w:ascii="Arial" w:hAnsi="Arial" w:cs="Arial"/>
                <w:highlight w:val="green"/>
                <w:shd w:val="clear" w:color="auto" w:fill="FFC000"/>
              </w:rPr>
              <w:t>.</w:t>
            </w:r>
            <w:r>
              <w:rPr>
                <w:rFonts w:ascii="Arial" w:hAnsi="Arial" w:cs="Arial"/>
                <w:highlight w:val="green"/>
                <w:shd w:val="clear" w:color="auto" w:fill="FFC000"/>
              </w:rPr>
              <w:t>3</w:t>
            </w:r>
            <w:r w:rsidRPr="00790A8F">
              <w:rPr>
                <w:rFonts w:ascii="Arial" w:hAnsi="Arial" w:cs="Arial"/>
                <w:highlight w:val="green"/>
                <w:shd w:val="clear" w:color="auto" w:fill="FFC000"/>
              </w:rPr>
              <w:t>)</w:t>
            </w:r>
          </w:p>
          <w:p w14:paraId="729119D6" w14:textId="61B0C78C" w:rsidR="00790A8F" w:rsidRPr="008C6410" w:rsidRDefault="00790A8F" w:rsidP="008C641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 w:rsidRPr="00790A8F">
              <w:rPr>
                <w:rFonts w:ascii="Arial" w:hAnsi="Arial" w:cs="Arial"/>
                <w:highlight w:val="magenta"/>
                <w:shd w:val="clear" w:color="auto" w:fill="FFC000"/>
              </w:rPr>
              <w:t>Current coordination message text does not match NR PTC counterpart.</w:t>
            </w:r>
          </w:p>
        </w:tc>
      </w:tr>
      <w:tr w:rsidR="00E061C0" w:rsidRPr="00E12CDE" w14:paraId="606D632A" w14:textId="77777777" w:rsidTr="006A3BDB">
        <w:tc>
          <w:tcPr>
            <w:tcW w:w="1985" w:type="dxa"/>
          </w:tcPr>
          <w:p w14:paraId="66131CAD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61BE39" w14:textId="10D55905" w:rsidR="008C641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812360">
              <w:rPr>
                <w:rFonts w:cs="Arial"/>
                <w:highlight w:val="yellow"/>
                <w:lang w:eastAsia="zh-CN"/>
              </w:rPr>
              <w:t>Moved code to function f_TC_</w:t>
            </w:r>
            <w:r w:rsidR="00FA0E17" w:rsidRPr="00812360">
              <w:rPr>
                <w:rFonts w:cs="Arial"/>
                <w:highlight w:val="yellow"/>
                <w:lang w:eastAsia="zh-CN"/>
              </w:rPr>
              <w:t>11_5_3</w:t>
            </w:r>
            <w:r w:rsidRPr="00812360">
              <w:rPr>
                <w:rFonts w:cs="Arial"/>
                <w:highlight w:val="yellow"/>
                <w:lang w:eastAsia="zh-CN"/>
              </w:rPr>
              <w:t xml:space="preserve">_NR5GC_EUTRA_TestBody, please check </w:t>
            </w:r>
            <w:r w:rsidR="00812360">
              <w:rPr>
                <w:rFonts w:cs="Arial"/>
                <w:highlight w:val="yellow"/>
                <w:lang w:eastAsia="zh-CN"/>
              </w:rPr>
              <w:t>Change</w:t>
            </w:r>
            <w:r w:rsidRPr="008C6410">
              <w:rPr>
                <w:rFonts w:cs="Arial"/>
                <w:highlight w:val="yellow"/>
                <w:lang w:eastAsia="zh-CN"/>
              </w:rPr>
              <w:t xml:space="preserve"> 2.</w:t>
            </w:r>
            <w:r w:rsidR="00812360">
              <w:rPr>
                <w:rFonts w:cs="Arial"/>
                <w:highlight w:val="yellow"/>
                <w:lang w:eastAsia="zh-CN"/>
              </w:rPr>
              <w:t>5</w:t>
            </w:r>
            <w:r w:rsidRPr="008C6410">
              <w:rPr>
                <w:rFonts w:cs="Arial"/>
                <w:highlight w:val="yellow"/>
                <w:lang w:eastAsia="zh-CN"/>
              </w:rPr>
              <w:t>.</w:t>
            </w:r>
          </w:p>
          <w:p w14:paraId="033B2098" w14:textId="60FABE4D" w:rsidR="008C6410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812360">
              <w:rPr>
                <w:rFonts w:cs="Arial"/>
                <w:highlight w:val="cyan"/>
                <w:lang w:eastAsia="zh-CN"/>
              </w:rPr>
              <w:t xml:space="preserve">Used common function </w:t>
            </w:r>
            <w:r w:rsidR="00812360">
              <w:rPr>
                <w:rFonts w:cs="Arial"/>
                <w:highlight w:val="cyan"/>
                <w:lang w:eastAsia="zh-CN"/>
              </w:rPr>
              <w:t xml:space="preserve">for </w:t>
            </w:r>
            <w:r w:rsidRPr="00812360">
              <w:rPr>
                <w:rFonts w:cs="Arial"/>
                <w:highlight w:val="cyan"/>
                <w:lang w:eastAsia="zh-CN"/>
              </w:rPr>
              <w:t>eCall over LTE.</w:t>
            </w:r>
          </w:p>
          <w:p w14:paraId="7903B188" w14:textId="1DBEB069" w:rsidR="008C6410" w:rsidRPr="00790A8F" w:rsidRDefault="008C6410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790A8F">
              <w:rPr>
                <w:rFonts w:cs="Arial"/>
                <w:highlight w:val="green"/>
                <w:shd w:val="clear" w:color="auto" w:fill="FFC000"/>
                <w:lang w:eastAsia="zh-CN"/>
              </w:rPr>
              <w:t>Added reasoning to IPCAN coord message.</w:t>
            </w:r>
          </w:p>
          <w:p w14:paraId="30B14D60" w14:textId="16C6EBA0" w:rsidR="00790A8F" w:rsidRDefault="00790A8F" w:rsidP="008C6410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eastAsia="zh-CN"/>
              </w:rPr>
            </w:pPr>
            <w:r w:rsidRPr="00790A8F">
              <w:rPr>
                <w:rFonts w:cs="Arial"/>
                <w:highlight w:val="magenta"/>
                <w:shd w:val="clear" w:color="auto" w:fill="FFC000"/>
                <w:lang w:eastAsia="zh-CN"/>
              </w:rPr>
              <w:t>Fix coordination message text.</w:t>
            </w:r>
          </w:p>
          <w:p w14:paraId="064000DA" w14:textId="6F020355" w:rsidR="008C6410" w:rsidRPr="003406A9" w:rsidRDefault="008C6410" w:rsidP="008C6410">
            <w:pPr>
              <w:pStyle w:val="CRCoverPage"/>
              <w:spacing w:after="0"/>
              <w:ind w:left="720"/>
              <w:rPr>
                <w:rFonts w:cs="Arial"/>
                <w:lang w:eastAsia="zh-CN"/>
              </w:rPr>
            </w:pPr>
          </w:p>
        </w:tc>
      </w:tr>
      <w:tr w:rsidR="00E061C0" w:rsidRPr="00E12CDE" w14:paraId="07ED4121" w14:textId="77777777" w:rsidTr="006A3BDB">
        <w:tc>
          <w:tcPr>
            <w:tcW w:w="1985" w:type="dxa"/>
          </w:tcPr>
          <w:p w14:paraId="5F823665" w14:textId="77777777" w:rsidR="00E061C0" w:rsidRPr="00E12CDE" w:rsidRDefault="00E061C0" w:rsidP="006A3BDB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6DAF5D" w14:textId="52E85133" w:rsidR="00E061C0" w:rsidRPr="00E12CDE" w:rsidRDefault="00E061C0" w:rsidP="006A3BDB">
            <w:pPr>
              <w:spacing w:after="0"/>
              <w:rPr>
                <w:rFonts w:ascii="Arial" w:hAnsi="Arial" w:cs="Arial"/>
                <w:lang w:eastAsia="zh-CN"/>
              </w:rPr>
            </w:pPr>
            <w:r w:rsidRPr="00766D21">
              <w:rPr>
                <w:rFonts w:ascii="Arial" w:hAnsi="Arial" w:cs="Arial"/>
                <w:lang w:eastAsia="zh-CN"/>
              </w:rPr>
              <w:t xml:space="preserve"> </w:t>
            </w:r>
            <w:r w:rsidR="0089074E" w:rsidRPr="0089074E">
              <w:rPr>
                <w:rFonts w:ascii="Arial" w:hAnsi="Arial" w:cs="Arial"/>
                <w:lang w:eastAsia="zh-CN"/>
              </w:rPr>
              <w:t>ECall_IRAT_NR5GC_EUTRA</w:t>
            </w:r>
          </w:p>
        </w:tc>
      </w:tr>
    </w:tbl>
    <w:p w14:paraId="33E84743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7102989F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1E66C7B0" w14:textId="77777777" w:rsidTr="006A3BDB">
        <w:tc>
          <w:tcPr>
            <w:tcW w:w="9629" w:type="dxa"/>
          </w:tcPr>
          <w:p w14:paraId="21C54224" w14:textId="77777777" w:rsidR="00812360" w:rsidRPr="00812360" w:rsidRDefault="00E061C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function fl_TC_11_5_3_NR5GC_EUTRA_</w:t>
            </w:r>
            <w:proofErr w:type="gramStart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)runs on EUTRA_5GS_PTC</w:t>
            </w:r>
          </w:p>
          <w:p w14:paraId="278717A7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4A31A7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 var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003B14EF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59ED629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The SS configures:</w:t>
            </w:r>
          </w:p>
          <w:p w14:paraId="698ACBB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- E-UTRA Cell 1 as "Suitable cell".</w:t>
            </w:r>
          </w:p>
          <w:p w14:paraId="0CB63E91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NR,"Change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Power Level");</w:t>
            </w:r>
          </w:p>
          <w:p w14:paraId="468B09A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SetCellPower(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eutra_Cell1, -91, -96);//@sic R5-235303 sic@</w:t>
            </w:r>
          </w:p>
          <w:p w14:paraId="5EFE48B9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@siclog "Step 5"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C38C11D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0855628F" w14:textId="77777777" w:rsidR="00812360" w:rsidRPr="00790A8F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f_EUTRA_MobileInfo_SetNetworkFeatureSupport(f_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GetDefaultValueNetworkFeatureSupport(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));</w:t>
            </w:r>
          </w:p>
          <w:p w14:paraId="4EB2C670" w14:textId="77777777" w:rsidR="00812360" w:rsidRPr="00790A8F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v_NAS_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Ind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= f_EUTRA_InitialRegistration_Step1_4 (eutra_Cell1, PREAMBLE, Combined, DEFAULT);</w:t>
            </w:r>
          </w:p>
          <w:p w14:paraId="3B73A34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f_EUTRA_PreliminaryPass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(__FILE__, __LINE__, "Step 5"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);</w:t>
            </w:r>
            <w:proofErr w:type="gramEnd"/>
          </w:p>
          <w:p w14:paraId="5E4AFC6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6-24"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DC11A8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//Steps 7 to 25 of Generic Test Procedure for eCall over IMS establishment in EUTRA: eCall Only Support specified in clause 4.5A.27 of TS 36.508 [6] take place.</w:t>
            </w:r>
          </w:p>
          <w:p w14:paraId="7423D8ED" w14:textId="77777777" w:rsidR="00812360" w:rsidRPr="00790A8F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f_EUTRA_InitialRegistration_Step5_16c1 (eutra_Cell1, STATE2_IDLEUPDATE, Combined,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v_NAS_Ind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, omit, 0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);</w:t>
            </w:r>
            <w:proofErr w:type="gramEnd"/>
          </w:p>
          <w:p w14:paraId="1E45F050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f_EUTRA_508_EstablishIMSEmergencyCall_Steps9_15(eutra_Cell1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);</w:t>
            </w:r>
            <w:proofErr w:type="gramEnd"/>
          </w:p>
          <w:p w14:paraId="7C20FC69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WaitForTrigger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green"/>
              </w:rPr>
              <w:t>IMS[tsc_Index_IMS2]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8802FB3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@siclog "Step 25"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B29AB5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//Release eCall over IMS using the generic procedure described in TS 34.229-1 [35] subclause C.33</w:t>
            </w:r>
          </w:p>
          <w:p w14:paraId="46E5B977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f_EUTRA_DeactivateEPS_BearerContext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(eutra_Cell1,</w:t>
            </w:r>
          </w:p>
          <w:p w14:paraId="7608EE6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'7'H); // Emergency default bearer hardcoded to 6 and dedicated bearer 7</w:t>
            </w:r>
          </w:p>
          <w:p w14:paraId="4FAF065D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@siclog "Step 26"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893FDEC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SS releases the RRC connection.</w:t>
            </w:r>
          </w:p>
          <w:p w14:paraId="3080FBEF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//Now release the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rrcConnection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as the IMS PTC would be releasing the eCall</w:t>
            </w:r>
          </w:p>
          <w:p w14:paraId="5F4DD850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f_EUTRA_RRC_ConnectionRelease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87062C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27"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A89835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UE is Switched Off.</w:t>
            </w:r>
          </w:p>
          <w:p w14:paraId="287FA846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f_EUTRA_UE_Detach_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SwitchOffUe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eutra_Cell1, RRC_IDLE);</w:t>
            </w:r>
          </w:p>
          <w:p w14:paraId="446743D8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28"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8A29B1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SS 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configures:-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E-UTRA Cell 1 " Non-suitable "Off" cell"</w:t>
            </w:r>
          </w:p>
          <w:p w14:paraId="2123E712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SetCellPower(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eutra_Cell1,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tsc_NonSuitableOffCellRS_EPRE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tsc_NonSuitableOffCellRS_EPRE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96455BB" w14:textId="77777777" w:rsidR="00812360" w:rsidRPr="00812360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SendCoOrd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NR,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("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magenta"/>
              </w:rPr>
              <w:t>Cell Power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>"));</w:t>
            </w:r>
          </w:p>
          <w:p w14:paraId="01BBD854" w14:textId="1939EFFB" w:rsidR="00E061C0" w:rsidRPr="00E12CDE" w:rsidRDefault="00812360" w:rsidP="00812360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} // End of fl_TC_11_5_3_NR5GC_EUTRA_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6807751E" w14:textId="77777777" w:rsidR="00E061C0" w:rsidRDefault="00E061C0" w:rsidP="00E061C0">
      <w:pPr>
        <w:spacing w:after="0"/>
        <w:rPr>
          <w:rFonts w:ascii="Arial" w:hAnsi="Arial"/>
          <w:b/>
          <w:lang w:eastAsia="en-GB"/>
        </w:rPr>
      </w:pPr>
    </w:p>
    <w:p w14:paraId="0124EA00" w14:textId="77777777" w:rsidR="00E061C0" w:rsidRPr="00E12CDE" w:rsidRDefault="00E061C0" w:rsidP="00E061C0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061C0" w:rsidRPr="00E12CDE" w14:paraId="56FC0F4E" w14:textId="77777777" w:rsidTr="006A3BDB">
        <w:tc>
          <w:tcPr>
            <w:tcW w:w="9629" w:type="dxa"/>
          </w:tcPr>
          <w:p w14:paraId="0031BD46" w14:textId="7852218E" w:rsidR="00E061C0" w:rsidRPr="00790A8F" w:rsidRDefault="00790A8F" w:rsidP="006A3B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 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 xml:space="preserve">import from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UpperTesterFunctions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 xml:space="preserve"> 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all;</w:t>
            </w:r>
            <w:proofErr w:type="gramEnd"/>
            <w:r w:rsidR="00E061C0"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2F33069" w14:textId="77777777" w:rsidR="00790A8F" w:rsidRDefault="00790A8F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E933778" w14:textId="25EF9350" w:rsidR="00812360" w:rsidRPr="00812360" w:rsidRDefault="00E061C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9174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function fl_TC_11_5_3_NR5GC_EUTRA_</w:t>
            </w:r>
            <w:proofErr w:type="gramStart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="00812360" w:rsidRPr="00812360">
              <w:rPr>
                <w:rFonts w:ascii="Courier New" w:hAnsi="Courier New" w:cs="Courier New"/>
                <w:sz w:val="18"/>
                <w:szCs w:val="18"/>
              </w:rPr>
              <w:t>)runs on EUTRA_5GS_PTC</w:t>
            </w:r>
          </w:p>
          <w:p w14:paraId="60C3C394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132F32C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 var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NAS_MSG_Indication_Type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v_NAS_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Ind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;</w:t>
            </w:r>
            <w:proofErr w:type="gramEnd"/>
          </w:p>
          <w:p w14:paraId="2AA7BE72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1"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041DEA1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The SS configures:</w:t>
            </w:r>
          </w:p>
          <w:p w14:paraId="7A067757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- E-UTRA Cell 1 as "Suitable cell".</w:t>
            </w:r>
          </w:p>
          <w:p w14:paraId="651D2EEE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f_EUTRA_NR_WaitForCoOrd_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NR,"Change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Power Level");</w:t>
            </w:r>
          </w:p>
          <w:p w14:paraId="2B9E3F19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SetCellPower(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eutra_Cell1, -91, -96);//@sic R5-235303 sic@</w:t>
            </w:r>
          </w:p>
          <w:p w14:paraId="70E7655D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28A555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@siclog "Step 1"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@  </w:t>
            </w:r>
          </w:p>
          <w:p w14:paraId="4A5B9428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f_EUTRA_SwitchOnUEandStartIP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  <w:proofErr w:type="gramEnd"/>
          </w:p>
          <w:p w14:paraId="364F9A20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26D87E11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@siclog "Step 2"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5A690DBE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Wait for 60s for the UE to enter 5GMM-DEREGISTERED.eCALL-INACTIVE state</w:t>
            </w:r>
          </w:p>
          <w:p w14:paraId="0B411B60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Delay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60.0);</w:t>
            </w:r>
          </w:p>
          <w:p w14:paraId="5BC3F42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077BA5C4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@siclog "Step 3"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2D92F8E4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Note 1: The request to originate an automatic eCall may be performed by MMI or AT command.</w:t>
            </w:r>
          </w:p>
          <w:p w14:paraId="7A630E81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f_UT_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InitiateECall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  <w:highlight w:val="yellow"/>
              </w:rPr>
              <w:t>UT, AUTOMATIC);</w:t>
            </w:r>
          </w:p>
          <w:p w14:paraId="4530563C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1F0C7C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//Check: Does the UE sends an ATTACH REQUEST message with a PDN CONNECTIVITY REQUEST message to request PDN connectivity to the default PDN. EPS attach type = "combined EPS/IMSI attach"?</w:t>
            </w:r>
          </w:p>
          <w:p w14:paraId="77F1BF1E" w14:textId="3DFE5135" w:rsidR="00812360" w:rsidRPr="00812360" w:rsidRDefault="00812360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F0F47B3" w14:textId="419C79FB" w:rsidR="00812360" w:rsidRPr="00812360" w:rsidRDefault="00812360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//Steps 7 to 25 of Generic Test Procedure for eCall over IMS establishment in EUTRA: eCall Only Support specified in clause 4.5A.27 of TS 36.508 [6] take place.</w:t>
            </w:r>
          </w:p>
          <w:p w14:paraId="083EA427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62C2509" w14:textId="488AE761" w:rsidR="00812360" w:rsidRPr="00790A8F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// @siclog "Steps </w:t>
            </w:r>
            <w:r w:rsidR="00790A8F"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5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"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siclog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@</w:t>
            </w:r>
          </w:p>
          <w:p w14:paraId="4695C54D" w14:textId="39D6E7B0" w:rsidR="00812360" w:rsidRPr="00790A8F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// @siclog "Steps </w:t>
            </w:r>
            <w:r w:rsidR="00790A8F"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6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-2</w:t>
            </w:r>
            <w:r w:rsidR="00790A8F"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4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"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siclog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@      </w:t>
            </w:r>
          </w:p>
          <w:p w14:paraId="7ABEFE8D" w14:textId="77777777" w:rsidR="00812360" w:rsidRPr="00790A8F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f_EUTRA_508_IMSeCallOnly_Steps3_25(eutra_Cell1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);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</w:t>
            </w:r>
          </w:p>
          <w:p w14:paraId="0C38506D" w14:textId="350FE483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f_EUTRA_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PreliminaryPass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(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__FILE__, __LINE__, "Step </w:t>
            </w:r>
            <w:r w:rsidR="00790A8F"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5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cyan"/>
              </w:rPr>
              <w:t>");</w:t>
            </w:r>
          </w:p>
          <w:p w14:paraId="677219F8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F5B3E06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//IMS call has been established, wait for trigger from IMS PTC to release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rrc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connection</w:t>
            </w:r>
          </w:p>
          <w:p w14:paraId="0A673A7C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3B5368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f_IMS_IPCAN_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WaitForTrigger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IMS[tsc_Index_IMS2], "IMS Call Release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green"/>
              </w:rPr>
              <w:t>Msgs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Sent"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</w:p>
          <w:p w14:paraId="3FFB84A3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2EECF4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@siclog "Step 25"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45340B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//Release eCall over IMS using the generic procedure described in TS 34.229-1 [35] subclause C.33</w:t>
            </w:r>
          </w:p>
          <w:p w14:paraId="6AEA56F2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f_EUTRA_DeactivateEPS_BearerContext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(eutra_Cell1,</w:t>
            </w:r>
          </w:p>
          <w:p w14:paraId="3B1670A9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'7'H); // Emergency default bearer hardcoded to 6 and dedicated bearer 7</w:t>
            </w:r>
          </w:p>
          <w:p w14:paraId="66ECC8DA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 @siclog "Step 26"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4E23BA6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SS releases the RRC connection.</w:t>
            </w:r>
          </w:p>
          <w:p w14:paraId="16170ABA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//Now release the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rrcConnection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as the IMS PTC would be releasing the eCall</w:t>
            </w:r>
          </w:p>
          <w:p w14:paraId="0D03369F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f_EUTRA_RRC_ConnectionRelease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(eutra_Cell1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  <w:proofErr w:type="gramEnd"/>
          </w:p>
          <w:p w14:paraId="4F533C51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27"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73DBF00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UE is Switched Off.</w:t>
            </w:r>
          </w:p>
          <w:p w14:paraId="26D53918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f_EUTRA_UE_Detach_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SwitchOffUe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eutra_Cell1, RRC_IDLE);</w:t>
            </w:r>
          </w:p>
          <w:p w14:paraId="5CFC1C3E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//@siclog "Step 28"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ED45E26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//The SS 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configures:-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E-UTRA Cell 1 " Non-suitable "Off" cell"</w:t>
            </w:r>
          </w:p>
          <w:p w14:paraId="442CB9A9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f_EUTRA38_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SetCellPower(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eutra_Cell1,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tsc_NonSuitableOffCellRS_EPRE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tsc_NonSuitableOffCellRS_EPRE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2DB6AC8" w14:textId="77777777" w:rsidR="00812360" w:rsidRPr="00812360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f_EUTRA_NR_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SendCoOrd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NR, </w:t>
            </w:r>
            <w:proofErr w:type="spellStart"/>
            <w:r w:rsidRPr="00812360">
              <w:rPr>
                <w:rFonts w:ascii="Courier New" w:hAnsi="Courier New" w:cs="Courier New"/>
                <w:sz w:val="18"/>
                <w:szCs w:val="18"/>
              </w:rPr>
              <w:t>cms_EUTRA_NR_Trigger</w:t>
            </w:r>
            <w:proofErr w:type="spellEnd"/>
            <w:r w:rsidRPr="00812360">
              <w:rPr>
                <w:rFonts w:ascii="Courier New" w:hAnsi="Courier New" w:cs="Courier New"/>
                <w:sz w:val="18"/>
                <w:szCs w:val="18"/>
              </w:rPr>
              <w:t>("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magenta"/>
              </w:rPr>
              <w:t>Change Power Level</w:t>
            </w:r>
            <w:r w:rsidRPr="00812360">
              <w:rPr>
                <w:rFonts w:ascii="Courier New" w:hAnsi="Courier New" w:cs="Courier New"/>
                <w:sz w:val="18"/>
                <w:szCs w:val="18"/>
              </w:rPr>
              <w:t>"));</w:t>
            </w:r>
          </w:p>
          <w:p w14:paraId="1431D66F" w14:textId="369C1ABA" w:rsidR="00E061C0" w:rsidRPr="00E12CDE" w:rsidRDefault="00812360" w:rsidP="008123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12360">
              <w:rPr>
                <w:rFonts w:ascii="Courier New" w:hAnsi="Courier New" w:cs="Courier New"/>
                <w:sz w:val="18"/>
                <w:szCs w:val="18"/>
              </w:rPr>
              <w:t xml:space="preserve">  } // End of fl_TC_11_5_3_NR5GC_EUTRA_</w:t>
            </w:r>
            <w:proofErr w:type="gramStart"/>
            <w:r w:rsidRPr="00812360">
              <w:rPr>
                <w:rFonts w:ascii="Courier New" w:hAnsi="Courier New" w:cs="Courier New"/>
                <w:sz w:val="18"/>
                <w:szCs w:val="18"/>
              </w:rPr>
              <w:t>TestBody(</w:t>
            </w:r>
            <w:proofErr w:type="gramEnd"/>
            <w:r w:rsidRPr="00812360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EE3F8E8" w14:textId="77777777" w:rsidR="00E061C0" w:rsidRDefault="00E061C0" w:rsidP="00E061C0">
      <w:pPr>
        <w:rPr>
          <w:noProof/>
        </w:rPr>
      </w:pPr>
    </w:p>
    <w:p w14:paraId="165B19E1" w14:textId="6FC2C570" w:rsidR="00790A8F" w:rsidRPr="00E12CDE" w:rsidRDefault="00790A8F" w:rsidP="00790A8F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78766490"/>
      <w:r w:rsidRPr="00670AE0">
        <w:rPr>
          <w:b/>
          <w:lang w:val="pt-BR"/>
        </w:rPr>
        <w:t xml:space="preserve">Correction to function </w:t>
      </w:r>
      <w:r w:rsidR="00CF53DE" w:rsidRPr="00CF53DE">
        <w:rPr>
          <w:b/>
          <w:lang w:val="pt-BR"/>
        </w:rPr>
        <w:t>f_NR_CellInfo_SetSIB1_ImsEmergencySupport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90A8F" w:rsidRPr="00E12CDE" w14:paraId="6AA958D4" w14:textId="77777777" w:rsidTr="00A97F78">
        <w:trPr>
          <w:trHeight w:val="447"/>
        </w:trPr>
        <w:tc>
          <w:tcPr>
            <w:tcW w:w="1985" w:type="dxa"/>
          </w:tcPr>
          <w:p w14:paraId="3FFC8E13" w14:textId="77777777" w:rsidR="00790A8F" w:rsidRPr="00E12CDE" w:rsidRDefault="00790A8F" w:rsidP="00A97F78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E357BA" w14:textId="65ACA5D6" w:rsidR="00790A8F" w:rsidRPr="00E12CDE" w:rsidRDefault="00790A8F" w:rsidP="00A97F78">
            <w:pPr>
              <w:spacing w:after="0"/>
              <w:rPr>
                <w:rFonts w:ascii="Arial" w:hAnsi="Arial" w:cs="Arial"/>
              </w:rPr>
            </w:pPr>
            <w:r w:rsidRPr="00790A8F">
              <w:rPr>
                <w:rFonts w:ascii="Arial" w:hAnsi="Arial"/>
                <w:noProof/>
              </w:rPr>
              <w:t>f_NR_CellInfo_SetSIB1_ImsEmergencySupport</w:t>
            </w:r>
          </w:p>
        </w:tc>
      </w:tr>
      <w:tr w:rsidR="00790A8F" w:rsidRPr="00E12CDE" w14:paraId="763A1A30" w14:textId="77777777" w:rsidTr="00A97F78">
        <w:trPr>
          <w:trHeight w:val="452"/>
        </w:trPr>
        <w:tc>
          <w:tcPr>
            <w:tcW w:w="1985" w:type="dxa"/>
          </w:tcPr>
          <w:p w14:paraId="7DC1AA2F" w14:textId="77777777" w:rsidR="00790A8F" w:rsidRPr="00E12CDE" w:rsidRDefault="00790A8F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1DAE66" w14:textId="321807C3" w:rsid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Function needs to be updated to handle input of ‘omit’ properly. This has already been done for many similar functions.</w:t>
            </w:r>
          </w:p>
          <w:p w14:paraId="768F659C" w14:textId="0AB02EA4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790A8F" w:rsidRPr="00E12CDE" w14:paraId="038A72D5" w14:textId="77777777" w:rsidTr="00A97F78">
        <w:tc>
          <w:tcPr>
            <w:tcW w:w="1985" w:type="dxa"/>
          </w:tcPr>
          <w:p w14:paraId="2E0BA1D8" w14:textId="77777777" w:rsidR="00790A8F" w:rsidRPr="00E12CDE" w:rsidRDefault="00790A8F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8D0F23" w14:textId="36DDC719" w:rsidR="00790A8F" w:rsidRPr="005761A2" w:rsidRDefault="00790A8F" w:rsidP="00790A8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proper handling of ‘omit’ for via </w:t>
            </w:r>
            <w:proofErr w:type="spellStart"/>
            <w:r>
              <w:rPr>
                <w:rFonts w:cs="Arial"/>
                <w:lang w:eastAsia="zh-CN"/>
              </w:rPr>
              <w:t>ispresent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spellStart"/>
            <w:r w:rsidRPr="00790A8F">
              <w:rPr>
                <w:rFonts w:cs="Arial"/>
                <w:lang w:eastAsia="zh-CN"/>
              </w:rPr>
              <w:t>p_IMS_EmergencySupport</w:t>
            </w:r>
            <w:proofErr w:type="spellEnd"/>
            <w:r>
              <w:rPr>
                <w:rFonts w:cs="Arial"/>
                <w:lang w:eastAsia="zh-CN"/>
              </w:rPr>
              <w:t>).</w:t>
            </w:r>
          </w:p>
        </w:tc>
      </w:tr>
      <w:tr w:rsidR="00790A8F" w:rsidRPr="00E12CDE" w14:paraId="1293828A" w14:textId="77777777" w:rsidTr="00A97F78">
        <w:tc>
          <w:tcPr>
            <w:tcW w:w="1985" w:type="dxa"/>
          </w:tcPr>
          <w:p w14:paraId="716402EF" w14:textId="77777777" w:rsidR="00790A8F" w:rsidRPr="00E12CDE" w:rsidRDefault="00790A8F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4D17573" w14:textId="6FD25BDC" w:rsidR="00790A8F" w:rsidRPr="00E12CDE" w:rsidRDefault="00790A8F" w:rsidP="00A97F7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NR_CellInfo</w:t>
            </w:r>
            <w:proofErr w:type="spellEnd"/>
          </w:p>
        </w:tc>
      </w:tr>
    </w:tbl>
    <w:p w14:paraId="40039FBB" w14:textId="77777777" w:rsidR="00790A8F" w:rsidRDefault="00790A8F" w:rsidP="00790A8F">
      <w:pPr>
        <w:spacing w:after="0"/>
        <w:rPr>
          <w:rFonts w:ascii="Arial" w:hAnsi="Arial"/>
          <w:b/>
          <w:lang w:eastAsia="en-GB"/>
        </w:rPr>
      </w:pPr>
    </w:p>
    <w:p w14:paraId="66139A3B" w14:textId="77777777" w:rsidR="00790A8F" w:rsidRDefault="00790A8F" w:rsidP="00790A8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90A8F" w:rsidRPr="00E12CDE" w14:paraId="61CCBF19" w14:textId="77777777" w:rsidTr="00A97F78">
        <w:tc>
          <w:tcPr>
            <w:tcW w:w="9629" w:type="dxa"/>
          </w:tcPr>
          <w:p w14:paraId="1910A659" w14:textId="77777777" w:rsidR="00790A8F" w:rsidRPr="00E12CDE" w:rsidRDefault="00790A8F" w:rsidP="00A97F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A91F9C0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790A8F">
              <w:rPr>
                <w:rFonts w:ascii="Courier New" w:hAnsi="Courier New" w:cs="Courier New"/>
                <w:sz w:val="18"/>
                <w:szCs w:val="18"/>
              </w:rPr>
              <w:t>function f_NR_CellInfo_SetSIB1_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ImsEmergencySupport(</w:t>
            </w:r>
            <w:proofErr w:type="spellStart"/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D26F079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template (omit) SIB1.ims_EmergencySupport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p_IMS_EmergencySupport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09E434DE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2CCD323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NR_CellInfo_Type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CellInfo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f_NR_CellInfo_Get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6CC98D1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20F5F20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v_NR_CellInfo.Sysinfo.NR_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SysinfoCombination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!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MibOnly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22C0EFE5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v_NR_CellInfo.Sysinfo.BcchInfo.SIB1.message_.c1.systemInformationBlockType1.ims_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EmergencySupport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5EBFF08B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47BF8DD" w14:textId="77777777" w:rsidR="00790A8F" w:rsidRPr="00790A8F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f_NR_CellInfo_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v_NR_CellInfo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07EF6BE" w14:textId="2306ED22" w:rsidR="00790A8F" w:rsidRPr="00E12CDE" w:rsidRDefault="00790A8F" w:rsidP="00790A8F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};</w:t>
            </w:r>
          </w:p>
        </w:tc>
      </w:tr>
    </w:tbl>
    <w:p w14:paraId="06CC0764" w14:textId="77777777" w:rsidR="00790A8F" w:rsidRDefault="00790A8F" w:rsidP="00790A8F">
      <w:pPr>
        <w:spacing w:after="0"/>
        <w:rPr>
          <w:rFonts w:ascii="Arial" w:hAnsi="Arial"/>
          <w:b/>
          <w:lang w:eastAsia="en-GB"/>
        </w:rPr>
      </w:pPr>
    </w:p>
    <w:p w14:paraId="5C442A9E" w14:textId="77777777" w:rsidR="00790A8F" w:rsidRPr="00E12CDE" w:rsidRDefault="00790A8F" w:rsidP="00790A8F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90A8F" w:rsidRPr="00E12CDE" w14:paraId="5385621E" w14:textId="77777777" w:rsidTr="00A97F78">
        <w:tc>
          <w:tcPr>
            <w:tcW w:w="9629" w:type="dxa"/>
          </w:tcPr>
          <w:p w14:paraId="750BFE80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790A8F">
              <w:rPr>
                <w:rFonts w:ascii="Courier New" w:hAnsi="Courier New" w:cs="Courier New"/>
                <w:sz w:val="18"/>
                <w:szCs w:val="18"/>
              </w:rPr>
              <w:t>function f_NR_CellInfo_SetSIB1_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ImsEmergencySupport(</w:t>
            </w:r>
            <w:proofErr w:type="spellStart"/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82F6CD5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template (omit) SIB1.ims_EmergencySupport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p_IMS_EmergencySupport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7E6F1CCA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07B0636D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NR_CellInfo_Type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CellInfo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f_NR_CellInfo_Get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4E311C2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62D0C0D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v_NR_CellInfo.Sysinfo.NR_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SysinfoCombination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!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MibOnly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693440FC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ispresent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)) 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{ /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ecall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WA </w:t>
            </w:r>
          </w:p>
          <w:p w14:paraId="14AE03D4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v_NR_CellInfo.Sysinfo.BcchInfo.SIB1.message_.c1.systemInformationBlockType1.ims_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EmergencySupport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72D58E4A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 else {</w:t>
            </w:r>
          </w:p>
          <w:p w14:paraId="05C0A885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v_NR_CellInfo.Sysinfo.BcchInfo.SIB1.message_.c1.systemInformationBlockType1.ims_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EmergencySupport :</w:t>
            </w:r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>= omit;</w:t>
            </w:r>
          </w:p>
          <w:p w14:paraId="4B0D9EB4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48E358E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EA98471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4AC68F" w14:textId="77777777" w:rsidR="00790A8F" w:rsidRPr="00790A8F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f_NR_CellInfo_</w:t>
            </w:r>
            <w:proofErr w:type="gramStart"/>
            <w:r w:rsidRPr="00790A8F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790A8F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90A8F">
              <w:rPr>
                <w:rFonts w:ascii="Courier New" w:hAnsi="Courier New" w:cs="Courier New"/>
                <w:sz w:val="18"/>
                <w:szCs w:val="18"/>
              </w:rPr>
              <w:t>v_NR_CellInfo</w:t>
            </w:r>
            <w:proofErr w:type="spellEnd"/>
            <w:r w:rsidRPr="00790A8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6A859B0" w14:textId="37B017D1" w:rsidR="00790A8F" w:rsidRPr="00E12CDE" w:rsidRDefault="00790A8F" w:rsidP="00790A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90A8F">
              <w:rPr>
                <w:rFonts w:ascii="Courier New" w:hAnsi="Courier New" w:cs="Courier New"/>
                <w:sz w:val="18"/>
                <w:szCs w:val="18"/>
              </w:rPr>
              <w:t xml:space="preserve">  };</w:t>
            </w:r>
          </w:p>
        </w:tc>
      </w:tr>
    </w:tbl>
    <w:p w14:paraId="7AAE9559" w14:textId="77777777" w:rsidR="00790A8F" w:rsidRDefault="00790A8F" w:rsidP="00E061C0">
      <w:pPr>
        <w:rPr>
          <w:noProof/>
        </w:rPr>
      </w:pPr>
    </w:p>
    <w:p w14:paraId="59454D02" w14:textId="4C3541AD" w:rsidR="00D47B78" w:rsidRPr="00E12CDE" w:rsidRDefault="00D47B78" w:rsidP="00D47B78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78766491"/>
      <w:r w:rsidRPr="00670AE0">
        <w:rPr>
          <w:b/>
          <w:lang w:val="pt-BR"/>
        </w:rPr>
        <w:t xml:space="preserve">Correction to function </w:t>
      </w:r>
      <w:r w:rsidR="00CF53DE">
        <w:rPr>
          <w:b/>
          <w:lang w:val="pt-BR"/>
        </w:rPr>
        <w:t>f</w:t>
      </w:r>
      <w:r w:rsidR="00CF53DE" w:rsidRPr="00CF53DE">
        <w:rPr>
          <w:b/>
          <w:lang w:val="pt-BR"/>
        </w:rPr>
        <w:t>_EUTRA_CellInfo_SetSysInfo_EmergencySupport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47B78" w:rsidRPr="00E12CDE" w14:paraId="54634DB3" w14:textId="77777777" w:rsidTr="00A97F78">
        <w:trPr>
          <w:trHeight w:val="447"/>
        </w:trPr>
        <w:tc>
          <w:tcPr>
            <w:tcW w:w="1985" w:type="dxa"/>
          </w:tcPr>
          <w:p w14:paraId="52A83631" w14:textId="77777777" w:rsidR="00D47B78" w:rsidRPr="00E12CDE" w:rsidRDefault="00D47B78" w:rsidP="00A97F78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33E84B" w14:textId="07FDEAB0" w:rsidR="00D47B78" w:rsidRPr="00E12CDE" w:rsidRDefault="006A183A" w:rsidP="00A97F78">
            <w:pPr>
              <w:spacing w:after="0"/>
              <w:rPr>
                <w:rFonts w:ascii="Arial" w:hAnsi="Arial" w:cs="Arial"/>
              </w:rPr>
            </w:pPr>
            <w:proofErr w:type="spellStart"/>
            <w:r w:rsidRPr="006A183A">
              <w:rPr>
                <w:rFonts w:ascii="Arial" w:hAnsi="Arial" w:cs="Arial"/>
              </w:rPr>
              <w:t>f_EUTRA_CellInfo_SetSysInfo_EmergencySupport</w:t>
            </w:r>
            <w:proofErr w:type="spellEnd"/>
          </w:p>
        </w:tc>
      </w:tr>
      <w:tr w:rsidR="00D47B78" w:rsidRPr="00E12CDE" w14:paraId="7CB3A783" w14:textId="77777777" w:rsidTr="00A97F78">
        <w:trPr>
          <w:trHeight w:val="452"/>
        </w:trPr>
        <w:tc>
          <w:tcPr>
            <w:tcW w:w="1985" w:type="dxa"/>
          </w:tcPr>
          <w:p w14:paraId="00A8BEAC" w14:textId="77777777" w:rsidR="00D47B78" w:rsidRPr="00E12CDE" w:rsidRDefault="00D47B78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A77C83" w14:textId="2A9A5D48" w:rsidR="00D47B78" w:rsidRDefault="00CF53DE" w:rsidP="00A97F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Improvement: </w:t>
            </w:r>
            <w:r w:rsidR="00D47B78">
              <w:rPr>
                <w:rFonts w:ascii="Arial" w:hAnsi="Arial" w:cs="Arial"/>
                <w:lang w:eastAsia="zh-CN"/>
              </w:rPr>
              <w:t>Function needs to be updated to handle input of ‘omit’ properly. This has already been done for many similar functions.</w:t>
            </w:r>
          </w:p>
          <w:p w14:paraId="086097FE" w14:textId="77777777" w:rsidR="00D47B78" w:rsidRPr="00790A8F" w:rsidRDefault="00D47B78" w:rsidP="00A97F7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D47B78" w:rsidRPr="00E12CDE" w14:paraId="73D8DCF1" w14:textId="77777777" w:rsidTr="00A97F78">
        <w:tc>
          <w:tcPr>
            <w:tcW w:w="1985" w:type="dxa"/>
          </w:tcPr>
          <w:p w14:paraId="132E4E4B" w14:textId="77777777" w:rsidR="00D47B78" w:rsidRPr="00E12CDE" w:rsidRDefault="00D47B78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7E56E7" w14:textId="77777777" w:rsidR="00D47B78" w:rsidRPr="005761A2" w:rsidRDefault="00D47B78" w:rsidP="00A97F7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proper handling of ‘omit’ for via </w:t>
            </w:r>
            <w:proofErr w:type="spellStart"/>
            <w:r>
              <w:rPr>
                <w:rFonts w:cs="Arial"/>
                <w:lang w:eastAsia="zh-CN"/>
              </w:rPr>
              <w:t>ispresent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spellStart"/>
            <w:r w:rsidRPr="00790A8F">
              <w:rPr>
                <w:rFonts w:cs="Arial"/>
                <w:lang w:eastAsia="zh-CN"/>
              </w:rPr>
              <w:t>p_IMS_EmergencySupport</w:t>
            </w:r>
            <w:proofErr w:type="spellEnd"/>
            <w:r>
              <w:rPr>
                <w:rFonts w:cs="Arial"/>
                <w:lang w:eastAsia="zh-CN"/>
              </w:rPr>
              <w:t>).</w:t>
            </w:r>
          </w:p>
        </w:tc>
      </w:tr>
      <w:tr w:rsidR="00D47B78" w:rsidRPr="00E12CDE" w14:paraId="67C5E616" w14:textId="77777777" w:rsidTr="00A97F78">
        <w:tc>
          <w:tcPr>
            <w:tcW w:w="1985" w:type="dxa"/>
          </w:tcPr>
          <w:p w14:paraId="61A101A9" w14:textId="77777777" w:rsidR="00D47B78" w:rsidRPr="00E12CDE" w:rsidRDefault="00D47B78" w:rsidP="00A97F7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C990D3" w14:textId="71F15946" w:rsidR="00D47B78" w:rsidRPr="00E12CDE" w:rsidRDefault="006A183A" w:rsidP="00A97F78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EUTRA</w:t>
            </w:r>
            <w:r w:rsidR="00D47B78">
              <w:rPr>
                <w:rFonts w:ascii="Arial" w:hAnsi="Arial" w:cs="Arial"/>
                <w:lang w:eastAsia="zh-CN"/>
              </w:rPr>
              <w:t>_CellInfo</w:t>
            </w:r>
            <w:proofErr w:type="spellEnd"/>
          </w:p>
        </w:tc>
      </w:tr>
    </w:tbl>
    <w:p w14:paraId="2E18C883" w14:textId="77777777" w:rsidR="00D47B78" w:rsidRDefault="00D47B78" w:rsidP="00D47B78">
      <w:pPr>
        <w:spacing w:after="0"/>
        <w:rPr>
          <w:rFonts w:ascii="Arial" w:hAnsi="Arial"/>
          <w:b/>
          <w:lang w:eastAsia="en-GB"/>
        </w:rPr>
      </w:pPr>
    </w:p>
    <w:p w14:paraId="07D1205C" w14:textId="77777777" w:rsidR="00D47B78" w:rsidRDefault="00D47B78" w:rsidP="00D47B7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47B78" w:rsidRPr="00E12CDE" w14:paraId="5DD977DF" w14:textId="77777777" w:rsidTr="00A97F78">
        <w:tc>
          <w:tcPr>
            <w:tcW w:w="9629" w:type="dxa"/>
          </w:tcPr>
          <w:p w14:paraId="7CD329EF" w14:textId="77777777" w:rsidR="00D47B78" w:rsidRPr="00E12CDE" w:rsidRDefault="00D47B78" w:rsidP="00A97F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01755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37E83D8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03933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f_EUTRA_CellInfo_SetSysInfo_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, template (omit) Ims_EmergencySupport_r9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 runs on EUTRA_PTC  // @sic R5s140731 R5-144741 sic@</w:t>
            </w:r>
          </w:p>
          <w:p w14:paraId="0794E198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59F3BD0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EUTRA_CellInfo_Type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CellInfo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f_EUTRA_CellInfo_Get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8C69238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SysinfoType_Type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f_EUTRA_CellInfo_GetSysinfoType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 //@sic R5-171540 sic@</w:t>
            </w:r>
          </w:p>
          <w:p w14:paraId="74E471B1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AEA7D2C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v_CellInfo.Sysinfo.BCCH_Info.SIB1.message_.c1.systemInformationBlockType1.nonCriticalExtension.nonCriticalExtension.ims_EmergencySupport_r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9:=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10D0F427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if 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v_SysinfoType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sysinfoAndBR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) {//UE supports category M1 or enhanced coverage TC</w:t>
            </w:r>
          </w:p>
          <w:p w14:paraId="3B3336B0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v_CellInfo.Sysinfo.BCCH_BR_Info.SIB1.message_.c1.systemInformationBlockType1_BR_r13.nonCriticalExtension.nonCriticalExtension.ims_EmergencySupport_r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9:=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36C5D275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E27A825" w14:textId="77777777" w:rsidR="00D47B78" w:rsidRPr="00D47B78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B1EF63E" w14:textId="326A84E2" w:rsidR="00D47B78" w:rsidRPr="00E12CDE" w:rsidRDefault="00D47B78" w:rsidP="00D47B78">
            <w:pPr>
              <w:tabs>
                <w:tab w:val="left" w:pos="1671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AD88D8F" w14:textId="77777777" w:rsidR="00D47B78" w:rsidRDefault="00D47B78" w:rsidP="00D47B78">
      <w:pPr>
        <w:spacing w:after="0"/>
        <w:rPr>
          <w:rFonts w:ascii="Arial" w:hAnsi="Arial"/>
          <w:b/>
          <w:lang w:eastAsia="en-GB"/>
        </w:rPr>
      </w:pPr>
    </w:p>
    <w:p w14:paraId="60BBA833" w14:textId="77777777" w:rsidR="00D47B78" w:rsidRPr="00E12CDE" w:rsidRDefault="00D47B78" w:rsidP="00D47B78">
      <w:pPr>
        <w:spacing w:after="0"/>
        <w:rPr>
          <w:b/>
          <w:bCs/>
          <w:lang w:val="en-US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47B78" w:rsidRPr="00E12CDE" w14:paraId="059B3A47" w14:textId="77777777" w:rsidTr="00A97F78">
        <w:tc>
          <w:tcPr>
            <w:tcW w:w="9629" w:type="dxa"/>
          </w:tcPr>
          <w:p w14:paraId="370B3C87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5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</w:t>
            </w: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function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f_EUTRA_CellInfo_SetSysInfo_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>EUTRA_CellId_Type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, template (omit) Ims_EmergencySupport_r9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 runs on EUTRA_PTC  // @sic R5s140731 R5-144741 sic@</w:t>
            </w:r>
          </w:p>
          <w:p w14:paraId="451DD3FF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45AA605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EUTRA_CellInfo_Type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CellInfo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f_EUTRA_CellInfo_Get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49FD320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SysinfoType_Type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f_EUTRA_CellInfo_GetSysinfoType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 //@sic R5-171540 sic@</w:t>
            </w:r>
          </w:p>
          <w:p w14:paraId="42734D23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C6321BD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ispresent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)) 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{ /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ecall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WA </w:t>
            </w:r>
          </w:p>
          <w:p w14:paraId="62122A52" w14:textId="0DF89EB9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v_CellInfo.Sysinfo.BCCH_Info.SIB1.message_.c1.systemInformationBlockType1.nonCriticalExtension.nonCriticalExtension.ims_EmergencySupport_r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9:=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6DEE83BF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if (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v_SysinfoType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sysinfoAndBR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) {//UE supports category M1 or enhanced coverage TC</w:t>
            </w:r>
          </w:p>
          <w:p w14:paraId="72412F2B" w14:textId="5C9A52DA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v_CellInfo.Sysinfo.BCCH_BR_Info.SIB1.message_.c1.systemInformationBlockType1_BR_r13.nonCriticalExtension.nonCriticalExtension.ims_EmergencySupport_r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9:=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p_Ims_EmergencySupport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;</w:t>
            </w:r>
          </w:p>
          <w:p w14:paraId="49BB7D55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38C3F155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 else {</w:t>
            </w:r>
          </w:p>
          <w:p w14:paraId="500E2058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v_CellInfo.Sysinfo.BCCH_Info.SIB1.message_.c1.systemInformationBlockType1.nonCriticalExtension.nonCriticalExtension.ims_EmergencySupport_r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>9:=</w:t>
            </w:r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omit;</w:t>
            </w:r>
          </w:p>
          <w:p w14:paraId="48FBC156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7D34D342" w14:textId="77777777" w:rsidR="00D47B78" w:rsidRPr="00D47B78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f_EUTRA_CellInfo_</w:t>
            </w:r>
            <w:proofErr w:type="gramStart"/>
            <w:r w:rsidRPr="00D47B78">
              <w:rPr>
                <w:rFonts w:ascii="Courier New" w:hAnsi="Courier New" w:cs="Courier New"/>
                <w:sz w:val="18"/>
                <w:szCs w:val="18"/>
              </w:rPr>
              <w:t>Set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D47B78">
              <w:rPr>
                <w:rFonts w:ascii="Courier New" w:hAnsi="Courier New" w:cs="Courier New"/>
                <w:sz w:val="18"/>
                <w:szCs w:val="18"/>
              </w:rPr>
              <w:t>p_CellId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47B78">
              <w:rPr>
                <w:rFonts w:ascii="Courier New" w:hAnsi="Courier New" w:cs="Courier New"/>
                <w:sz w:val="18"/>
                <w:szCs w:val="18"/>
              </w:rPr>
              <w:t>v_CellInfo</w:t>
            </w:r>
            <w:proofErr w:type="spellEnd"/>
            <w:r w:rsidRPr="00D47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D74D1A2" w14:textId="6E999511" w:rsidR="00D47B78" w:rsidRPr="00E12CDE" w:rsidRDefault="00D47B78" w:rsidP="00D47B7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47B7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8FB53D9" w14:textId="77777777" w:rsidR="00D47B78" w:rsidRDefault="00D47B78" w:rsidP="00E061C0">
      <w:pPr>
        <w:rPr>
          <w:noProof/>
        </w:rPr>
      </w:pPr>
    </w:p>
    <w:p w14:paraId="5B781FFF" w14:textId="2AAB7A21" w:rsidR="00EB118E" w:rsidRDefault="00EB118E" w:rsidP="00EB118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8" w:name="_Toc178766492"/>
      <w:r>
        <w:rPr>
          <w:rFonts w:cs="Arial"/>
          <w:b/>
        </w:rPr>
        <w:t>Branches executed</w:t>
      </w:r>
      <w:bookmarkEnd w:id="12"/>
      <w:bookmarkEnd w:id="38"/>
    </w:p>
    <w:p w14:paraId="47400B29" w14:textId="77777777" w:rsidR="008722B7" w:rsidRDefault="008722B7" w:rsidP="008722B7">
      <w:r>
        <w:t xml:space="preserve">The test case was executed on </w:t>
      </w:r>
    </w:p>
    <w:p w14:paraId="7EF904EC" w14:textId="77777777" w:rsidR="008722B7" w:rsidRDefault="008722B7" w:rsidP="008722B7">
      <w:r>
        <w:t>-</w:t>
      </w:r>
      <w:r>
        <w:tab/>
        <w:t>NR primary band N41 using NR ciphering nea1 and integrity algorithm nia1</w:t>
      </w:r>
    </w:p>
    <w:p w14:paraId="31C6866D" w14:textId="323EDA8E" w:rsidR="00EB118E" w:rsidRDefault="008722B7" w:rsidP="008722B7">
      <w:r>
        <w:t>-</w:t>
      </w:r>
      <w:r>
        <w:tab/>
        <w:t>EUTRA primary band B3 using EUTRA ciphering eea1 and integrity algorithm eia1</w:t>
      </w:r>
    </w:p>
    <w:p w14:paraId="281FCA42" w14:textId="77777777" w:rsidR="00EB118E" w:rsidRPr="00854C55" w:rsidRDefault="00EB118E" w:rsidP="00EB118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39" w:name="_Toc93417462"/>
      <w:bookmarkStart w:id="40" w:name="_Toc178766493"/>
      <w:r w:rsidRPr="00854C55">
        <w:rPr>
          <w:rFonts w:cs="Arial"/>
          <w:b/>
        </w:rPr>
        <w:t>Execution Log Files</w:t>
      </w:r>
      <w:bookmarkEnd w:id="39"/>
      <w:bookmarkEnd w:id="40"/>
    </w:p>
    <w:p w14:paraId="69BF6F11" w14:textId="418D4EBF" w:rsidR="005B1325" w:rsidRPr="009F0511" w:rsidRDefault="009F0511" w:rsidP="005B1325">
      <w:pPr>
        <w:pStyle w:val="Heading2"/>
        <w:numPr>
          <w:ilvl w:val="1"/>
          <w:numId w:val="1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  <w:lang w:val="de-DE"/>
        </w:rPr>
      </w:pPr>
      <w:bookmarkStart w:id="41" w:name="_Toc178766494"/>
      <w:r w:rsidRPr="009F0511">
        <w:rPr>
          <w:rFonts w:cs="Arial"/>
          <w:b/>
          <w:bCs/>
          <w:sz w:val="28"/>
          <w:szCs w:val="28"/>
          <w:lang w:val="de-DE"/>
        </w:rPr>
        <w:t>Snapdragon Auto 5G Modem-RF Gen 2, Qualcomm Technologies.</w:t>
      </w:r>
      <w:bookmarkEnd w:id="41"/>
    </w:p>
    <w:p w14:paraId="7014DB54" w14:textId="40D5755B" w:rsidR="005B1325" w:rsidRDefault="009F0511" w:rsidP="005B1325">
      <w:pPr>
        <w:rPr>
          <w:rFonts w:cs="Arial"/>
        </w:rPr>
      </w:pPr>
      <w:r w:rsidRPr="009F0511">
        <w:rPr>
          <w:rFonts w:cs="Arial"/>
        </w:rPr>
        <w:t>Snapdragon Auto 5G Modem-RF Gen 2</w:t>
      </w:r>
      <w:r>
        <w:rPr>
          <w:rFonts w:cs="Arial"/>
        </w:rPr>
        <w:t xml:space="preserve"> </w:t>
      </w:r>
      <w:r w:rsidR="005B1325" w:rsidRPr="00DC0CB3">
        <w:rPr>
          <w:rFonts w:cs="Arial"/>
        </w:rPr>
        <w:t>UE</w:t>
      </w:r>
      <w:r w:rsidR="005B1325">
        <w:rPr>
          <w:rFonts w:cs="Arial"/>
        </w:rPr>
        <w:t xml:space="preserve"> passed this test case on</w:t>
      </w:r>
      <w:r w:rsidR="005B1325" w:rsidRPr="00AB3F52">
        <w:t xml:space="preserve"> </w:t>
      </w:r>
      <w:r w:rsidR="00791EB0" w:rsidRPr="00791EB0">
        <w:t xml:space="preserve">Anritsu Protocol Conformance Test System ME7834NR </w:t>
      </w:r>
      <w:r w:rsidR="00791EB0">
        <w:t xml:space="preserve">and </w:t>
      </w:r>
      <w:r w:rsidR="00773732">
        <w:t>Rohde &amp; Schwarz 5G Protocol Conformance Test platform</w:t>
      </w:r>
      <w:r w:rsidR="005B1325">
        <w:rPr>
          <w:rFonts w:cs="Arial"/>
        </w:rPr>
        <w:t>. The documentation below is enclosed as evidence of the successful test case run [1]:</w:t>
      </w:r>
    </w:p>
    <w:p w14:paraId="67B3E335" w14:textId="77777777" w:rsidR="00791EB0" w:rsidRPr="003C4E4F" w:rsidRDefault="00791EB0" w:rsidP="00791EB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4D5A7DE" w14:textId="580408B0" w:rsidR="00791EB0" w:rsidRPr="003C4E4F" w:rsidRDefault="00791EB0" w:rsidP="008722B7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FA0E17">
        <w:rPr>
          <w:rFonts w:ascii="Arial" w:hAnsi="Arial" w:cs="Arial"/>
        </w:rPr>
        <w:t>11_5_3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FA0E17">
        <w:rPr>
          <w:rFonts w:ascii="Arial" w:hAnsi="Arial" w:cs="Arial"/>
        </w:rPr>
        <w:t>11_5_3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p w14:paraId="3395BEB3" w14:textId="77777777" w:rsidR="00791EB0" w:rsidRPr="003C4E4F" w:rsidRDefault="00791EB0" w:rsidP="00791EB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34005D46" w14:textId="1E7FECB4" w:rsidR="00791EB0" w:rsidRDefault="00791EB0" w:rsidP="00BD555F">
      <w:pPr>
        <w:ind w:left="284"/>
        <w:rPr>
          <w:rFonts w:cs="Arial"/>
        </w:rPr>
      </w:pPr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FA0E17">
        <w:rPr>
          <w:rFonts w:ascii="Arial" w:hAnsi="Arial" w:cs="Arial"/>
        </w:rPr>
        <w:t>11_5_3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 w:rsidR="00FA0E17">
        <w:rPr>
          <w:rFonts w:ascii="Arial" w:hAnsi="Arial" w:cs="Arial"/>
        </w:rPr>
        <w:t>11_5_3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  <w:r w:rsidRPr="00AB3F52">
        <w:rPr>
          <w:rFonts w:cs="Arial"/>
        </w:rPr>
        <w:t xml:space="preserve"> </w:t>
      </w:r>
    </w:p>
    <w:p w14:paraId="0AA736F1" w14:textId="0FC5D81C" w:rsidR="005B1325" w:rsidRDefault="005B1325" w:rsidP="00791EB0">
      <w:pPr>
        <w:rPr>
          <w:rFonts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4A06ACD5" w14:textId="0411965F" w:rsidR="00247A0D" w:rsidRPr="008706A9" w:rsidRDefault="00247A0D" w:rsidP="00CC5D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2" w:name="_Toc178766495"/>
      <w:r w:rsidRPr="008706A9">
        <w:rPr>
          <w:rFonts w:cs="Arial"/>
          <w:b/>
        </w:rPr>
        <w:lastRenderedPageBreak/>
        <w:t>References</w:t>
      </w:r>
      <w:bookmarkEnd w:id="13"/>
      <w:bookmarkEnd w:id="14"/>
      <w:bookmarkEnd w:id="15"/>
      <w:bookmarkEnd w:id="16"/>
      <w:bookmarkEnd w:id="17"/>
      <w:bookmarkEnd w:id="4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247A0D" w14:paraId="06AF9D76" w14:textId="77777777" w:rsidTr="00D3775B">
        <w:tc>
          <w:tcPr>
            <w:tcW w:w="709" w:type="dxa"/>
          </w:tcPr>
          <w:p w14:paraId="7D213274" w14:textId="02F8A0CD" w:rsidR="00247A0D" w:rsidRPr="008706A9" w:rsidRDefault="00247A0D" w:rsidP="00174FA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D998C7D" w14:textId="09790670" w:rsidR="00247A0D" w:rsidRDefault="00247A0D" w:rsidP="00247A0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  <w:tr w:rsidR="00C9622C" w:rsidRPr="006E3CF8" w14:paraId="1002A33A" w14:textId="77777777" w:rsidTr="00FB760E">
        <w:tc>
          <w:tcPr>
            <w:tcW w:w="709" w:type="dxa"/>
          </w:tcPr>
          <w:p w14:paraId="1541D84F" w14:textId="15E599DF" w:rsidR="00C9622C" w:rsidRPr="00FB760E" w:rsidRDefault="00C9622C" w:rsidP="00C9622C">
            <w:pPr>
              <w:pStyle w:val="FP"/>
              <w:spacing w:before="40" w:after="40"/>
              <w:rPr>
                <w:rFonts w:cs="Arial"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1A1418A8" w14:textId="1C459A1B" w:rsidR="00C9622C" w:rsidRPr="00FB760E" w:rsidRDefault="00C9622C" w:rsidP="00C9622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4C6D3D">
              <w:rPr>
                <w:b/>
              </w:rPr>
              <w:t>4</w:t>
            </w:r>
            <w:r w:rsidR="00193C1E">
              <w:rPr>
                <w:b/>
              </w:rPr>
              <w:t>0</w:t>
            </w:r>
            <w:r w:rsidR="00F02027">
              <w:rPr>
                <w:b/>
              </w:rPr>
              <w:t>630</w:t>
            </w:r>
            <w:r w:rsidRPr="00F829B4">
              <w:t>:</w:t>
            </w:r>
            <w:r w:rsidR="004256A1">
              <w:t xml:space="preserve">   </w:t>
            </w:r>
            <w:r w:rsidR="004256A1">
              <w:rPr>
                <w:color w:val="000000"/>
                <w:lang w:val="en-US"/>
              </w:rPr>
              <w:t xml:space="preserve">Supporting information for addition of </w:t>
            </w:r>
            <w:r w:rsidR="004C6D3D" w:rsidRPr="00C0638C">
              <w:t xml:space="preserve">NR5GC eCall over IMS testcase </w:t>
            </w:r>
            <w:r w:rsidR="00FA0E17">
              <w:t>11.5.3</w:t>
            </w:r>
            <w:r w:rsidR="00592C61">
              <w:t xml:space="preserve"> in FR1</w:t>
            </w:r>
          </w:p>
        </w:tc>
      </w:tr>
      <w:tr w:rsidR="00A1517E" w:rsidRPr="006E3CF8" w14:paraId="1D7B89CD" w14:textId="77777777" w:rsidTr="00FB760E">
        <w:tc>
          <w:tcPr>
            <w:tcW w:w="709" w:type="dxa"/>
          </w:tcPr>
          <w:p w14:paraId="4B551DE5" w14:textId="7B3406B4" w:rsidR="00A1517E" w:rsidRPr="008706A9" w:rsidRDefault="00A1517E" w:rsidP="00C9622C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[2]</w:t>
            </w:r>
          </w:p>
        </w:tc>
        <w:tc>
          <w:tcPr>
            <w:tcW w:w="7667" w:type="dxa"/>
          </w:tcPr>
          <w:p w14:paraId="1B68C5DE" w14:textId="76FCF3F2" w:rsidR="00A1517E" w:rsidRPr="00F829B4" w:rsidRDefault="00A1517E" w:rsidP="00C9622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>
              <w:rPr>
                <w:b/>
              </w:rPr>
              <w:t>R5s240599</w:t>
            </w:r>
            <w:r w:rsidRPr="00A1517E">
              <w:rPr>
                <w:bCs/>
              </w:rPr>
              <w:t>:   Addition of NR5GC eCall over IMS testcase 11.5.</w:t>
            </w:r>
            <w:r w:rsidR="00761EF8">
              <w:rPr>
                <w:bCs/>
              </w:rPr>
              <w:t>12</w:t>
            </w:r>
          </w:p>
        </w:tc>
      </w:tr>
    </w:tbl>
    <w:p w14:paraId="67FBB35F" w14:textId="77777777" w:rsidR="001E41F3" w:rsidRPr="00193C1E" w:rsidRDefault="001E41F3" w:rsidP="00193C1E">
      <w:pPr>
        <w:rPr>
          <w:noProof/>
        </w:rPr>
      </w:pPr>
    </w:p>
    <w:sectPr w:rsidR="001E41F3" w:rsidRPr="00193C1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C820" w14:textId="77777777" w:rsidR="00E313FA" w:rsidRDefault="00E313FA">
      <w:r>
        <w:separator/>
      </w:r>
    </w:p>
  </w:endnote>
  <w:endnote w:type="continuationSeparator" w:id="0">
    <w:p w14:paraId="1BC4D0A5" w14:textId="77777777" w:rsidR="00E313FA" w:rsidRDefault="00E31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316A" w14:textId="77777777" w:rsidR="00E313FA" w:rsidRDefault="00E313FA">
      <w:r>
        <w:separator/>
      </w:r>
    </w:p>
  </w:footnote>
  <w:footnote w:type="continuationSeparator" w:id="0">
    <w:p w14:paraId="69A7DC56" w14:textId="77777777" w:rsidR="00E313FA" w:rsidRDefault="00E31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030CE0E1" w:rsidR="00C53BCA" w:rsidRDefault="00C53B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77BE" w14:textId="452D960B" w:rsidR="00C53BCA" w:rsidRDefault="00C53BC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4539" w14:textId="52A824DC" w:rsidR="00C53BCA" w:rsidRDefault="00C53BC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15E5325" w:rsidR="00C53BCA" w:rsidRDefault="00C53BC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4CA68E68" w:rsidR="00C53BCA" w:rsidRDefault="00C53BCA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2599B5F2" w:rsidR="00C53BCA" w:rsidRDefault="00C53BC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53BCA" w:rsidRPr="00A11327" w:rsidRDefault="00C53BCA" w:rsidP="00F71AA3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53BCA" w:rsidRPr="00A11327" w:rsidRDefault="00C53BCA" w:rsidP="00F71AA3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176A"/>
    <w:multiLevelType w:val="hybridMultilevel"/>
    <w:tmpl w:val="EB049F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C2822"/>
    <w:multiLevelType w:val="hybridMultilevel"/>
    <w:tmpl w:val="95C4FF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961A4"/>
    <w:multiLevelType w:val="hybridMultilevel"/>
    <w:tmpl w:val="800257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470AC"/>
    <w:multiLevelType w:val="hybridMultilevel"/>
    <w:tmpl w:val="DA9876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47AA8"/>
    <w:multiLevelType w:val="hybridMultilevel"/>
    <w:tmpl w:val="232A47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C313C"/>
    <w:multiLevelType w:val="hybridMultilevel"/>
    <w:tmpl w:val="269EEF4E"/>
    <w:lvl w:ilvl="0" w:tplc="0F8A830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A4FFD"/>
    <w:multiLevelType w:val="hybridMultilevel"/>
    <w:tmpl w:val="28D6F1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32331"/>
    <w:multiLevelType w:val="hybridMultilevel"/>
    <w:tmpl w:val="EDE2B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6ABD28B1"/>
    <w:multiLevelType w:val="hybridMultilevel"/>
    <w:tmpl w:val="76FE88E8"/>
    <w:lvl w:ilvl="0" w:tplc="B3F2E4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14A0E"/>
    <w:multiLevelType w:val="hybridMultilevel"/>
    <w:tmpl w:val="138EA2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72460"/>
    <w:multiLevelType w:val="hybridMultilevel"/>
    <w:tmpl w:val="DA9876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24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7666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111295">
    <w:abstractNumId w:val="3"/>
  </w:num>
  <w:num w:numId="4" w16cid:durableId="1723869490">
    <w:abstractNumId w:val="16"/>
  </w:num>
  <w:num w:numId="5" w16cid:durableId="1218274731">
    <w:abstractNumId w:val="4"/>
  </w:num>
  <w:num w:numId="6" w16cid:durableId="1609775494">
    <w:abstractNumId w:val="14"/>
  </w:num>
  <w:num w:numId="7" w16cid:durableId="1703288399">
    <w:abstractNumId w:val="21"/>
  </w:num>
  <w:num w:numId="8" w16cid:durableId="615596589">
    <w:abstractNumId w:val="1"/>
  </w:num>
  <w:num w:numId="9" w16cid:durableId="1696538705">
    <w:abstractNumId w:val="20"/>
  </w:num>
  <w:num w:numId="10" w16cid:durableId="1936743400">
    <w:abstractNumId w:val="11"/>
  </w:num>
  <w:num w:numId="11" w16cid:durableId="2140410997">
    <w:abstractNumId w:val="10"/>
  </w:num>
  <w:num w:numId="12" w16cid:durableId="1866560064">
    <w:abstractNumId w:val="9"/>
  </w:num>
  <w:num w:numId="13" w16cid:durableId="1247495201">
    <w:abstractNumId w:val="6"/>
  </w:num>
  <w:num w:numId="14" w16cid:durableId="1730302089">
    <w:abstractNumId w:val="2"/>
  </w:num>
  <w:num w:numId="15" w16cid:durableId="1434013471">
    <w:abstractNumId w:val="12"/>
  </w:num>
  <w:num w:numId="16" w16cid:durableId="1082067031">
    <w:abstractNumId w:val="8"/>
  </w:num>
  <w:num w:numId="17" w16cid:durableId="231698796">
    <w:abstractNumId w:val="17"/>
  </w:num>
  <w:num w:numId="18" w16cid:durableId="767165472">
    <w:abstractNumId w:val="0"/>
  </w:num>
  <w:num w:numId="19" w16cid:durableId="212348476">
    <w:abstractNumId w:val="15"/>
  </w:num>
  <w:num w:numId="20" w16cid:durableId="196115943">
    <w:abstractNumId w:val="5"/>
  </w:num>
  <w:num w:numId="21" w16cid:durableId="590432357">
    <w:abstractNumId w:val="18"/>
  </w:num>
  <w:num w:numId="22" w16cid:durableId="665786525">
    <w:abstractNumId w:val="19"/>
  </w:num>
  <w:num w:numId="23" w16cid:durableId="11358785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6C4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6283"/>
    <w:rsid w:val="00075A57"/>
    <w:rsid w:val="000769C1"/>
    <w:rsid w:val="0008170F"/>
    <w:rsid w:val="00082EDA"/>
    <w:rsid w:val="000870C6"/>
    <w:rsid w:val="00087B91"/>
    <w:rsid w:val="00094CD2"/>
    <w:rsid w:val="000960A6"/>
    <w:rsid w:val="0009636A"/>
    <w:rsid w:val="00097AEF"/>
    <w:rsid w:val="000A1676"/>
    <w:rsid w:val="000A24A4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C6D15"/>
    <w:rsid w:val="000D189B"/>
    <w:rsid w:val="000D40E6"/>
    <w:rsid w:val="000D4ECC"/>
    <w:rsid w:val="000E27F6"/>
    <w:rsid w:val="000E320B"/>
    <w:rsid w:val="000E7C1B"/>
    <w:rsid w:val="000F2F72"/>
    <w:rsid w:val="000F7DDE"/>
    <w:rsid w:val="00101917"/>
    <w:rsid w:val="00103A1F"/>
    <w:rsid w:val="00103A7D"/>
    <w:rsid w:val="001070A6"/>
    <w:rsid w:val="0011144C"/>
    <w:rsid w:val="00116195"/>
    <w:rsid w:val="0011688C"/>
    <w:rsid w:val="00117F5B"/>
    <w:rsid w:val="00124665"/>
    <w:rsid w:val="00125B18"/>
    <w:rsid w:val="00126787"/>
    <w:rsid w:val="00126E2D"/>
    <w:rsid w:val="00126FDD"/>
    <w:rsid w:val="00130F82"/>
    <w:rsid w:val="001400B0"/>
    <w:rsid w:val="001438C3"/>
    <w:rsid w:val="00145D43"/>
    <w:rsid w:val="001516B4"/>
    <w:rsid w:val="0015409A"/>
    <w:rsid w:val="00155A28"/>
    <w:rsid w:val="00155C09"/>
    <w:rsid w:val="00165F27"/>
    <w:rsid w:val="00166893"/>
    <w:rsid w:val="001676BC"/>
    <w:rsid w:val="00167BBB"/>
    <w:rsid w:val="001746B2"/>
    <w:rsid w:val="00174FA0"/>
    <w:rsid w:val="001754B3"/>
    <w:rsid w:val="001819C7"/>
    <w:rsid w:val="00184029"/>
    <w:rsid w:val="0018608D"/>
    <w:rsid w:val="001909D2"/>
    <w:rsid w:val="00192C46"/>
    <w:rsid w:val="00193C1E"/>
    <w:rsid w:val="00194BA6"/>
    <w:rsid w:val="001A08B3"/>
    <w:rsid w:val="001A32FF"/>
    <w:rsid w:val="001A45E3"/>
    <w:rsid w:val="001A606D"/>
    <w:rsid w:val="001A6327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3571"/>
    <w:rsid w:val="001C75E8"/>
    <w:rsid w:val="001D2640"/>
    <w:rsid w:val="001D686C"/>
    <w:rsid w:val="001E17AB"/>
    <w:rsid w:val="001E41F3"/>
    <w:rsid w:val="001E5DA1"/>
    <w:rsid w:val="001E791C"/>
    <w:rsid w:val="001E7954"/>
    <w:rsid w:val="001F1B0E"/>
    <w:rsid w:val="001F20C8"/>
    <w:rsid w:val="001F6E0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15461"/>
    <w:rsid w:val="00220646"/>
    <w:rsid w:val="002224C4"/>
    <w:rsid w:val="00222692"/>
    <w:rsid w:val="00222DA2"/>
    <w:rsid w:val="00223A37"/>
    <w:rsid w:val="0022723D"/>
    <w:rsid w:val="00227619"/>
    <w:rsid w:val="00233130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67F7F"/>
    <w:rsid w:val="002702F7"/>
    <w:rsid w:val="00271465"/>
    <w:rsid w:val="00272E2D"/>
    <w:rsid w:val="002735AD"/>
    <w:rsid w:val="00275D1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1A2"/>
    <w:rsid w:val="002A797F"/>
    <w:rsid w:val="002B223A"/>
    <w:rsid w:val="002B2D40"/>
    <w:rsid w:val="002B5741"/>
    <w:rsid w:val="002B6EC7"/>
    <w:rsid w:val="002C0892"/>
    <w:rsid w:val="002C0D20"/>
    <w:rsid w:val="002C4220"/>
    <w:rsid w:val="002C713F"/>
    <w:rsid w:val="002C73AF"/>
    <w:rsid w:val="002D0FB6"/>
    <w:rsid w:val="002D2D9F"/>
    <w:rsid w:val="002D4A50"/>
    <w:rsid w:val="002D53C1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C6E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3C08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188C"/>
    <w:rsid w:val="00382B4D"/>
    <w:rsid w:val="00382EBD"/>
    <w:rsid w:val="00390B42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3B2C"/>
    <w:rsid w:val="003C5557"/>
    <w:rsid w:val="003C7631"/>
    <w:rsid w:val="003C7ACB"/>
    <w:rsid w:val="003D0875"/>
    <w:rsid w:val="003D0B97"/>
    <w:rsid w:val="003D1907"/>
    <w:rsid w:val="003D37E3"/>
    <w:rsid w:val="003D5249"/>
    <w:rsid w:val="003E0844"/>
    <w:rsid w:val="003E0920"/>
    <w:rsid w:val="003E16FD"/>
    <w:rsid w:val="003E173E"/>
    <w:rsid w:val="003E1A36"/>
    <w:rsid w:val="003E3219"/>
    <w:rsid w:val="003E65C3"/>
    <w:rsid w:val="003F07FF"/>
    <w:rsid w:val="003F0C8A"/>
    <w:rsid w:val="003F2043"/>
    <w:rsid w:val="003F277F"/>
    <w:rsid w:val="003F50EF"/>
    <w:rsid w:val="003F5CE9"/>
    <w:rsid w:val="00400B2B"/>
    <w:rsid w:val="004024E3"/>
    <w:rsid w:val="0040270C"/>
    <w:rsid w:val="00403CF6"/>
    <w:rsid w:val="00410371"/>
    <w:rsid w:val="004141E8"/>
    <w:rsid w:val="0041715F"/>
    <w:rsid w:val="004242F1"/>
    <w:rsid w:val="00424475"/>
    <w:rsid w:val="004256A1"/>
    <w:rsid w:val="004258F5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55E9"/>
    <w:rsid w:val="00477148"/>
    <w:rsid w:val="0048440C"/>
    <w:rsid w:val="0048576D"/>
    <w:rsid w:val="00487109"/>
    <w:rsid w:val="004925B4"/>
    <w:rsid w:val="004940DE"/>
    <w:rsid w:val="00495ED3"/>
    <w:rsid w:val="00497A3B"/>
    <w:rsid w:val="004A0C48"/>
    <w:rsid w:val="004A2931"/>
    <w:rsid w:val="004A74D1"/>
    <w:rsid w:val="004A7BCB"/>
    <w:rsid w:val="004B02AC"/>
    <w:rsid w:val="004B068F"/>
    <w:rsid w:val="004B1284"/>
    <w:rsid w:val="004B1724"/>
    <w:rsid w:val="004B31C2"/>
    <w:rsid w:val="004B443F"/>
    <w:rsid w:val="004B4D3F"/>
    <w:rsid w:val="004B592A"/>
    <w:rsid w:val="004B75B7"/>
    <w:rsid w:val="004C114C"/>
    <w:rsid w:val="004C33EB"/>
    <w:rsid w:val="004C6D3D"/>
    <w:rsid w:val="004C7213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546F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7737"/>
    <w:rsid w:val="0051110E"/>
    <w:rsid w:val="00512641"/>
    <w:rsid w:val="00513717"/>
    <w:rsid w:val="0051580D"/>
    <w:rsid w:val="005219AC"/>
    <w:rsid w:val="005300DB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081F"/>
    <w:rsid w:val="00552AC7"/>
    <w:rsid w:val="0055372F"/>
    <w:rsid w:val="005566F9"/>
    <w:rsid w:val="005568A9"/>
    <w:rsid w:val="00562550"/>
    <w:rsid w:val="00566E0B"/>
    <w:rsid w:val="00571256"/>
    <w:rsid w:val="00573E9D"/>
    <w:rsid w:val="00574526"/>
    <w:rsid w:val="00574A52"/>
    <w:rsid w:val="005758AF"/>
    <w:rsid w:val="00575A8F"/>
    <w:rsid w:val="005761A2"/>
    <w:rsid w:val="00583551"/>
    <w:rsid w:val="00584CCA"/>
    <w:rsid w:val="00586F85"/>
    <w:rsid w:val="00587D1B"/>
    <w:rsid w:val="00590337"/>
    <w:rsid w:val="00592C61"/>
    <w:rsid w:val="00592D74"/>
    <w:rsid w:val="00592ECD"/>
    <w:rsid w:val="005932FA"/>
    <w:rsid w:val="00595FC1"/>
    <w:rsid w:val="0059681D"/>
    <w:rsid w:val="005A2299"/>
    <w:rsid w:val="005A5035"/>
    <w:rsid w:val="005A6D37"/>
    <w:rsid w:val="005A701D"/>
    <w:rsid w:val="005A7365"/>
    <w:rsid w:val="005A7798"/>
    <w:rsid w:val="005B1325"/>
    <w:rsid w:val="005B4AC9"/>
    <w:rsid w:val="005C2758"/>
    <w:rsid w:val="005C4681"/>
    <w:rsid w:val="005C54A7"/>
    <w:rsid w:val="005C6E49"/>
    <w:rsid w:val="005D20E4"/>
    <w:rsid w:val="005D2201"/>
    <w:rsid w:val="005D4A6B"/>
    <w:rsid w:val="005D57AA"/>
    <w:rsid w:val="005D640E"/>
    <w:rsid w:val="005D66D8"/>
    <w:rsid w:val="005E2045"/>
    <w:rsid w:val="005E2A1B"/>
    <w:rsid w:val="005E2C44"/>
    <w:rsid w:val="005E3B27"/>
    <w:rsid w:val="005E3DBB"/>
    <w:rsid w:val="005E690C"/>
    <w:rsid w:val="005F4EBC"/>
    <w:rsid w:val="005F5D63"/>
    <w:rsid w:val="005F76A1"/>
    <w:rsid w:val="0060416D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1ABC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2659"/>
    <w:rsid w:val="00684C96"/>
    <w:rsid w:val="006873D8"/>
    <w:rsid w:val="00690976"/>
    <w:rsid w:val="00695808"/>
    <w:rsid w:val="006961DF"/>
    <w:rsid w:val="00696508"/>
    <w:rsid w:val="006A0CCA"/>
    <w:rsid w:val="006A183A"/>
    <w:rsid w:val="006A53E7"/>
    <w:rsid w:val="006A65A3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C70EC"/>
    <w:rsid w:val="006D0454"/>
    <w:rsid w:val="006D2168"/>
    <w:rsid w:val="006D23E0"/>
    <w:rsid w:val="006D705C"/>
    <w:rsid w:val="006D783F"/>
    <w:rsid w:val="006E21A7"/>
    <w:rsid w:val="006E21FB"/>
    <w:rsid w:val="006E27F6"/>
    <w:rsid w:val="006E3DDF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50DD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4EB7"/>
    <w:rsid w:val="00725930"/>
    <w:rsid w:val="00725F0C"/>
    <w:rsid w:val="00730D8B"/>
    <w:rsid w:val="007323AE"/>
    <w:rsid w:val="007327C9"/>
    <w:rsid w:val="007329CB"/>
    <w:rsid w:val="0073327F"/>
    <w:rsid w:val="0073550D"/>
    <w:rsid w:val="007359E2"/>
    <w:rsid w:val="00736700"/>
    <w:rsid w:val="00740A4F"/>
    <w:rsid w:val="007423F8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1EF8"/>
    <w:rsid w:val="0076445F"/>
    <w:rsid w:val="007656B3"/>
    <w:rsid w:val="00770800"/>
    <w:rsid w:val="00772CE7"/>
    <w:rsid w:val="00773732"/>
    <w:rsid w:val="00773BC8"/>
    <w:rsid w:val="007800EF"/>
    <w:rsid w:val="0078406D"/>
    <w:rsid w:val="00790A8F"/>
    <w:rsid w:val="007914A2"/>
    <w:rsid w:val="00791EB0"/>
    <w:rsid w:val="00792342"/>
    <w:rsid w:val="007977A8"/>
    <w:rsid w:val="007A1AD3"/>
    <w:rsid w:val="007A22F1"/>
    <w:rsid w:val="007A442A"/>
    <w:rsid w:val="007A4632"/>
    <w:rsid w:val="007B32BB"/>
    <w:rsid w:val="007B512A"/>
    <w:rsid w:val="007C028B"/>
    <w:rsid w:val="007C179E"/>
    <w:rsid w:val="007C2097"/>
    <w:rsid w:val="007C384B"/>
    <w:rsid w:val="007C50FE"/>
    <w:rsid w:val="007C6052"/>
    <w:rsid w:val="007D3AE4"/>
    <w:rsid w:val="007D60AE"/>
    <w:rsid w:val="007D6A07"/>
    <w:rsid w:val="007E0F29"/>
    <w:rsid w:val="007E1BFB"/>
    <w:rsid w:val="007E4120"/>
    <w:rsid w:val="007F0DE2"/>
    <w:rsid w:val="007F0FBE"/>
    <w:rsid w:val="007F4D18"/>
    <w:rsid w:val="007F7259"/>
    <w:rsid w:val="007F742B"/>
    <w:rsid w:val="007F7EA2"/>
    <w:rsid w:val="00800161"/>
    <w:rsid w:val="0080122E"/>
    <w:rsid w:val="00803D36"/>
    <w:rsid w:val="00803F0A"/>
    <w:rsid w:val="008040A8"/>
    <w:rsid w:val="00810321"/>
    <w:rsid w:val="00811CDE"/>
    <w:rsid w:val="00812360"/>
    <w:rsid w:val="00812E90"/>
    <w:rsid w:val="0081360E"/>
    <w:rsid w:val="00813E58"/>
    <w:rsid w:val="00814E39"/>
    <w:rsid w:val="008161A2"/>
    <w:rsid w:val="008219D8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718"/>
    <w:rsid w:val="00870EE7"/>
    <w:rsid w:val="008722B7"/>
    <w:rsid w:val="008731FD"/>
    <w:rsid w:val="00873544"/>
    <w:rsid w:val="00875E9E"/>
    <w:rsid w:val="00876F32"/>
    <w:rsid w:val="00887D98"/>
    <w:rsid w:val="0089074E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C6410"/>
    <w:rsid w:val="008D0488"/>
    <w:rsid w:val="008D0EEE"/>
    <w:rsid w:val="008D61D6"/>
    <w:rsid w:val="008D70DF"/>
    <w:rsid w:val="008D739C"/>
    <w:rsid w:val="008E0124"/>
    <w:rsid w:val="008E33C7"/>
    <w:rsid w:val="008E5821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79C"/>
    <w:rsid w:val="00967AAF"/>
    <w:rsid w:val="0097042C"/>
    <w:rsid w:val="00971EAA"/>
    <w:rsid w:val="00972574"/>
    <w:rsid w:val="00972D45"/>
    <w:rsid w:val="00976568"/>
    <w:rsid w:val="0097704B"/>
    <w:rsid w:val="009777D9"/>
    <w:rsid w:val="00981B01"/>
    <w:rsid w:val="00983151"/>
    <w:rsid w:val="00986477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3B2"/>
    <w:rsid w:val="009E1BC6"/>
    <w:rsid w:val="009E320A"/>
    <w:rsid w:val="009E3297"/>
    <w:rsid w:val="009E71FD"/>
    <w:rsid w:val="009E7527"/>
    <w:rsid w:val="009F0511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02D"/>
    <w:rsid w:val="00A11EAE"/>
    <w:rsid w:val="00A12E83"/>
    <w:rsid w:val="00A1517E"/>
    <w:rsid w:val="00A246B6"/>
    <w:rsid w:val="00A3061D"/>
    <w:rsid w:val="00A3536B"/>
    <w:rsid w:val="00A359D4"/>
    <w:rsid w:val="00A364B9"/>
    <w:rsid w:val="00A3660D"/>
    <w:rsid w:val="00A368EC"/>
    <w:rsid w:val="00A3799A"/>
    <w:rsid w:val="00A4021D"/>
    <w:rsid w:val="00A40833"/>
    <w:rsid w:val="00A412EE"/>
    <w:rsid w:val="00A414F5"/>
    <w:rsid w:val="00A42004"/>
    <w:rsid w:val="00A42C31"/>
    <w:rsid w:val="00A43841"/>
    <w:rsid w:val="00A441F3"/>
    <w:rsid w:val="00A4518F"/>
    <w:rsid w:val="00A45675"/>
    <w:rsid w:val="00A45913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647CB"/>
    <w:rsid w:val="00A7011C"/>
    <w:rsid w:val="00A71CF5"/>
    <w:rsid w:val="00A72762"/>
    <w:rsid w:val="00A73702"/>
    <w:rsid w:val="00A74392"/>
    <w:rsid w:val="00A75290"/>
    <w:rsid w:val="00A764E5"/>
    <w:rsid w:val="00A7671C"/>
    <w:rsid w:val="00A7769C"/>
    <w:rsid w:val="00A77A91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CBC"/>
    <w:rsid w:val="00AA6E80"/>
    <w:rsid w:val="00AA7112"/>
    <w:rsid w:val="00AA768D"/>
    <w:rsid w:val="00AB038D"/>
    <w:rsid w:val="00AB03D6"/>
    <w:rsid w:val="00AB0990"/>
    <w:rsid w:val="00AB4B32"/>
    <w:rsid w:val="00AC5405"/>
    <w:rsid w:val="00AC5820"/>
    <w:rsid w:val="00AC5FF7"/>
    <w:rsid w:val="00AC7A01"/>
    <w:rsid w:val="00AC7F1E"/>
    <w:rsid w:val="00AD1394"/>
    <w:rsid w:val="00AD1CD8"/>
    <w:rsid w:val="00AD693D"/>
    <w:rsid w:val="00AE12FB"/>
    <w:rsid w:val="00AE1661"/>
    <w:rsid w:val="00AE432C"/>
    <w:rsid w:val="00AF3431"/>
    <w:rsid w:val="00AF5D19"/>
    <w:rsid w:val="00AF72A9"/>
    <w:rsid w:val="00B02863"/>
    <w:rsid w:val="00B036DB"/>
    <w:rsid w:val="00B0683C"/>
    <w:rsid w:val="00B0725F"/>
    <w:rsid w:val="00B1164F"/>
    <w:rsid w:val="00B1570E"/>
    <w:rsid w:val="00B160DF"/>
    <w:rsid w:val="00B1651C"/>
    <w:rsid w:val="00B1741C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CA5"/>
    <w:rsid w:val="00BA5E83"/>
    <w:rsid w:val="00BA718F"/>
    <w:rsid w:val="00BB488E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555F"/>
    <w:rsid w:val="00BD6BB8"/>
    <w:rsid w:val="00BE18AC"/>
    <w:rsid w:val="00BE407D"/>
    <w:rsid w:val="00BE669F"/>
    <w:rsid w:val="00BE7224"/>
    <w:rsid w:val="00BE7E38"/>
    <w:rsid w:val="00BF3D2A"/>
    <w:rsid w:val="00BF5445"/>
    <w:rsid w:val="00BF58B7"/>
    <w:rsid w:val="00BF79C6"/>
    <w:rsid w:val="00C016FB"/>
    <w:rsid w:val="00C02632"/>
    <w:rsid w:val="00C0300E"/>
    <w:rsid w:val="00C05335"/>
    <w:rsid w:val="00C05E5E"/>
    <w:rsid w:val="00C0638C"/>
    <w:rsid w:val="00C06A0B"/>
    <w:rsid w:val="00C071FC"/>
    <w:rsid w:val="00C1080B"/>
    <w:rsid w:val="00C11EEE"/>
    <w:rsid w:val="00C1261E"/>
    <w:rsid w:val="00C13FCD"/>
    <w:rsid w:val="00C15BC8"/>
    <w:rsid w:val="00C15EEA"/>
    <w:rsid w:val="00C17C0D"/>
    <w:rsid w:val="00C21053"/>
    <w:rsid w:val="00C23E4B"/>
    <w:rsid w:val="00C31902"/>
    <w:rsid w:val="00C36498"/>
    <w:rsid w:val="00C36B70"/>
    <w:rsid w:val="00C43970"/>
    <w:rsid w:val="00C45D90"/>
    <w:rsid w:val="00C4795B"/>
    <w:rsid w:val="00C50369"/>
    <w:rsid w:val="00C53BCA"/>
    <w:rsid w:val="00C548E6"/>
    <w:rsid w:val="00C56852"/>
    <w:rsid w:val="00C56991"/>
    <w:rsid w:val="00C56C11"/>
    <w:rsid w:val="00C570AC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290B"/>
    <w:rsid w:val="00C86B80"/>
    <w:rsid w:val="00C909C3"/>
    <w:rsid w:val="00C928C2"/>
    <w:rsid w:val="00C92FCB"/>
    <w:rsid w:val="00C9301F"/>
    <w:rsid w:val="00C95985"/>
    <w:rsid w:val="00C9622C"/>
    <w:rsid w:val="00CA09AC"/>
    <w:rsid w:val="00CA370E"/>
    <w:rsid w:val="00CA43E3"/>
    <w:rsid w:val="00CA7CA7"/>
    <w:rsid w:val="00CB06B3"/>
    <w:rsid w:val="00CB102F"/>
    <w:rsid w:val="00CB185C"/>
    <w:rsid w:val="00CB1C0A"/>
    <w:rsid w:val="00CB3CB0"/>
    <w:rsid w:val="00CB3F2D"/>
    <w:rsid w:val="00CB6270"/>
    <w:rsid w:val="00CC0D03"/>
    <w:rsid w:val="00CC3558"/>
    <w:rsid w:val="00CC39AE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53DE"/>
    <w:rsid w:val="00CF5EF5"/>
    <w:rsid w:val="00CF6CA0"/>
    <w:rsid w:val="00D00651"/>
    <w:rsid w:val="00D0218C"/>
    <w:rsid w:val="00D03F9A"/>
    <w:rsid w:val="00D06D51"/>
    <w:rsid w:val="00D11C6E"/>
    <w:rsid w:val="00D11F5B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47B78"/>
    <w:rsid w:val="00D50255"/>
    <w:rsid w:val="00D52554"/>
    <w:rsid w:val="00D57DEB"/>
    <w:rsid w:val="00D6597A"/>
    <w:rsid w:val="00D715CB"/>
    <w:rsid w:val="00D74324"/>
    <w:rsid w:val="00D76462"/>
    <w:rsid w:val="00D775A1"/>
    <w:rsid w:val="00D7765B"/>
    <w:rsid w:val="00D778A9"/>
    <w:rsid w:val="00D77F38"/>
    <w:rsid w:val="00D81EE4"/>
    <w:rsid w:val="00D84D15"/>
    <w:rsid w:val="00D87B7D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0CD3"/>
    <w:rsid w:val="00E01AC3"/>
    <w:rsid w:val="00E0491A"/>
    <w:rsid w:val="00E05BB5"/>
    <w:rsid w:val="00E05EE0"/>
    <w:rsid w:val="00E061C0"/>
    <w:rsid w:val="00E067B4"/>
    <w:rsid w:val="00E101ED"/>
    <w:rsid w:val="00E10979"/>
    <w:rsid w:val="00E13D91"/>
    <w:rsid w:val="00E13F3D"/>
    <w:rsid w:val="00E14482"/>
    <w:rsid w:val="00E147D8"/>
    <w:rsid w:val="00E14A50"/>
    <w:rsid w:val="00E14F52"/>
    <w:rsid w:val="00E1563E"/>
    <w:rsid w:val="00E20C44"/>
    <w:rsid w:val="00E2327D"/>
    <w:rsid w:val="00E241C0"/>
    <w:rsid w:val="00E25A8F"/>
    <w:rsid w:val="00E2625E"/>
    <w:rsid w:val="00E313FA"/>
    <w:rsid w:val="00E3233B"/>
    <w:rsid w:val="00E32D01"/>
    <w:rsid w:val="00E34898"/>
    <w:rsid w:val="00E3495C"/>
    <w:rsid w:val="00E3759D"/>
    <w:rsid w:val="00E40FCE"/>
    <w:rsid w:val="00E55295"/>
    <w:rsid w:val="00E73C68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03A7"/>
    <w:rsid w:val="00EA4153"/>
    <w:rsid w:val="00EB09B7"/>
    <w:rsid w:val="00EB118E"/>
    <w:rsid w:val="00EB1A6A"/>
    <w:rsid w:val="00EC15DD"/>
    <w:rsid w:val="00ED161B"/>
    <w:rsid w:val="00ED23DA"/>
    <w:rsid w:val="00EE2E76"/>
    <w:rsid w:val="00EE6DE6"/>
    <w:rsid w:val="00EE7D7C"/>
    <w:rsid w:val="00EF063E"/>
    <w:rsid w:val="00EF1E66"/>
    <w:rsid w:val="00EF2CB0"/>
    <w:rsid w:val="00EF3E5C"/>
    <w:rsid w:val="00EF5910"/>
    <w:rsid w:val="00EF5EDD"/>
    <w:rsid w:val="00EF76C8"/>
    <w:rsid w:val="00F001C2"/>
    <w:rsid w:val="00F02027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9EC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5C"/>
    <w:rsid w:val="00F33696"/>
    <w:rsid w:val="00F40619"/>
    <w:rsid w:val="00F45964"/>
    <w:rsid w:val="00F52CA3"/>
    <w:rsid w:val="00F60BDF"/>
    <w:rsid w:val="00F612BD"/>
    <w:rsid w:val="00F61FD5"/>
    <w:rsid w:val="00F63EB0"/>
    <w:rsid w:val="00F652C1"/>
    <w:rsid w:val="00F65403"/>
    <w:rsid w:val="00F7157E"/>
    <w:rsid w:val="00F71AA3"/>
    <w:rsid w:val="00F724F2"/>
    <w:rsid w:val="00F750D5"/>
    <w:rsid w:val="00F8036D"/>
    <w:rsid w:val="00F82300"/>
    <w:rsid w:val="00F847CA"/>
    <w:rsid w:val="00F87559"/>
    <w:rsid w:val="00F9106C"/>
    <w:rsid w:val="00F92AD0"/>
    <w:rsid w:val="00FA0E17"/>
    <w:rsid w:val="00FA64D4"/>
    <w:rsid w:val="00FA7DB6"/>
    <w:rsid w:val="00FB0521"/>
    <w:rsid w:val="00FB1D56"/>
    <w:rsid w:val="00FB2478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26D2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7B7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D795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0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03A7"/>
    <w:rPr>
      <w:rFonts w:ascii="Courier New" w:eastAsia="Times New Roman" w:hAnsi="Courier New" w:cs="Courier New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592C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3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0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23AD9-58D1-404C-9D15-790519F7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14</Pages>
  <Words>4374</Words>
  <Characters>24933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29249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64</cp:revision>
  <cp:lastPrinted>1900-01-01T08:00:00Z</cp:lastPrinted>
  <dcterms:created xsi:type="dcterms:W3CDTF">2023-06-01T15:11:00Z</dcterms:created>
  <dcterms:modified xsi:type="dcterms:W3CDTF">2024-10-07T11:13:00Z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