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11EACF" w14:textId="77777777" w:rsidR="0044052C" w:rsidRDefault="0044052C" w:rsidP="004405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R5s240594</w:t>
      </w:r>
      <w:r>
        <w:rPr>
          <w:b/>
          <w:i/>
          <w:noProof/>
          <w:sz w:val="28"/>
        </w:rPr>
        <w:fldChar w:fldCharType="end"/>
      </w:r>
    </w:p>
    <w:p w14:paraId="2169D61A" w14:textId="77777777" w:rsidR="0044052C" w:rsidRDefault="0044052C" w:rsidP="0044052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052C" w14:paraId="71683BB0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7612F" w14:textId="77777777" w:rsidR="0044052C" w:rsidRDefault="0044052C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4052C" w14:paraId="4FD819EF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6B344" w14:textId="77777777" w:rsidR="0044052C" w:rsidRDefault="0044052C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052C" w14:paraId="17F145C5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7C4AF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0735E8E3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1E0E4207" w14:textId="77777777" w:rsidR="0044052C" w:rsidRDefault="0044052C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07C782" w14:textId="77777777" w:rsidR="0044052C" w:rsidRPr="00410371" w:rsidRDefault="0044052C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7D8C35" w14:textId="77777777" w:rsidR="0044052C" w:rsidRDefault="0044052C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78C01F" w14:textId="77777777" w:rsidR="0044052C" w:rsidRPr="00410371" w:rsidRDefault="0044052C" w:rsidP="00253E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6F2A31" w14:textId="77777777" w:rsidR="0044052C" w:rsidRDefault="0044052C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29E34" w14:textId="77777777" w:rsidR="0044052C" w:rsidRPr="00410371" w:rsidRDefault="0044052C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6BE2DF" w14:textId="77777777" w:rsidR="0044052C" w:rsidRDefault="0044052C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B3E69" w14:textId="77777777" w:rsidR="0044052C" w:rsidRPr="00410371" w:rsidRDefault="0044052C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5FADE" w14:textId="77777777" w:rsidR="0044052C" w:rsidRDefault="0044052C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44052C" w14:paraId="77113C2D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3FA2C" w14:textId="77777777" w:rsidR="0044052C" w:rsidRDefault="0044052C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44052C" w14:paraId="5AD463B1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3E9483" w14:textId="77777777" w:rsidR="0044052C" w:rsidRPr="00F25D98" w:rsidRDefault="0044052C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052C" w14:paraId="4F83A331" w14:textId="77777777" w:rsidTr="00253E6B">
        <w:tc>
          <w:tcPr>
            <w:tcW w:w="9641" w:type="dxa"/>
            <w:gridSpan w:val="9"/>
          </w:tcPr>
          <w:p w14:paraId="2101721E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1874C8" w14:textId="77777777" w:rsidR="0044052C" w:rsidRDefault="0044052C" w:rsidP="004405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052C" w14:paraId="05D8351A" w14:textId="77777777" w:rsidTr="00253E6B">
        <w:tc>
          <w:tcPr>
            <w:tcW w:w="2835" w:type="dxa"/>
          </w:tcPr>
          <w:p w14:paraId="2D44D84D" w14:textId="77777777" w:rsidR="0044052C" w:rsidRDefault="0044052C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ACBED" w14:textId="77777777" w:rsidR="0044052C" w:rsidRDefault="0044052C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DE27A8" w14:textId="77777777" w:rsidR="0044052C" w:rsidRDefault="0044052C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A4025F" w14:textId="77777777" w:rsidR="0044052C" w:rsidRDefault="0044052C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B9BAD" w14:textId="77777777" w:rsidR="0044052C" w:rsidRDefault="0044052C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901949" w14:textId="77777777" w:rsidR="0044052C" w:rsidRDefault="0044052C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6CC67" w14:textId="77777777" w:rsidR="0044052C" w:rsidRDefault="0044052C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7C5ED0" w14:textId="77777777" w:rsidR="0044052C" w:rsidRDefault="0044052C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4E31C5" w14:textId="77777777" w:rsidR="0044052C" w:rsidRDefault="0044052C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79D473" w14:textId="77777777" w:rsidR="0044052C" w:rsidRDefault="0044052C" w:rsidP="004405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052C" w14:paraId="4E63B127" w14:textId="77777777" w:rsidTr="00253E6B">
        <w:tc>
          <w:tcPr>
            <w:tcW w:w="9640" w:type="dxa"/>
            <w:gridSpan w:val="11"/>
          </w:tcPr>
          <w:p w14:paraId="26D82DD9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1972F052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FFE68" w14:textId="77777777" w:rsidR="0044052C" w:rsidRDefault="0044052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FC26E" w14:textId="77777777" w:rsidR="0044052C" w:rsidRDefault="0044052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6.3.2.1</w:t>
            </w:r>
            <w:r>
              <w:fldChar w:fldCharType="end"/>
            </w:r>
          </w:p>
        </w:tc>
      </w:tr>
      <w:tr w:rsidR="0044052C" w14:paraId="6F60D47E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97A4517" w14:textId="77777777" w:rsidR="0044052C" w:rsidRDefault="0044052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97241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33FAA90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0C4DE68" w14:textId="77777777" w:rsidR="0044052C" w:rsidRDefault="0044052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526B4" w14:textId="77777777" w:rsidR="0044052C" w:rsidRDefault="0044052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4052C" w14:paraId="26AA0ED8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23318A8" w14:textId="77777777" w:rsidR="0044052C" w:rsidRDefault="0044052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5B7D3" w14:textId="364D0C76" w:rsidR="0044052C" w:rsidRDefault="0044052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4052C" w14:paraId="2A61C713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5082B3D" w14:textId="77777777" w:rsidR="0044052C" w:rsidRDefault="0044052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FBAE6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3AFC7298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41EDC41" w14:textId="77777777" w:rsidR="0044052C" w:rsidRDefault="0044052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F44D81" w14:textId="77777777" w:rsidR="0044052C" w:rsidRDefault="0044052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eCPSOR_CON-UEConTest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4E27ED" w14:textId="77777777" w:rsidR="0044052C" w:rsidRDefault="0044052C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E95AC" w14:textId="77777777" w:rsidR="0044052C" w:rsidRDefault="0044052C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A0DAF3" w14:textId="77777777" w:rsidR="0044052C" w:rsidRDefault="0044052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2024-09-25</w:t>
            </w:r>
            <w:r>
              <w:rPr>
                <w:noProof/>
              </w:rPr>
              <w:fldChar w:fldCharType="end"/>
            </w:r>
          </w:p>
        </w:tc>
      </w:tr>
      <w:tr w:rsidR="0044052C" w14:paraId="710DE98A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1C514A7" w14:textId="77777777" w:rsidR="0044052C" w:rsidRDefault="0044052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5FF92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1A40A8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2F5BD8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34D00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142DFB19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C54CBE" w14:textId="77777777" w:rsidR="0044052C" w:rsidRDefault="0044052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DE75E" w14:textId="77777777" w:rsidR="0044052C" w:rsidRDefault="0044052C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41F2E3" w14:textId="77777777" w:rsidR="0044052C" w:rsidRDefault="0044052C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FE454" w14:textId="77777777" w:rsidR="0044052C" w:rsidRDefault="0044052C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739B7" w14:textId="77777777" w:rsidR="0044052C" w:rsidRDefault="0044052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4052C" w14:paraId="1B09EF13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6AAD9" w14:textId="77777777" w:rsidR="0044052C" w:rsidRDefault="0044052C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D52C95" w14:textId="77777777" w:rsidR="0044052C" w:rsidRDefault="0044052C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1C4399" w14:textId="77777777" w:rsidR="0044052C" w:rsidRDefault="0044052C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59F49C" w14:textId="77777777" w:rsidR="0044052C" w:rsidRPr="007C2097" w:rsidRDefault="0044052C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4052C" w14:paraId="760F28F8" w14:textId="77777777" w:rsidTr="00253E6B">
        <w:tc>
          <w:tcPr>
            <w:tcW w:w="1843" w:type="dxa"/>
          </w:tcPr>
          <w:p w14:paraId="67255CAE" w14:textId="77777777" w:rsidR="0044052C" w:rsidRDefault="0044052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616291" w14:textId="77777777" w:rsidR="0044052C" w:rsidRDefault="0044052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138D152D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39932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B38F6" w14:textId="77777777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>
              <w:rPr>
                <w:noProof/>
              </w:rPr>
              <w:t>1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611527DB" w14:textId="77777777" w:rsidR="0044052C" w:rsidRDefault="0044052C" w:rsidP="0044052C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525B48">
              <w:rPr>
                <w:noProof/>
              </w:rPr>
              <w:t xml:space="preserve">v_SOR_CMCIRule := cs_SOR_CMCIRule (v_TsorcmTimer, v_CriterionType, v_CriterionValue); </w:t>
            </w:r>
          </w:p>
          <w:p w14:paraId="03A6EB62" w14:textId="77777777" w:rsidR="0044052C" w:rsidRDefault="0044052C" w:rsidP="0044052C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 template cs_SOR_CMCIRule has been modified in R5s240580 to not take the IE criterionValue. However, for the testcase 6.3.2.1 this IE would be needed. Hence, a new template </w:t>
            </w:r>
            <w:r w:rsidRPr="00525B48">
              <w:rPr>
                <w:noProof/>
              </w:rPr>
              <w:t xml:space="preserve">cs_SOR_CMCIRule_CriterionValue </w:t>
            </w:r>
            <w:r>
              <w:rPr>
                <w:noProof/>
              </w:rPr>
              <w:t xml:space="preserve"> which includes this IE is created and used instead of </w:t>
            </w:r>
            <w:r w:rsidRPr="00525B48">
              <w:rPr>
                <w:noProof/>
              </w:rPr>
              <w:t>cs_SOR_CMCIRule</w:t>
            </w:r>
            <w:r>
              <w:rPr>
                <w:noProof/>
              </w:rPr>
              <w:t xml:space="preserve"> Please see below.</w:t>
            </w:r>
          </w:p>
          <w:p w14:paraId="35A0B484" w14:textId="77777777" w:rsidR="0044052C" w:rsidRDefault="0044052C" w:rsidP="0044052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13A0258" w14:textId="77777777" w:rsidR="0044052C" w:rsidRDefault="0044052C" w:rsidP="0044052C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5978D45E" w14:textId="77777777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77F14B" w14:textId="77777777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TTCN implementation of function </w:t>
            </w: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instead of matching the Ie Header within SORContainer, the whole SORContainer is being matched. However as per the Prose, only the header should be checked. </w:t>
            </w:r>
          </w:p>
          <w:p w14:paraId="2538EA9B" w14:textId="1370873E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also needs to be addressed. </w:t>
            </w:r>
          </w:p>
        </w:tc>
      </w:tr>
      <w:tr w:rsidR="0044052C" w14:paraId="4FAE47B5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22329" w14:textId="77777777" w:rsidR="0044052C" w:rsidRDefault="0044052C" w:rsidP="00440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B9E23" w14:textId="77777777" w:rsidR="0044052C" w:rsidRDefault="0044052C" w:rsidP="00440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4049500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1BDEC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10374" w14:textId="77777777" w:rsidR="0044052C" w:rsidRDefault="0044052C" w:rsidP="0044052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B7CA2">
              <w:rPr>
                <w:b/>
                <w:bCs/>
                <w:noProof/>
              </w:rPr>
              <w:t>Implemented Changes 3 and 4 proposed in R5s240580</w:t>
            </w:r>
            <w:r>
              <w:rPr>
                <w:b/>
                <w:bCs/>
                <w:noProof/>
              </w:rPr>
              <w:t xml:space="preserve"> as these are needed for this testcase as well</w:t>
            </w:r>
            <w:r w:rsidRPr="001B7CA2">
              <w:rPr>
                <w:b/>
                <w:bCs/>
                <w:noProof/>
              </w:rPr>
              <w:t>.</w:t>
            </w:r>
          </w:p>
          <w:p w14:paraId="44EE603E" w14:textId="77777777" w:rsidR="0044052C" w:rsidRPr="001B7CA2" w:rsidRDefault="0044052C" w:rsidP="0044052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7EF01F8" w14:textId="77777777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4D252D">
              <w:rPr>
                <w:noProof/>
              </w:rPr>
              <w:t>fl_TC_6_3_2_</w:t>
            </w:r>
            <w:r>
              <w:rPr>
                <w:noProof/>
              </w:rPr>
              <w:t>6</w:t>
            </w:r>
            <w:r w:rsidRPr="004D252D">
              <w:rPr>
                <w:noProof/>
              </w:rPr>
              <w:t>_TestBody</w:t>
            </w:r>
            <w:r>
              <w:rPr>
                <w:noProof/>
              </w:rPr>
              <w:t xml:space="preserve"> to use updated templates. </w:t>
            </w:r>
          </w:p>
          <w:p w14:paraId="19DFF867" w14:textId="772B3998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 description.</w:t>
            </w:r>
          </w:p>
        </w:tc>
      </w:tr>
      <w:tr w:rsidR="0044052C" w14:paraId="366DA34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FD064" w14:textId="77777777" w:rsidR="0044052C" w:rsidRDefault="0044052C" w:rsidP="00440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A80D7" w14:textId="77777777" w:rsidR="0044052C" w:rsidRDefault="0044052C" w:rsidP="00440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1CA8842B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CC4B7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35AA1" w14:textId="504D6664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44052C" w14:paraId="3D8E4C8F" w14:textId="77777777" w:rsidTr="00253E6B">
        <w:tc>
          <w:tcPr>
            <w:tcW w:w="2694" w:type="dxa"/>
            <w:gridSpan w:val="2"/>
          </w:tcPr>
          <w:p w14:paraId="07E32983" w14:textId="77777777" w:rsidR="0044052C" w:rsidRDefault="0044052C" w:rsidP="00440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BC296F" w14:textId="77777777" w:rsidR="0044052C" w:rsidRDefault="0044052C" w:rsidP="00440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4881C9A9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BDD7F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D18EC" w14:textId="445DF301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6.3.2.1.NR5GC</w:t>
            </w:r>
          </w:p>
        </w:tc>
      </w:tr>
      <w:tr w:rsidR="0044052C" w14:paraId="19343AE0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22D84" w14:textId="77777777" w:rsidR="0044052C" w:rsidRDefault="0044052C" w:rsidP="00440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8E19D" w14:textId="77777777" w:rsidR="0044052C" w:rsidRDefault="0044052C" w:rsidP="00440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052C" w14:paraId="7E34D8C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5A00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0756F" w14:textId="77777777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860F73" w14:textId="77777777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0B6673" w14:textId="77777777" w:rsidR="0044052C" w:rsidRDefault="0044052C" w:rsidP="00440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6220C" w14:textId="77777777" w:rsidR="0044052C" w:rsidRDefault="0044052C" w:rsidP="00440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52C" w14:paraId="69088BDA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D7A39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6C96E" w14:textId="77777777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A49F0" w14:textId="44E3CA8E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13793E" w14:textId="77777777" w:rsidR="0044052C" w:rsidRDefault="0044052C" w:rsidP="00440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F1F81" w14:textId="3773C45F" w:rsidR="0044052C" w:rsidRDefault="0044052C" w:rsidP="00440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52C" w14:paraId="17D658B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0AEE" w14:textId="77777777" w:rsidR="0044052C" w:rsidRDefault="0044052C" w:rsidP="00440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2130B" w14:textId="77777777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16AE2" w14:textId="71DE928F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E2A6E" w14:textId="77777777" w:rsidR="0044052C" w:rsidRDefault="0044052C" w:rsidP="00440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E9EFD" w14:textId="6F413DB0" w:rsidR="0044052C" w:rsidRDefault="0044052C" w:rsidP="00440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52C" w14:paraId="370842A7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CB7D" w14:textId="77777777" w:rsidR="0044052C" w:rsidRDefault="0044052C" w:rsidP="00440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92DD0" w14:textId="77777777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F4F43" w14:textId="02A96426" w:rsidR="0044052C" w:rsidRDefault="0044052C" w:rsidP="00440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80C137" w14:textId="77777777" w:rsidR="0044052C" w:rsidRDefault="0044052C" w:rsidP="00440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128D5" w14:textId="34E87D3A" w:rsidR="0044052C" w:rsidRDefault="0044052C" w:rsidP="00440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052C" w14:paraId="59CA511A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1E140" w14:textId="77777777" w:rsidR="0044052C" w:rsidRDefault="0044052C" w:rsidP="00440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B3343" w14:textId="77777777" w:rsidR="0044052C" w:rsidRDefault="0044052C" w:rsidP="0044052C">
            <w:pPr>
              <w:pStyle w:val="CRCoverPage"/>
              <w:spacing w:after="0"/>
              <w:rPr>
                <w:noProof/>
              </w:rPr>
            </w:pPr>
          </w:p>
        </w:tc>
      </w:tr>
      <w:tr w:rsidR="0044052C" w14:paraId="3E0A3CF0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64263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DB80A" w14:textId="77777777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052C" w:rsidRPr="008863B9" w14:paraId="6E5DA9FC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08CD8" w14:textId="77777777" w:rsidR="0044052C" w:rsidRPr="008863B9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80326" w14:textId="77777777" w:rsidR="0044052C" w:rsidRPr="008863B9" w:rsidRDefault="0044052C" w:rsidP="00440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052C" w14:paraId="324804B2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F18F1" w14:textId="77777777" w:rsidR="0044052C" w:rsidRDefault="0044052C" w:rsidP="00440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C9AB5" w14:textId="77777777" w:rsidR="0044052C" w:rsidRDefault="0044052C" w:rsidP="00440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E8EC92" w14:textId="77777777" w:rsidR="0044052C" w:rsidRDefault="0044052C" w:rsidP="0044052C">
      <w:pPr>
        <w:pStyle w:val="CRCoverPage"/>
        <w:spacing w:after="0"/>
        <w:rPr>
          <w:noProof/>
          <w:sz w:val="8"/>
          <w:szCs w:val="8"/>
        </w:rPr>
      </w:pPr>
    </w:p>
    <w:p w14:paraId="20C8897F" w14:textId="77777777" w:rsidR="0044052C" w:rsidRDefault="0044052C" w:rsidP="0044052C">
      <w:pPr>
        <w:rPr>
          <w:noProof/>
        </w:rPr>
      </w:pPr>
    </w:p>
    <w:p w14:paraId="4A02D57C" w14:textId="77777777" w:rsidR="00202199" w:rsidRDefault="00202199" w:rsidP="00202199">
      <w:pPr>
        <w:pStyle w:val="CRCoverPage"/>
        <w:spacing w:after="0"/>
        <w:rPr>
          <w:noProof/>
          <w:sz w:val="8"/>
          <w:szCs w:val="8"/>
        </w:rPr>
      </w:pPr>
    </w:p>
    <w:p w14:paraId="3C6B4007" w14:textId="77777777" w:rsidR="00202199" w:rsidRDefault="00202199" w:rsidP="00202199">
      <w:pPr>
        <w:rPr>
          <w:noProof/>
        </w:rPr>
      </w:pPr>
    </w:p>
    <w:p w14:paraId="48D6EE91" w14:textId="77777777" w:rsidR="00BE29A1" w:rsidRDefault="00BE29A1" w:rsidP="00BE29A1">
      <w:pPr>
        <w:pStyle w:val="CRCoverPage"/>
        <w:spacing w:after="0"/>
        <w:rPr>
          <w:noProof/>
          <w:sz w:val="8"/>
          <w:szCs w:val="8"/>
        </w:rPr>
      </w:pPr>
    </w:p>
    <w:p w14:paraId="08A960EE" w14:textId="77777777" w:rsidR="00BE29A1" w:rsidRDefault="00BE29A1" w:rsidP="00BE29A1">
      <w:pPr>
        <w:rPr>
          <w:noProof/>
        </w:rPr>
      </w:pPr>
    </w:p>
    <w:p w14:paraId="297C6E11" w14:textId="77777777" w:rsidR="002947EB" w:rsidRDefault="002947EB" w:rsidP="002947EB">
      <w:pPr>
        <w:pStyle w:val="CRCoverPage"/>
        <w:spacing w:after="0"/>
        <w:rPr>
          <w:noProof/>
          <w:sz w:val="8"/>
          <w:szCs w:val="8"/>
        </w:rPr>
      </w:pPr>
    </w:p>
    <w:p w14:paraId="359E9195" w14:textId="77777777" w:rsidR="002947EB" w:rsidRDefault="002947EB" w:rsidP="002947EB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816399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C3B56D8" w14:textId="60643C7D" w:rsidR="00EC103D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103D" w:rsidRPr="001D114B">
        <w:rPr>
          <w:rFonts w:ascii="Arial" w:hAnsi="Arial" w:cs="Arial"/>
          <w:iCs/>
        </w:rPr>
        <w:t>Table of Contents</w:t>
      </w:r>
      <w:r w:rsidR="00EC103D">
        <w:tab/>
      </w:r>
      <w:r w:rsidR="00EC103D">
        <w:fldChar w:fldCharType="begin"/>
      </w:r>
      <w:r w:rsidR="00EC103D">
        <w:instrText xml:space="preserve"> PAGEREF _Toc178163996 \h </w:instrText>
      </w:r>
      <w:r w:rsidR="00EC103D">
        <w:fldChar w:fldCharType="separate"/>
      </w:r>
      <w:r w:rsidR="00EC103D">
        <w:t>3</w:t>
      </w:r>
      <w:r w:rsidR="00EC103D">
        <w:fldChar w:fldCharType="end"/>
      </w:r>
    </w:p>
    <w:p w14:paraId="5B7F4CA5" w14:textId="144A50C8" w:rsidR="00EC103D" w:rsidRDefault="00EC10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_Toc178163997 \h </w:instrText>
      </w:r>
      <w:r>
        <w:fldChar w:fldCharType="separate"/>
      </w:r>
      <w:r>
        <w:t>3</w:t>
      </w:r>
      <w:r>
        <w:fldChar w:fldCharType="end"/>
      </w:r>
    </w:p>
    <w:p w14:paraId="3DAC4E47" w14:textId="444C31F0" w:rsidR="00EC103D" w:rsidRDefault="00EC10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_Toc178163998 \h </w:instrText>
      </w:r>
      <w:r>
        <w:fldChar w:fldCharType="separate"/>
      </w:r>
      <w:r>
        <w:t>3</w:t>
      </w:r>
      <w:r>
        <w:fldChar w:fldCharType="end"/>
      </w:r>
    </w:p>
    <w:p w14:paraId="1643C8B2" w14:textId="65F39BA3" w:rsidR="00EC103D" w:rsidRDefault="00EC10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_Toc178163999 \h </w:instrText>
      </w:r>
      <w:r>
        <w:fldChar w:fldCharType="separate"/>
      </w:r>
      <w:r>
        <w:t>3</w:t>
      </w:r>
      <w:r>
        <w:fldChar w:fldCharType="end"/>
      </w:r>
    </w:p>
    <w:p w14:paraId="41771268" w14:textId="709EA828" w:rsidR="00EC103D" w:rsidRDefault="00EC10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D114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D114B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_Toc178164000 \h </w:instrText>
      </w:r>
      <w:r>
        <w:fldChar w:fldCharType="separate"/>
      </w:r>
      <w:r>
        <w:t>5</w:t>
      </w:r>
      <w:r>
        <w:fldChar w:fldCharType="end"/>
      </w:r>
    </w:p>
    <w:p w14:paraId="1E7482B4" w14:textId="1009ED09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Hlk107318485"/>
      <w:bookmarkStart w:id="20" w:name="_Toc178163997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8163998"/>
      <w:r w:rsidRPr="00854C55">
        <w:rPr>
          <w:b/>
        </w:rPr>
        <w:t>Corrections required</w:t>
      </w:r>
      <w:bookmarkEnd w:id="21"/>
      <w:bookmarkEnd w:id="22"/>
      <w:bookmarkEnd w:id="23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8163999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604F8042" w:rsidR="004A40D5" w:rsidRPr="00E13853" w:rsidRDefault="00862815" w:rsidP="00206ED0">
            <w:pPr>
              <w:pStyle w:val="CRCoverPage"/>
              <w:spacing w:after="0"/>
              <w:rPr>
                <w:noProof/>
              </w:rPr>
            </w:pPr>
            <w:r w:rsidRPr="00862815">
              <w:rPr>
                <w:rFonts w:cs="Arial"/>
                <w:noProof/>
                <w:lang w:val="en-SG"/>
              </w:rPr>
              <w:t>fl_TC_6_3_2_</w:t>
            </w:r>
            <w:r w:rsidR="006829FB">
              <w:rPr>
                <w:rFonts w:cs="Arial"/>
                <w:noProof/>
                <w:lang w:val="en-SG"/>
              </w:rPr>
              <w:t>1</w:t>
            </w:r>
            <w:r w:rsidRPr="00862815">
              <w:rPr>
                <w:rFonts w:cs="Arial"/>
                <w:noProof/>
                <w:lang w:val="en-SG"/>
              </w:rPr>
              <w:t>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749" w14:textId="77777777" w:rsidR="002D39DD" w:rsidRDefault="002D39DD" w:rsidP="002D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>
              <w:rPr>
                <w:noProof/>
              </w:rPr>
              <w:t>1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2E6F1F99" w14:textId="0EBC6F93" w:rsidR="002D39DD" w:rsidRDefault="002D39DD" w:rsidP="00242A81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525B48">
              <w:rPr>
                <w:noProof/>
              </w:rPr>
              <w:t xml:space="preserve">v_SOR_CMCIRule := cs_SOR_CMCIRule (v_TsorcmTimer, v_CriterionType, v_CriterionValue); </w:t>
            </w:r>
          </w:p>
          <w:p w14:paraId="626A7536" w14:textId="2BD1B6C6" w:rsidR="002D39DD" w:rsidRDefault="002D39DD" w:rsidP="002D39D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 template cs_SOR_CMCIRule has been modified in R5s240580 to not take the IE criterionValue. However, for the testcase 6.3.2.1 this IE would be needed. Hence, a new template </w:t>
            </w:r>
            <w:r w:rsidRPr="00525B48">
              <w:rPr>
                <w:noProof/>
              </w:rPr>
              <w:t xml:space="preserve">cs_SOR_CMCIRule_CriterionValue </w:t>
            </w:r>
            <w:r>
              <w:rPr>
                <w:noProof/>
              </w:rPr>
              <w:t xml:space="preserve"> which includes this IE is created and used instead of </w:t>
            </w:r>
            <w:r w:rsidRPr="00525B48">
              <w:rPr>
                <w:noProof/>
              </w:rPr>
              <w:t>cs_SOR_CMCIRule</w:t>
            </w:r>
            <w:r>
              <w:rPr>
                <w:noProof/>
              </w:rPr>
              <w:t xml:space="preserve"> Please see below.</w:t>
            </w:r>
          </w:p>
          <w:p w14:paraId="291F9048" w14:textId="77777777" w:rsidR="002D39DD" w:rsidRDefault="002D39DD" w:rsidP="00242A81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lastRenderedPageBreak/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0D410A0" w14:textId="3FC2BB49" w:rsidR="006E31A3" w:rsidRPr="00803546" w:rsidRDefault="006E31A3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DB8" w14:textId="234CD279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v_Length and set it to correct value for template </w:t>
            </w:r>
            <w:r w:rsidR="002D39DD" w:rsidRPr="002D39DD">
              <w:rPr>
                <w:rFonts w:cs="Arial"/>
                <w:noProof/>
                <w:lang w:val="en-SG"/>
              </w:rPr>
              <w:t>cs_SOR_CMCI</w:t>
            </w:r>
          </w:p>
          <w:p w14:paraId="37BA18F8" w14:textId="77777777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total length of the SOR_CMCI to this template.</w:t>
            </w:r>
          </w:p>
          <w:p w14:paraId="4DDB96DE" w14:textId="56406D38" w:rsidR="008A2D21" w:rsidRPr="00FB2EB7" w:rsidRDefault="008A2D21" w:rsidP="008A2D21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78244408" w:rsidR="006C61D0" w:rsidRPr="00CC39F9" w:rsidRDefault="00862815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SOR_CMCI_NR5GC.ttcn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AB2" w14:textId="77777777" w:rsidR="001B7CA2" w:rsidRDefault="008A2D21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34624A17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:= '21'O;</w:t>
            </w:r>
          </w:p>
          <w:p w14:paraId="39C1171E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var O2_Type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3FA0ADAB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cs_NG_SOR_HeaderType0('1'B,'1'B,'1'B,'0'B,'1'B);//@sic R5-233456, R5s240531 sic@</w:t>
            </w:r>
          </w:p>
          <w:p w14:paraId="123355CF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6FB420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),1);//@sic R5s230554 sic@</w:t>
            </w:r>
          </w:p>
          <w:p w14:paraId="165E05DF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13F21C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3BFB8F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2E5932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D208824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R5-233456 sic@</w:t>
            </w:r>
          </w:p>
          <w:p w14:paraId="341390AA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2-21a1"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DA1ABD4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R5-233456 sic@</w:t>
            </w:r>
          </w:p>
          <w:p w14:paraId="6E49CC0D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22-34b3a1"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@//@sic R5s230554 sic@</w:t>
            </w:r>
          </w:p>
          <w:p w14:paraId="202603D6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v_CriterionType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v_CriterionValue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D6DFEFB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FDBE602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2213BA43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69DD6684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6DB2CF69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FCBD9D7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'01'</w:t>
            </w:r>
          </w:p>
          <w:p w14:paraId="4A71001F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6E239111" w14:textId="6C1E7834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15430EBB" w14:textId="3FEA409E" w:rsidR="008A2D21" w:rsidRPr="00850B74" w:rsidRDefault="008A2D21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E86F" w14:textId="01643648" w:rsid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0433C456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v_TsorcmTimer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:= '21'O;</w:t>
            </w:r>
          </w:p>
          <w:p w14:paraId="50FFC4CC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var O2_Type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v_CounterSOR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:='0001'O;</w:t>
            </w:r>
          </w:p>
          <w:p w14:paraId="7F2DB0BB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var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 //WA#WI1337239 WA#6_3_2_1</w:t>
            </w:r>
          </w:p>
          <w:p w14:paraId="16E1E1FC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SOR_Header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v_Header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cs_NG_SOR_HeaderType0('1'B,'1'B,'1'B,'0'B,'1'B);//@sic R5-233456, R5s240531 sic@</w:t>
            </w:r>
          </w:p>
          <w:p w14:paraId="72A73153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v_PduToSend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1C2083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),1);//@sic R5s230554 sic@</w:t>
            </w:r>
          </w:p>
          <w:p w14:paraId="3917EFAC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526828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72BC19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A6BE56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E0A603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R5-233456 sic@</w:t>
            </w:r>
          </w:p>
          <w:p w14:paraId="564D9779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2-21a1"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B8D811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//Void//@sic R5-233456 sic@</w:t>
            </w:r>
          </w:p>
          <w:p w14:paraId="4345FF95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22-34b3a1"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@//@sic R5s230554 sic@</w:t>
            </w:r>
          </w:p>
          <w:p w14:paraId="6F6AD742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log("Bytecode #1 for 6.3.2.1 on 24wk37");</w:t>
            </w:r>
          </w:p>
          <w:p w14:paraId="70D100E6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int2oct((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v_CriterionValue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)),2); //WA#WI1337239 WA#6_3_2_1</w:t>
            </w:r>
          </w:p>
          <w:p w14:paraId="1D1C7690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cs_SOR_CMCIRule_CriterionValue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v_TsorcmTimer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v_CriterionType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v_CriterionValue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//WA#WI1337239 WA#6_3_2_1</w:t>
            </w:r>
          </w:p>
          <w:p w14:paraId="67FD214A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4F30FD0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2BB2890A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B3FFC73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60C4D457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A130483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'01'</w:t>
            </w:r>
          </w:p>
          <w:p w14:paraId="46A11FE8" w14:textId="77777777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}, int2oct((oct2int(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+ 2),2))); //WA#WI1337239 WA#6_3_2_1</w:t>
            </w:r>
          </w:p>
          <w:p w14:paraId="687FE7BF" w14:textId="2E51ED1C" w:rsidR="00FF4BD1" w:rsidRPr="00FF4BD1" w:rsidRDefault="00FF4BD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FF4BD1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04AFCD6C" w14:textId="220C29AE" w:rsidR="008A2D21" w:rsidRPr="00F212AA" w:rsidRDefault="008A2D21" w:rsidP="00FF4B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76EA1EA4" w14:textId="300A82A1" w:rsidR="00A15963" w:rsidRPr="003D65E8" w:rsidRDefault="00A15963" w:rsidP="00A1596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796027"/>
      <w:bookmarkStart w:id="26" w:name="_Toc17816400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>
        <w:rPr>
          <w:rFonts w:cs="Arial"/>
          <w:b/>
          <w:bCs/>
          <w:color w:val="000000"/>
          <w:lang w:val="en-US" w:eastAsia="en-GB"/>
        </w:rPr>
        <w:t>2</w:t>
      </w:r>
      <w:bookmarkEnd w:id="25"/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15963" w14:paraId="70F13CCB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79DC" w14:textId="77777777" w:rsidR="00A15963" w:rsidRDefault="00A15963" w:rsidP="00253E6B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9F33" w14:textId="6E8073B0" w:rsidR="00A15963" w:rsidRPr="00E13853" w:rsidRDefault="00A15963" w:rsidP="00253E6B">
            <w:pPr>
              <w:pStyle w:val="CRCoverPage"/>
              <w:spacing w:after="0"/>
              <w:rPr>
                <w:noProof/>
              </w:rPr>
            </w:pPr>
            <w:r w:rsidRPr="00A15963">
              <w:rPr>
                <w:rFonts w:cs="Arial"/>
                <w:noProof/>
                <w:lang w:val="en-SG"/>
              </w:rPr>
              <w:t>cs_SOR_CMCIRule_CriterionValue</w:t>
            </w:r>
          </w:p>
        </w:tc>
      </w:tr>
      <w:tr w:rsidR="00A15963" w14:paraId="15D229B4" w14:textId="77777777" w:rsidTr="00253E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2CB5" w14:textId="77777777" w:rsidR="00A15963" w:rsidRDefault="00A15963" w:rsidP="00253E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B604" w14:textId="784680B8" w:rsidR="00A15963" w:rsidRDefault="00242A81" w:rsidP="00253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 point 1.</w:t>
            </w:r>
          </w:p>
          <w:p w14:paraId="6B4D76C4" w14:textId="77777777" w:rsidR="00A15963" w:rsidRPr="00803546" w:rsidRDefault="00A15963" w:rsidP="00253E6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A15963" w14:paraId="5970068F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9277" w14:textId="77777777" w:rsidR="00A15963" w:rsidRDefault="00A15963" w:rsidP="00253E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C249" w14:textId="05BFF998" w:rsidR="00A15963" w:rsidRDefault="00242A81" w:rsidP="00253E6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New template</w:t>
            </w:r>
          </w:p>
          <w:p w14:paraId="1C93494E" w14:textId="77777777" w:rsidR="00A15963" w:rsidRPr="00FB2EB7" w:rsidRDefault="00A15963" w:rsidP="00253E6B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A15963" w14:paraId="4407A829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71E5" w14:textId="77777777" w:rsidR="00A15963" w:rsidRDefault="00A15963" w:rsidP="00253E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1EC7" w14:textId="77777777" w:rsidR="00A15963" w:rsidRPr="00CC39F9" w:rsidRDefault="00A15963" w:rsidP="00253E6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NG_NAS_Templates.ttcn</w:t>
            </w:r>
            <w:proofErr w:type="spellEnd"/>
          </w:p>
        </w:tc>
      </w:tr>
      <w:tr w:rsidR="00A15963" w:rsidRPr="00F9354B" w14:paraId="566E2BC4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0E13" w14:textId="77777777" w:rsidR="00A15963" w:rsidRPr="00F9354B" w:rsidRDefault="00A15963" w:rsidP="00253E6B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DF4C" w14:textId="77777777" w:rsidR="00A15963" w:rsidRPr="00F9354B" w:rsidRDefault="00A15963" w:rsidP="00253E6B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B91F124" w14:textId="77777777" w:rsidR="00A15963" w:rsidRDefault="00A15963" w:rsidP="00A15963">
      <w:pPr>
        <w:spacing w:after="0"/>
        <w:rPr>
          <w:rFonts w:ascii="Arial" w:hAnsi="Arial"/>
          <w:b/>
          <w:lang w:eastAsia="en-GB"/>
        </w:rPr>
      </w:pPr>
    </w:p>
    <w:p w14:paraId="08DCE459" w14:textId="1BF6C164" w:rsidR="00A15963" w:rsidRDefault="00A15963" w:rsidP="00A15963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15963" w:rsidRPr="00504291" w14:paraId="6C094205" w14:textId="77777777" w:rsidTr="00253E6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8C4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template (value)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SOR_CMCIRule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cs_SOR_CMCIRule_CriterionValue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(O1_Type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p_TsorcmTimer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</w:t>
            </w:r>
          </w:p>
          <w:p w14:paraId="617AB502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                                 O1_Type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p_CriterionType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</w:t>
            </w:r>
          </w:p>
          <w:p w14:paraId="3B7EE6AB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                                 template (omit)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p_CriterionValue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):= </w:t>
            </w:r>
          </w:p>
          <w:p w14:paraId="0E63F8E7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{ /* @status    APPROVED (NR5GC) */</w:t>
            </w:r>
          </w:p>
          <w:p w14:paraId="2C507409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/* 24.501 cl. 9.11.3.51 */</w:t>
            </w:r>
          </w:p>
          <w:p w14:paraId="25804700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//WA#WI1337239 WA#6_3_2_1 New template</w:t>
            </w:r>
          </w:p>
          <w:p w14:paraId="45309AA6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iel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:= int2oct(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p_CriterionValue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+ 2, 2),    </w:t>
            </w:r>
          </w:p>
          <w:p w14:paraId="74A9AF5D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tSORcmTimer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:=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p_TsorcmTimer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</w:t>
            </w:r>
          </w:p>
          <w:p w14:paraId="2CB9738E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criterionType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:=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p_CriterionType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</w:t>
            </w:r>
          </w:p>
          <w:p w14:paraId="6192D04C" w14:textId="77777777" w:rsidR="00242A81" w:rsidRPr="00242A81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criterionValue</w:t>
            </w:r>
            <w:proofErr w:type="spellEnd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:= </w:t>
            </w:r>
            <w:proofErr w:type="spellStart"/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p_CriterionValue</w:t>
            </w:r>
            <w:proofErr w:type="spellEnd"/>
          </w:p>
          <w:p w14:paraId="3D226854" w14:textId="584DD8E9" w:rsidR="00A15963" w:rsidRPr="00850B74" w:rsidRDefault="00242A81" w:rsidP="00242A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42A8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};</w:t>
            </w:r>
          </w:p>
        </w:tc>
      </w:tr>
    </w:tbl>
    <w:p w14:paraId="3A369C0C" w14:textId="77777777" w:rsidR="00A15963" w:rsidRPr="00CD057D" w:rsidRDefault="00A15963" w:rsidP="00A15963">
      <w:pPr>
        <w:spacing w:after="0"/>
        <w:rPr>
          <w:rFonts w:ascii="Arial" w:hAnsi="Arial"/>
          <w:b/>
          <w:color w:val="000000"/>
          <w:lang w:eastAsia="en-GB"/>
        </w:rPr>
      </w:pPr>
    </w:p>
    <w:p w14:paraId="27C17BBE" w14:textId="77777777" w:rsidR="001C6BC1" w:rsidRDefault="001C6BC1" w:rsidP="001B7CA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036E14"/>
    <w:multiLevelType w:val="hybridMultilevel"/>
    <w:tmpl w:val="20781B38"/>
    <w:lvl w:ilvl="0" w:tplc="076CFD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7657A"/>
    <w:multiLevelType w:val="hybridMultilevel"/>
    <w:tmpl w:val="A77477CC"/>
    <w:lvl w:ilvl="0" w:tplc="A6CEB3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769D2"/>
    <w:multiLevelType w:val="hybridMultilevel"/>
    <w:tmpl w:val="D01090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54757"/>
    <w:multiLevelType w:val="hybridMultilevel"/>
    <w:tmpl w:val="ACD28E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2"/>
  </w:num>
  <w:num w:numId="3" w16cid:durableId="1528254974">
    <w:abstractNumId w:val="10"/>
  </w:num>
  <w:num w:numId="4" w16cid:durableId="504830206">
    <w:abstractNumId w:val="40"/>
  </w:num>
  <w:num w:numId="5" w16cid:durableId="1881747532">
    <w:abstractNumId w:val="31"/>
  </w:num>
  <w:num w:numId="6" w16cid:durableId="1693652700">
    <w:abstractNumId w:val="37"/>
  </w:num>
  <w:num w:numId="7" w16cid:durableId="861822496">
    <w:abstractNumId w:val="13"/>
  </w:num>
  <w:num w:numId="8" w16cid:durableId="1772898517">
    <w:abstractNumId w:val="38"/>
  </w:num>
  <w:num w:numId="9" w16cid:durableId="75906941">
    <w:abstractNumId w:val="21"/>
  </w:num>
  <w:num w:numId="10" w16cid:durableId="784076845">
    <w:abstractNumId w:val="26"/>
  </w:num>
  <w:num w:numId="11" w16cid:durableId="1160150236">
    <w:abstractNumId w:val="0"/>
  </w:num>
  <w:num w:numId="12" w16cid:durableId="1363743640">
    <w:abstractNumId w:val="12"/>
  </w:num>
  <w:num w:numId="13" w16cid:durableId="1880705480">
    <w:abstractNumId w:val="42"/>
  </w:num>
  <w:num w:numId="14" w16cid:durableId="1280646080">
    <w:abstractNumId w:val="6"/>
  </w:num>
  <w:num w:numId="15" w16cid:durableId="1220090604">
    <w:abstractNumId w:val="29"/>
  </w:num>
  <w:num w:numId="16" w16cid:durableId="1162041359">
    <w:abstractNumId w:val="25"/>
  </w:num>
  <w:num w:numId="17" w16cid:durableId="714504038">
    <w:abstractNumId w:val="28"/>
  </w:num>
  <w:num w:numId="18" w16cid:durableId="199637287">
    <w:abstractNumId w:val="17"/>
  </w:num>
  <w:num w:numId="19" w16cid:durableId="774403850">
    <w:abstractNumId w:val="39"/>
  </w:num>
  <w:num w:numId="20" w16cid:durableId="1210805730">
    <w:abstractNumId w:val="34"/>
  </w:num>
  <w:num w:numId="21" w16cid:durableId="836069223">
    <w:abstractNumId w:val="41"/>
  </w:num>
  <w:num w:numId="22" w16cid:durableId="1806659038">
    <w:abstractNumId w:val="30"/>
  </w:num>
  <w:num w:numId="23" w16cid:durableId="517082668">
    <w:abstractNumId w:val="18"/>
  </w:num>
  <w:num w:numId="24" w16cid:durableId="1664970033">
    <w:abstractNumId w:val="23"/>
  </w:num>
  <w:num w:numId="25" w16cid:durableId="1869490779">
    <w:abstractNumId w:val="8"/>
  </w:num>
  <w:num w:numId="26" w16cid:durableId="1684433798">
    <w:abstractNumId w:val="15"/>
  </w:num>
  <w:num w:numId="27" w16cid:durableId="1535995560">
    <w:abstractNumId w:val="20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9"/>
  </w:num>
  <w:num w:numId="31" w16cid:durableId="439687926">
    <w:abstractNumId w:val="36"/>
  </w:num>
  <w:num w:numId="32" w16cid:durableId="780028746">
    <w:abstractNumId w:val="4"/>
  </w:num>
  <w:num w:numId="33" w16cid:durableId="1018388189">
    <w:abstractNumId w:val="11"/>
  </w:num>
  <w:num w:numId="34" w16cid:durableId="616988446">
    <w:abstractNumId w:val="9"/>
  </w:num>
  <w:num w:numId="35" w16cid:durableId="2069641514">
    <w:abstractNumId w:val="3"/>
  </w:num>
  <w:num w:numId="36" w16cid:durableId="462233261">
    <w:abstractNumId w:val="33"/>
  </w:num>
  <w:num w:numId="37" w16cid:durableId="785199202">
    <w:abstractNumId w:val="14"/>
  </w:num>
  <w:num w:numId="38" w16cid:durableId="592711396">
    <w:abstractNumId w:val="24"/>
  </w:num>
  <w:num w:numId="39" w16cid:durableId="1559895265">
    <w:abstractNumId w:val="16"/>
  </w:num>
  <w:num w:numId="40" w16cid:durableId="545020627">
    <w:abstractNumId w:val="27"/>
  </w:num>
  <w:num w:numId="41" w16cid:durableId="1341079669">
    <w:abstractNumId w:val="35"/>
  </w:num>
  <w:num w:numId="42" w16cid:durableId="51345901">
    <w:abstractNumId w:val="7"/>
  </w:num>
  <w:num w:numId="43" w16cid:durableId="1205681993">
    <w:abstractNumId w:val="5"/>
  </w:num>
  <w:num w:numId="44" w16cid:durableId="1029986375">
    <w:abstractNumId w:val="43"/>
  </w:num>
  <w:num w:numId="45" w16cid:durableId="1681346684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B7CA2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6836"/>
    <w:rsid w:val="00200173"/>
    <w:rsid w:val="0020019A"/>
    <w:rsid w:val="00200CF3"/>
    <w:rsid w:val="0020107D"/>
    <w:rsid w:val="00201D67"/>
    <w:rsid w:val="00202199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11BA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A81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54B"/>
    <w:rsid w:val="002617E2"/>
    <w:rsid w:val="00261DF2"/>
    <w:rsid w:val="0026339A"/>
    <w:rsid w:val="00263668"/>
    <w:rsid w:val="00264080"/>
    <w:rsid w:val="002640DD"/>
    <w:rsid w:val="00264A3B"/>
    <w:rsid w:val="00265AFE"/>
    <w:rsid w:val="00266119"/>
    <w:rsid w:val="0026715F"/>
    <w:rsid w:val="0026741D"/>
    <w:rsid w:val="00270080"/>
    <w:rsid w:val="0027063E"/>
    <w:rsid w:val="002725D4"/>
    <w:rsid w:val="00272B73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7EB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39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E89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52C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252D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12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5B48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B78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1AB5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30A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29FB"/>
    <w:rsid w:val="006835C7"/>
    <w:rsid w:val="0068444E"/>
    <w:rsid w:val="006845C0"/>
    <w:rsid w:val="00690AE9"/>
    <w:rsid w:val="00690F9F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2760"/>
    <w:rsid w:val="00862815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2D21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1E80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5963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5C6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0FB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4F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9A1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16D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0CA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AA9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03D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195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4BD1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purl.org/dc/dcmitype/"/>
    <ds:schemaRef ds:uri="05fef6b6-48ff-4793-a586-dff4857ec2fd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1366</Words>
  <Characters>7787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11</cp:revision>
  <cp:lastPrinted>1900-01-01T00:00:00Z</cp:lastPrinted>
  <dcterms:created xsi:type="dcterms:W3CDTF">2024-09-25T12:34:00Z</dcterms:created>
  <dcterms:modified xsi:type="dcterms:W3CDTF">2024-09-25T12:59:00Z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