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BFBB1" w14:textId="77777777" w:rsidR="00784423" w:rsidRDefault="00784423" w:rsidP="00784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R5s240590</w:t>
      </w:r>
      <w:r>
        <w:rPr>
          <w:b/>
          <w:i/>
          <w:noProof/>
          <w:sz w:val="28"/>
        </w:rPr>
        <w:fldChar w:fldCharType="end"/>
      </w:r>
    </w:p>
    <w:p w14:paraId="42E38A6B" w14:textId="77777777" w:rsidR="00784423" w:rsidRDefault="00784423" w:rsidP="007844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423" w14:paraId="37B57507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211E6" w14:textId="77777777" w:rsidR="00784423" w:rsidRDefault="00784423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4423" w14:paraId="7F9EA6D7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76A87" w14:textId="77777777" w:rsidR="00784423" w:rsidRDefault="00784423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423" w14:paraId="5BF1F91B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3723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5FD0EAC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6CEE5912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DC06B2" w14:textId="77777777" w:rsidR="00784423" w:rsidRPr="00410371" w:rsidRDefault="00784423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9795" w14:textId="77777777" w:rsidR="00784423" w:rsidRDefault="00784423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8FC74" w14:textId="77777777" w:rsidR="00784423" w:rsidRPr="00410371" w:rsidRDefault="00784423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39D95E" w14:textId="77777777" w:rsidR="00784423" w:rsidRDefault="00784423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549BDB" w14:textId="77777777" w:rsidR="00784423" w:rsidRPr="00410371" w:rsidRDefault="00784423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EBD695" w14:textId="77777777" w:rsidR="00784423" w:rsidRDefault="00784423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93EA8B" w14:textId="77777777" w:rsidR="00784423" w:rsidRPr="00410371" w:rsidRDefault="00784423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9BD3A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3A18C028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8A398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5F4C5087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09260" w14:textId="77777777" w:rsidR="00784423" w:rsidRPr="00F25D98" w:rsidRDefault="00784423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423" w14:paraId="3C7E5D3C" w14:textId="77777777" w:rsidTr="00253E6B">
        <w:tc>
          <w:tcPr>
            <w:tcW w:w="9641" w:type="dxa"/>
            <w:gridSpan w:val="9"/>
          </w:tcPr>
          <w:p w14:paraId="0DBA3B3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B9FBC" w14:textId="77777777" w:rsidR="00784423" w:rsidRDefault="00784423" w:rsidP="007844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423" w14:paraId="4BBC127B" w14:textId="77777777" w:rsidTr="00253E6B">
        <w:tc>
          <w:tcPr>
            <w:tcW w:w="2835" w:type="dxa"/>
          </w:tcPr>
          <w:p w14:paraId="5CBBE070" w14:textId="77777777" w:rsidR="00784423" w:rsidRDefault="00784423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E0D2B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BF45B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9F058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63D07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F031C7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25910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F9660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8B95D" w14:textId="77777777" w:rsidR="00784423" w:rsidRDefault="00784423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1DCF87" w14:textId="77777777" w:rsidR="00784423" w:rsidRDefault="00784423" w:rsidP="007844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423" w14:paraId="77A53A75" w14:textId="77777777" w:rsidTr="00253E6B">
        <w:tc>
          <w:tcPr>
            <w:tcW w:w="9640" w:type="dxa"/>
            <w:gridSpan w:val="11"/>
          </w:tcPr>
          <w:p w14:paraId="57AF3586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01ABCECE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C0801C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7157" w14:textId="77777777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IRAT testcase 11.4.12</w:t>
            </w:r>
            <w:r>
              <w:fldChar w:fldCharType="end"/>
            </w:r>
          </w:p>
        </w:tc>
      </w:tr>
      <w:tr w:rsidR="00784423" w14:paraId="6F7F69C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7297127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C77A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61562C2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60A3564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EEA0F" w14:textId="77777777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84423" w14:paraId="5E3E11A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1E87A75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EAD61" w14:textId="5E578AF3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84423" w14:paraId="7616B53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E38A624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A5E7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7CB72C99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0333C2C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98568D" w14:textId="77777777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3D2EA5" w14:textId="77777777" w:rsidR="00784423" w:rsidRDefault="00784423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35E77" w14:textId="77777777" w:rsidR="00784423" w:rsidRDefault="00784423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ABB6" w14:textId="77777777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2024-09-24</w:t>
            </w:r>
            <w:r>
              <w:rPr>
                <w:noProof/>
              </w:rPr>
              <w:fldChar w:fldCharType="end"/>
            </w:r>
          </w:p>
        </w:tc>
      </w:tr>
      <w:tr w:rsidR="00784423" w14:paraId="568EB98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A36D9DD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50C149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3EAB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20E047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48BD30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76CBDDFD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70106A" w14:textId="77777777" w:rsidR="00784423" w:rsidRDefault="00784423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277F8" w14:textId="77777777" w:rsidR="00784423" w:rsidRDefault="00784423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1272E" w14:textId="77777777" w:rsidR="00784423" w:rsidRDefault="00784423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8F17E" w14:textId="77777777" w:rsidR="00784423" w:rsidRDefault="00784423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54A30" w14:textId="77777777" w:rsidR="00784423" w:rsidRDefault="00784423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84423" w14:paraId="3CC4133A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028DA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FBE313" w14:textId="77777777" w:rsidR="00784423" w:rsidRDefault="00784423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432C5D" w14:textId="77777777" w:rsidR="00784423" w:rsidRDefault="00784423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9CB2C" w14:textId="77777777" w:rsidR="00784423" w:rsidRPr="007C2097" w:rsidRDefault="00784423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4423" w14:paraId="575047A1" w14:textId="77777777" w:rsidTr="00253E6B">
        <w:tc>
          <w:tcPr>
            <w:tcW w:w="1843" w:type="dxa"/>
          </w:tcPr>
          <w:p w14:paraId="49227368" w14:textId="77777777" w:rsidR="00784423" w:rsidRDefault="00784423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246BB" w14:textId="77777777" w:rsidR="00784423" w:rsidRDefault="00784423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B41BFD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8C135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5FCE5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7243B142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3C5F">
              <w:rPr>
                <w:rFonts w:cs="Arial"/>
                <w:noProof/>
                <w:lang w:val="en-SG"/>
              </w:rPr>
              <w:t>v_UENWCap := cdr_NR5GC_UENetworkCap('58'O);</w:t>
            </w:r>
          </w:p>
          <w:p w14:paraId="29F4298A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16EA50A7" w14:textId="77777777" w:rsidR="00784423" w:rsidRDefault="00784423" w:rsidP="007844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would result in </w:t>
            </w:r>
            <w:r w:rsidRPr="00B33C5F">
              <w:rPr>
                <w:rFonts w:cs="Arial"/>
                <w:noProof/>
              </w:rPr>
              <w:t>IE v_UENWCap.cIoT_proSeCap  is set to  ('1'B &amp; ? length (7))</w:t>
            </w:r>
            <w:r w:rsidRPr="00B33C5F">
              <w:rPr>
                <w:rFonts w:cs="Arial"/>
                <w:noProof/>
              </w:rPr>
              <w:br/>
              <w:t>This means the the ePCO bit is expected as 1</w:t>
            </w:r>
            <w:r>
              <w:rPr>
                <w:rFonts w:cs="Arial"/>
                <w:noProof/>
              </w:rPr>
              <w:t>, which is not in line with Prose that sets it to anyvalue.</w:t>
            </w:r>
          </w:p>
          <w:p w14:paraId="3F78E04D" w14:textId="3624CF04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784423" w14:paraId="3513F3E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97B17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3EEFC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441C5F5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44F4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696B5" w14:textId="77777777" w:rsidR="00784423" w:rsidRDefault="00784423" w:rsidP="00784423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Initialized </w:t>
            </w:r>
            <w:r w:rsidRPr="00B33C5F">
              <w:rPr>
                <w:rFonts w:cs="Arial"/>
                <w:noProof/>
                <w:lang w:val="en-SG"/>
              </w:rPr>
              <w:t>v_UENWCap.cIoT_proSeCap := *; //WA#WI1336802 WA#11_4_12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4F3F2286" w14:textId="0C7077D2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784423" w14:paraId="32ED1C0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A08C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2D6F4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1A541C5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99DD3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7A9A" w14:textId="51B17380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784423" w14:paraId="15C4CAEB" w14:textId="77777777" w:rsidTr="00253E6B">
        <w:tc>
          <w:tcPr>
            <w:tcW w:w="2694" w:type="dxa"/>
            <w:gridSpan w:val="2"/>
          </w:tcPr>
          <w:p w14:paraId="27D030DE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F7768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6765A3E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94FD8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8ED55" w14:textId="1FA8E8E4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11.4.12.NR5GC</w:t>
            </w:r>
          </w:p>
        </w:tc>
      </w:tr>
      <w:tr w:rsidR="00784423" w14:paraId="37FFEA2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CBF3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9019E" w14:textId="77777777" w:rsidR="00784423" w:rsidRDefault="00784423" w:rsidP="00784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23" w14:paraId="385A2E6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6DF9D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D7722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5018CF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4A5A6" w14:textId="77777777" w:rsidR="00784423" w:rsidRDefault="00784423" w:rsidP="00784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E3B317" w14:textId="77777777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1703DCC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31655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CB0D1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8182C" w14:textId="647BC91E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40614" w14:textId="77777777" w:rsidR="00784423" w:rsidRDefault="00784423" w:rsidP="00784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3304" w14:textId="5F7A7D58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059AACB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53E0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377D7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9472D" w14:textId="7BDF6B85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C5B8B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0C74D" w14:textId="7927767A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01C2166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0B6DC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3C93F" w14:textId="77777777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C5FFC" w14:textId="452CD589" w:rsidR="00784423" w:rsidRDefault="00784423" w:rsidP="00784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B282D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13A2F" w14:textId="79F91A88" w:rsidR="00784423" w:rsidRDefault="00784423" w:rsidP="00784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23" w14:paraId="4BEF8A5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18A5E" w14:textId="77777777" w:rsidR="00784423" w:rsidRDefault="00784423" w:rsidP="00784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5E6AF" w14:textId="77777777" w:rsidR="00784423" w:rsidRDefault="00784423" w:rsidP="00784423">
            <w:pPr>
              <w:pStyle w:val="CRCoverPage"/>
              <w:spacing w:after="0"/>
              <w:rPr>
                <w:noProof/>
              </w:rPr>
            </w:pPr>
          </w:p>
        </w:tc>
      </w:tr>
      <w:tr w:rsidR="00784423" w14:paraId="1283B439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AD903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424C7" w14:textId="7FAF1209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R5s240577</w:t>
            </w:r>
          </w:p>
        </w:tc>
      </w:tr>
      <w:tr w:rsidR="00784423" w:rsidRPr="008863B9" w14:paraId="087ABC07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59E96" w14:textId="77777777" w:rsidR="00784423" w:rsidRPr="008863B9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1BCF5" w14:textId="77777777" w:rsidR="00784423" w:rsidRPr="008863B9" w:rsidRDefault="00784423" w:rsidP="007844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423" w14:paraId="7E931301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C14C9" w14:textId="77777777" w:rsidR="00784423" w:rsidRDefault="00784423" w:rsidP="00784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63E5C" w14:textId="77777777" w:rsidR="00784423" w:rsidRDefault="00784423" w:rsidP="00784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D076B" w14:textId="77777777" w:rsidR="00784423" w:rsidRDefault="00784423" w:rsidP="00784423">
      <w:pPr>
        <w:pStyle w:val="CRCoverPage"/>
        <w:spacing w:after="0"/>
        <w:rPr>
          <w:noProof/>
          <w:sz w:val="8"/>
          <w:szCs w:val="8"/>
        </w:rPr>
      </w:pPr>
    </w:p>
    <w:p w14:paraId="19FC35A3" w14:textId="77777777" w:rsidR="00784423" w:rsidRDefault="00784423" w:rsidP="00784423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08525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A13913B" w14:textId="04DB1F61" w:rsidR="00A24A83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4A83" w:rsidRPr="001E4925">
        <w:rPr>
          <w:rFonts w:ascii="Arial" w:hAnsi="Arial" w:cs="Arial"/>
          <w:iCs/>
        </w:rPr>
        <w:t>Table of Contents</w:t>
      </w:r>
      <w:r w:rsidR="00A24A83">
        <w:tab/>
      </w:r>
      <w:r w:rsidR="00A24A83">
        <w:fldChar w:fldCharType="begin"/>
      </w:r>
      <w:r w:rsidR="00A24A83">
        <w:instrText xml:space="preserve"> PAGEREF _Toc178085257 \h </w:instrText>
      </w:r>
      <w:r w:rsidR="00A24A83">
        <w:fldChar w:fldCharType="separate"/>
      </w:r>
      <w:r w:rsidR="00A24A83">
        <w:t>2</w:t>
      </w:r>
      <w:r w:rsidR="00A24A83">
        <w:fldChar w:fldCharType="end"/>
      </w:r>
    </w:p>
    <w:p w14:paraId="2BB72D6C" w14:textId="78D39D16" w:rsidR="00A24A83" w:rsidRDefault="00A24A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_Toc178085258 \h </w:instrText>
      </w:r>
      <w:r>
        <w:fldChar w:fldCharType="separate"/>
      </w:r>
      <w:r>
        <w:t>2</w:t>
      </w:r>
      <w:r>
        <w:fldChar w:fldCharType="end"/>
      </w:r>
    </w:p>
    <w:p w14:paraId="2D56496C" w14:textId="7320667C" w:rsidR="00A24A83" w:rsidRDefault="00A24A8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_Toc178085259 \h </w:instrText>
      </w:r>
      <w:r>
        <w:fldChar w:fldCharType="separate"/>
      </w:r>
      <w:r>
        <w:t>2</w:t>
      </w:r>
      <w:r>
        <w:fldChar w:fldCharType="end"/>
      </w:r>
    </w:p>
    <w:p w14:paraId="624B8F1F" w14:textId="17D4EF04" w:rsidR="00A24A83" w:rsidRDefault="00A24A8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E492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E4925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_Toc178085260 \h </w:instrText>
      </w:r>
      <w:r>
        <w:fldChar w:fldCharType="separate"/>
      </w:r>
      <w:r>
        <w:t>2</w:t>
      </w:r>
      <w:r>
        <w:fldChar w:fldCharType="end"/>
      </w:r>
    </w:p>
    <w:p w14:paraId="1E7482B4" w14:textId="07BE7EC4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78085258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085259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085260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CB93131" w:rsidR="004A40D5" w:rsidRPr="00E13853" w:rsidRDefault="001974C4" w:rsidP="00206ED0">
            <w:pPr>
              <w:pStyle w:val="CRCoverPage"/>
              <w:spacing w:after="0"/>
              <w:rPr>
                <w:noProof/>
              </w:rPr>
            </w:pPr>
            <w:r w:rsidRPr="001974C4">
              <w:rPr>
                <w:rFonts w:cs="Arial"/>
                <w:noProof/>
                <w:lang w:val="en-SG"/>
              </w:rPr>
              <w:t>fl_TC_11_4_12_NR5GC_EUTRA_TestBody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A7D1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7A25BD70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3C5F">
              <w:rPr>
                <w:rFonts w:cs="Arial"/>
                <w:noProof/>
                <w:lang w:val="en-SG"/>
              </w:rPr>
              <w:t>v_UENWCap := cdr_NR5GC_UENetworkCap('58'O);</w:t>
            </w:r>
          </w:p>
          <w:p w14:paraId="14E15A97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245D11B9" w14:textId="77777777" w:rsidR="00221DEE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This would result in </w:t>
            </w:r>
            <w:r w:rsidRPr="00B33C5F">
              <w:rPr>
                <w:rFonts w:cs="Arial"/>
                <w:noProof/>
              </w:rPr>
              <w:t>IE v_UENWCap.cIoT_proSeCap  is set to  ('1'B &amp; ? length (7))</w:t>
            </w:r>
            <w:r w:rsidRPr="00B33C5F">
              <w:rPr>
                <w:rFonts w:cs="Arial"/>
                <w:noProof/>
              </w:rPr>
              <w:br/>
              <w:t>This means the the ePCO bit is expected as 1</w:t>
            </w:r>
            <w:r>
              <w:rPr>
                <w:rFonts w:cs="Arial"/>
                <w:noProof/>
              </w:rPr>
              <w:t>, which is not in line with Prose that sets it to anyvalue.</w:t>
            </w:r>
          </w:p>
          <w:p w14:paraId="40D410A0" w14:textId="217DA8E5" w:rsidR="006E31A3" w:rsidRPr="00803546" w:rsidRDefault="00221DEE" w:rsidP="00221DE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EF9" w14:textId="77777777" w:rsidR="00221DEE" w:rsidRDefault="00221DEE" w:rsidP="00221DEE">
            <w:pPr>
              <w:pStyle w:val="CRCoverPage"/>
              <w:spacing w:after="0"/>
              <w:ind w:left="10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Initialized </w:t>
            </w:r>
            <w:r w:rsidRPr="00B33C5F">
              <w:rPr>
                <w:rFonts w:cs="Arial"/>
                <w:noProof/>
                <w:lang w:val="en-SG"/>
              </w:rPr>
              <w:t>v_UENWCap.cIoT_proSeCap := *; //WA#WI1336802 WA#11_4_12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4DDB96DE" w14:textId="3BC30A7D" w:rsidR="006C61D0" w:rsidRPr="00FB2EB7" w:rsidRDefault="00221DEE" w:rsidP="00221DE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092" w14:textId="77777777" w:rsid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C610746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true )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{ // @sic R5s230881 R5-241528 sic@</w:t>
            </w:r>
          </w:p>
          <w:p w14:paraId="3160FA8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7898E9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8F0A7E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53927AA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5796F88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EB873B9" w14:textId="77777777" w:rsidR="00012F6F" w:rsidRP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012F6F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</w:t>
            </w:r>
            <w:proofErr w:type="gramStart"/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X :</w:t>
            </w:r>
            <w:proofErr w:type="gramEnd"/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(? length (2) &amp; '1'B &amp; ? length (5)) </w:t>
            </w:r>
            <w:proofErr w:type="spellStart"/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012F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@sic R5-243593 sic@</w:t>
            </w:r>
          </w:p>
          <w:p w14:paraId="553C4657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 xml:space="preserve">    v_UENWCap.cIoT_V2</w:t>
            </w:r>
            <w:proofErr w:type="gramStart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 xml:space="preserve">= (? length (2) &amp; '0'B &amp; ? length (5)) </w:t>
            </w:r>
            <w:proofErr w:type="spellStart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; // @sic R5-243593 sic@ //WA#WI1334857 WA#11_4_12</w:t>
            </w:r>
          </w:p>
          <w:p w14:paraId="0463520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714F530C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31F883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7176487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77784596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1294A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4FDEEDE4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36592862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/ @sic R5s230881 R5-241528 sic@</w:t>
            </w:r>
          </w:p>
          <w:p w14:paraId="156F084D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UENWCap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/ @sic R5-243593, R5s240439 sic@</w:t>
            </w:r>
          </w:p>
          <w:p w14:paraId="5F9E3D80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54AA34EF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20BDA212" w14:textId="77777777" w:rsidR="00012F6F" w:rsidRPr="00B4162C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25FF5FF0" w14:textId="77777777" w:rsidR="00012F6F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15430EBB" w14:textId="51103408" w:rsidR="00B4162C" w:rsidRPr="00850B74" w:rsidRDefault="00012F6F" w:rsidP="00012F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EC05240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true )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{ // @sic R5s230881 R5-241528 sic@</w:t>
            </w:r>
          </w:p>
          <w:p w14:paraId="4320476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5F1DD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07C30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38D0BC4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AD4C5F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FBC6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B4162C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X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(? length (2) &amp; '1'B &amp; ? length (5))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@sic R5-243593 sic@</w:t>
            </w:r>
          </w:p>
          <w:p w14:paraId="4A3996D3" w14:textId="77777777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v_UENWCap.cIoT_V2</w:t>
            </w:r>
            <w:proofErr w:type="gramStart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X :</w:t>
            </w:r>
            <w:proofErr w:type="gramEnd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 xml:space="preserve">= (? length (2) &amp; '0'B &amp; ? length (5)) </w:t>
            </w:r>
            <w:proofErr w:type="spellStart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012F6F">
              <w:rPr>
                <w:rFonts w:ascii="Courier New" w:hAnsi="Courier New" w:cs="Courier New"/>
                <w:color w:val="000000"/>
                <w:lang w:eastAsia="de-DE"/>
              </w:rPr>
              <w:t>; // @sic R5-243593 sic@ //WA#WI1334857 WA#11_4_12</w:t>
            </w:r>
          </w:p>
          <w:p w14:paraId="5DF670FB" w14:textId="057E67AE" w:rsidR="00012F6F" w:rsidRPr="00B4162C" w:rsidRDefault="00012F6F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012F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v_UENWCap.cIoT_</w:t>
            </w:r>
            <w:proofErr w:type="gramStart"/>
            <w:r w:rsidRPr="00012F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proSeCap</w:t>
            </w:r>
            <w:proofErr w:type="spellEnd"/>
            <w:r w:rsidRPr="00012F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012F6F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*; //WA#WI1336802 WA#11_4_12</w:t>
            </w:r>
          </w:p>
          <w:p w14:paraId="1E5BE6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NasInd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= f_EUTRA38_TAUReqFromN1(eutra_Cell1,</w:t>
            </w:r>
          </w:p>
          <w:p w14:paraId="46AD8CB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FCD4E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07F614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51C3BAB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DE8A6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60701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7A0C0F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,/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/ @sic R5s230881 R5-241528 sic@</w:t>
            </w:r>
          </w:p>
          <w:p w14:paraId="7D17B25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UENWCap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/ @sic R5-243593, R5s240439 sic@</w:t>
            </w:r>
          </w:p>
          <w:p w14:paraId="1120F7E4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38D2A24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03A9077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40933FDE" w14:textId="06912400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</w:t>
            </w:r>
            <w:proofErr w:type="gram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04AFCD6C" w14:textId="2E17D206" w:rsidR="00B4162C" w:rsidRPr="00F212AA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2F6F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1DEE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165E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42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83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C5F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F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2024-09-24T14:42:00Z</dcterms:created>
  <dcterms:modified xsi:type="dcterms:W3CDTF">2024-09-24T14:47:00Z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