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1CB3E0" w14:textId="77777777" w:rsidR="00CE1420" w:rsidRDefault="00CE1420" w:rsidP="00CE1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R5s240586</w:t>
      </w:r>
      <w:r>
        <w:rPr>
          <w:b/>
          <w:i/>
          <w:noProof/>
          <w:sz w:val="28"/>
        </w:rPr>
        <w:fldChar w:fldCharType="end"/>
      </w:r>
    </w:p>
    <w:p w14:paraId="492D688C" w14:textId="77777777" w:rsidR="00CE1420" w:rsidRDefault="00CE1420" w:rsidP="00CE142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1420" w14:paraId="1063792A" w14:textId="77777777" w:rsidTr="00253E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0AA55" w14:textId="77777777" w:rsidR="00CE1420" w:rsidRDefault="00CE1420" w:rsidP="00253E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E1420" w14:paraId="5AB62800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C0484" w14:textId="77777777" w:rsidR="00CE1420" w:rsidRDefault="00CE1420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1420" w14:paraId="632E0BB1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295EFF" w14:textId="77777777" w:rsidR="00CE1420" w:rsidRDefault="00CE1420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420" w14:paraId="61F76144" w14:textId="77777777" w:rsidTr="00253E6B">
        <w:tc>
          <w:tcPr>
            <w:tcW w:w="142" w:type="dxa"/>
            <w:tcBorders>
              <w:left w:val="single" w:sz="4" w:space="0" w:color="auto"/>
            </w:tcBorders>
          </w:tcPr>
          <w:p w14:paraId="788361D6" w14:textId="77777777" w:rsidR="00CE1420" w:rsidRDefault="00CE1420" w:rsidP="00253E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4D3518" w14:textId="77777777" w:rsidR="00CE1420" w:rsidRPr="00410371" w:rsidRDefault="00CE1420" w:rsidP="00253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FAB85B" w14:textId="77777777" w:rsidR="00CE1420" w:rsidRDefault="00CE1420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7F3E58" w14:textId="77777777" w:rsidR="00CE1420" w:rsidRPr="00410371" w:rsidRDefault="00CE1420" w:rsidP="00253E6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879428" w14:textId="77777777" w:rsidR="00CE1420" w:rsidRDefault="00CE1420" w:rsidP="00253E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4B825E" w14:textId="77777777" w:rsidR="00CE1420" w:rsidRPr="00410371" w:rsidRDefault="00CE1420" w:rsidP="00253E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7D54710" w14:textId="77777777" w:rsidR="00CE1420" w:rsidRDefault="00CE1420" w:rsidP="00253E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13FA05" w14:textId="77777777" w:rsidR="00CE1420" w:rsidRPr="00410371" w:rsidRDefault="00CE1420" w:rsidP="00253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B570C" w14:textId="77777777" w:rsidR="00CE1420" w:rsidRDefault="00CE1420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CE1420" w14:paraId="4DDF6E1F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B5BD8" w14:textId="77777777" w:rsidR="00CE1420" w:rsidRDefault="00CE1420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CE1420" w14:paraId="33342044" w14:textId="77777777" w:rsidTr="00253E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907062" w14:textId="77777777" w:rsidR="00CE1420" w:rsidRPr="00F25D98" w:rsidRDefault="00CE1420" w:rsidP="00253E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1420" w14:paraId="6C221855" w14:textId="77777777" w:rsidTr="00253E6B">
        <w:tc>
          <w:tcPr>
            <w:tcW w:w="9641" w:type="dxa"/>
            <w:gridSpan w:val="9"/>
          </w:tcPr>
          <w:p w14:paraId="71C6A12C" w14:textId="77777777" w:rsidR="00CE1420" w:rsidRDefault="00CE1420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0C5EC0" w14:textId="77777777" w:rsidR="00CE1420" w:rsidRDefault="00CE1420" w:rsidP="00CE14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1420" w14:paraId="0F11E481" w14:textId="77777777" w:rsidTr="00253E6B">
        <w:tc>
          <w:tcPr>
            <w:tcW w:w="2835" w:type="dxa"/>
          </w:tcPr>
          <w:p w14:paraId="3C9BDEEA" w14:textId="77777777" w:rsidR="00CE1420" w:rsidRDefault="00CE1420" w:rsidP="00253E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C397E4" w14:textId="77777777" w:rsidR="00CE1420" w:rsidRDefault="00CE1420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A6DA58" w14:textId="77777777" w:rsidR="00CE1420" w:rsidRDefault="00CE1420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135DF9" w14:textId="77777777" w:rsidR="00CE1420" w:rsidRDefault="00CE1420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090AE6" w14:textId="77777777" w:rsidR="00CE1420" w:rsidRDefault="00CE1420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F3F3B2" w14:textId="77777777" w:rsidR="00CE1420" w:rsidRDefault="00CE1420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D8BAD8" w14:textId="77777777" w:rsidR="00CE1420" w:rsidRDefault="00CE1420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84DFBD" w14:textId="77777777" w:rsidR="00CE1420" w:rsidRDefault="00CE1420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882575" w14:textId="77777777" w:rsidR="00CE1420" w:rsidRDefault="00CE1420" w:rsidP="00253E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77EB07" w14:textId="77777777" w:rsidR="00CE1420" w:rsidRDefault="00CE1420" w:rsidP="00CE14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1420" w14:paraId="536EDAC0" w14:textId="77777777" w:rsidTr="00253E6B">
        <w:tc>
          <w:tcPr>
            <w:tcW w:w="9640" w:type="dxa"/>
            <w:gridSpan w:val="11"/>
          </w:tcPr>
          <w:p w14:paraId="5F802DEE" w14:textId="77777777" w:rsidR="00CE1420" w:rsidRDefault="00CE1420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420" w14:paraId="26900F36" w14:textId="77777777" w:rsidTr="00253E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CAE90A" w14:textId="77777777" w:rsidR="00CE1420" w:rsidRDefault="00CE1420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B170D" w14:textId="77777777" w:rsidR="00CE1420" w:rsidRDefault="00CE1420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</w:t>
            </w:r>
            <w:proofErr w:type="gramStart"/>
            <w:r>
              <w:t>GC  testcase</w:t>
            </w:r>
            <w:proofErr w:type="gramEnd"/>
            <w:r>
              <w:t xml:space="preserve"> 8.1.4.1.2</w:t>
            </w:r>
            <w:r>
              <w:fldChar w:fldCharType="end"/>
            </w:r>
          </w:p>
        </w:tc>
      </w:tr>
      <w:tr w:rsidR="00CE1420" w14:paraId="61B4AF83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7FA45B03" w14:textId="77777777" w:rsidR="00CE1420" w:rsidRDefault="00CE1420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47E78" w14:textId="77777777" w:rsidR="00CE1420" w:rsidRDefault="00CE1420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420" w14:paraId="1C83F330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6BBE2056" w14:textId="77777777" w:rsidR="00CE1420" w:rsidRDefault="00CE1420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EB64B9" w14:textId="77777777" w:rsidR="00CE1420" w:rsidRDefault="00CE1420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E1420" w14:paraId="74B74992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0D153429" w14:textId="77777777" w:rsidR="00CE1420" w:rsidRDefault="00CE1420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7EB375" w14:textId="7CB9098E" w:rsidR="00CE1420" w:rsidRDefault="00CE1420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CE1420" w14:paraId="66ECE06D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368E5D7A" w14:textId="77777777" w:rsidR="00CE1420" w:rsidRDefault="00CE1420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4E4DE" w14:textId="77777777" w:rsidR="00CE1420" w:rsidRDefault="00CE1420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420" w14:paraId="7664613A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286AB640" w14:textId="77777777" w:rsidR="00CE1420" w:rsidRDefault="00CE1420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DE8A5F" w14:textId="77777777" w:rsidR="00CE1420" w:rsidRDefault="00CE1420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46F1F2E" w14:textId="77777777" w:rsidR="00CE1420" w:rsidRDefault="00CE1420" w:rsidP="00253E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BD1D3" w14:textId="77777777" w:rsidR="00CE1420" w:rsidRDefault="00CE1420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D4247" w14:textId="77777777" w:rsidR="00CE1420" w:rsidRDefault="00CE1420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2024-09-24</w:t>
            </w:r>
            <w:r>
              <w:rPr>
                <w:noProof/>
              </w:rPr>
              <w:fldChar w:fldCharType="end"/>
            </w:r>
          </w:p>
        </w:tc>
      </w:tr>
      <w:tr w:rsidR="00CE1420" w14:paraId="6167A01F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03F2DA32" w14:textId="77777777" w:rsidR="00CE1420" w:rsidRDefault="00CE1420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A967D7" w14:textId="77777777" w:rsidR="00CE1420" w:rsidRDefault="00CE1420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015501" w14:textId="77777777" w:rsidR="00CE1420" w:rsidRDefault="00CE1420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270684" w14:textId="77777777" w:rsidR="00CE1420" w:rsidRDefault="00CE1420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31D93C" w14:textId="77777777" w:rsidR="00CE1420" w:rsidRDefault="00CE1420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420" w14:paraId="355CFA5F" w14:textId="77777777" w:rsidTr="00253E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76B07C" w14:textId="77777777" w:rsidR="00CE1420" w:rsidRDefault="00CE1420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D5C1D" w14:textId="77777777" w:rsidR="00CE1420" w:rsidRDefault="00CE1420" w:rsidP="00253E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A3A0ED" w14:textId="77777777" w:rsidR="00CE1420" w:rsidRDefault="00CE1420" w:rsidP="00253E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15627" w14:textId="77777777" w:rsidR="00CE1420" w:rsidRDefault="00CE1420" w:rsidP="00253E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32D688" w14:textId="77777777" w:rsidR="00CE1420" w:rsidRDefault="00CE1420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E1420" w14:paraId="3148E3ED" w14:textId="77777777" w:rsidTr="00253E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FDD59E" w14:textId="77777777" w:rsidR="00CE1420" w:rsidRDefault="00CE1420" w:rsidP="00253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F8F6B4" w14:textId="77777777" w:rsidR="00CE1420" w:rsidRDefault="00CE1420" w:rsidP="00253E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1D04E0" w14:textId="77777777" w:rsidR="00CE1420" w:rsidRDefault="00CE1420" w:rsidP="00253E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50C2AB" w14:textId="77777777" w:rsidR="00CE1420" w:rsidRPr="007C2097" w:rsidRDefault="00CE1420" w:rsidP="00253E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E1420" w14:paraId="25292404" w14:textId="77777777" w:rsidTr="00253E6B">
        <w:tc>
          <w:tcPr>
            <w:tcW w:w="1843" w:type="dxa"/>
          </w:tcPr>
          <w:p w14:paraId="545CD1B7" w14:textId="77777777" w:rsidR="00CE1420" w:rsidRDefault="00CE1420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E6326D" w14:textId="77777777" w:rsidR="00CE1420" w:rsidRDefault="00CE1420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420" w14:paraId="25A01A38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576B92" w14:textId="77777777" w:rsidR="00CE1420" w:rsidRDefault="00CE1420" w:rsidP="00CE1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83AFF8" w14:textId="77777777" w:rsidR="00CE1420" w:rsidRDefault="00CE1420" w:rsidP="00CE1420">
            <w:pPr>
              <w:pStyle w:val="CRCoverPage"/>
              <w:spacing w:after="0"/>
            </w:pPr>
            <w:r w:rsidRPr="003E6E7A">
              <w:t>Some UEs are hav</w:t>
            </w:r>
            <w:r>
              <w:t xml:space="preserve">ing the implementation to do </w:t>
            </w:r>
            <w:proofErr w:type="gramStart"/>
            <w:r w:rsidRPr="003E6E7A">
              <w:t>Pre-assembled</w:t>
            </w:r>
            <w:proofErr w:type="gramEnd"/>
            <w:r w:rsidRPr="003E6E7A">
              <w:t xml:space="preserve"> data packet, which means they get the data to be sent ready fi</w:t>
            </w:r>
            <w:r>
              <w:t>r</w:t>
            </w:r>
            <w:r w:rsidRPr="003E6E7A">
              <w:t>st</w:t>
            </w:r>
            <w:r>
              <w:t xml:space="preserve"> and transmit to MAC layer.</w:t>
            </w:r>
          </w:p>
          <w:p w14:paraId="24028CAB" w14:textId="77777777" w:rsidR="00CE1420" w:rsidRDefault="00CE1420" w:rsidP="00CE1420">
            <w:pPr>
              <w:pStyle w:val="CRCoverPage"/>
              <w:spacing w:after="0"/>
            </w:pPr>
          </w:p>
          <w:p w14:paraId="10DB5238" w14:textId="77777777" w:rsidR="00CE1420" w:rsidRDefault="00CE1420" w:rsidP="00CE1420">
            <w:pPr>
              <w:pStyle w:val="CRCoverPage"/>
              <w:spacing w:after="0"/>
            </w:pPr>
            <w:r>
              <w:t>In the current implementation of the case 8.1.4.1.2, at steps 14-15 to avoid the collision between the final reconfiguration complete and registration request, Handover functions are split.</w:t>
            </w:r>
          </w:p>
          <w:p w14:paraId="48EDD681" w14:textId="77777777" w:rsidR="00CE1420" w:rsidRDefault="00CE1420" w:rsidP="00CE1420">
            <w:pPr>
              <w:pStyle w:val="CRCoverPage"/>
              <w:spacing w:after="0"/>
            </w:pPr>
          </w:p>
          <w:p w14:paraId="674AFA7D" w14:textId="77777777" w:rsidR="00CE1420" w:rsidRDefault="00CE1420" w:rsidP="00CE1420">
            <w:pPr>
              <w:pStyle w:val="CRCoverPage"/>
              <w:spacing w:after="0"/>
            </w:pPr>
            <w:r>
              <w:t xml:space="preserve">Expectation is that UE sends reconfiguration complete using the default grant </w:t>
            </w:r>
            <w:r w:rsidRPr="003E6E7A">
              <w:t>tsc_NR_Msg4GrantHO_</w:t>
            </w:r>
            <w:proofErr w:type="gramStart"/>
            <w:r w:rsidRPr="003E6E7A">
              <w:t>Def</w:t>
            </w:r>
            <w:r>
              <w:t xml:space="preserve"> :</w:t>
            </w:r>
            <w:proofErr w:type="gramEnd"/>
            <w:r>
              <w:t xml:space="preserve">= 144 ; </w:t>
            </w:r>
          </w:p>
          <w:p w14:paraId="42786F44" w14:textId="77777777" w:rsidR="00CE1420" w:rsidRDefault="00CE1420" w:rsidP="00CE1420">
            <w:pPr>
              <w:pStyle w:val="CRCoverPage"/>
              <w:spacing w:after="0"/>
            </w:pPr>
          </w:p>
          <w:p w14:paraId="21516616" w14:textId="77777777" w:rsidR="00CE1420" w:rsidRDefault="00CE1420" w:rsidP="00CE1420">
            <w:pPr>
              <w:pStyle w:val="CRCoverPage"/>
              <w:spacing w:after="0"/>
            </w:pPr>
            <w:r>
              <w:t xml:space="preserve">But some UEs are already having the PDCP status report available in MAC </w:t>
            </w:r>
            <w:proofErr w:type="gramStart"/>
            <w:r>
              <w:t>layer ,</w:t>
            </w:r>
            <w:proofErr w:type="gramEnd"/>
            <w:r>
              <w:t xml:space="preserve"> by the time they transmit reconfiguration complete , these UE behavior choose to make use of Long BSR (</w:t>
            </w:r>
            <w:r w:rsidRPr="003E6E7A">
              <w:t>there're 2 LCGs have data</w:t>
            </w:r>
            <w:r>
              <w:t xml:space="preserve"> ) instead of Short BSR .</w:t>
            </w:r>
            <w:r w:rsidRPr="003E6E7A">
              <w:t xml:space="preserve"> </w:t>
            </w:r>
            <w:r>
              <w:t>this requires more grant to be given during Msg4 UL Grant HO.</w:t>
            </w:r>
          </w:p>
          <w:p w14:paraId="4AC6206D" w14:textId="77777777" w:rsidR="00CE1420" w:rsidRDefault="00CE1420" w:rsidP="00CE1420">
            <w:pPr>
              <w:pStyle w:val="CRCoverPage"/>
              <w:spacing w:after="0"/>
            </w:pPr>
          </w:p>
          <w:p w14:paraId="2DD6C58C" w14:textId="77777777" w:rsidR="00CE1420" w:rsidRDefault="00CE1420" w:rsidP="00CE1420">
            <w:pPr>
              <w:pStyle w:val="CRCoverPage"/>
              <w:spacing w:after="0"/>
            </w:pPr>
            <w:r>
              <w:t xml:space="preserve">With the current grant allocation, UE is sending only the first segments of reconfiguration complete using Msg4 UL </w:t>
            </w:r>
            <w:proofErr w:type="gramStart"/>
            <w:r>
              <w:t>Grant ,</w:t>
            </w:r>
            <w:proofErr w:type="gramEnd"/>
            <w:r>
              <w:t xml:space="preserve"> thus resulting the remaining segment of reconfiguration complete and registration request come together which fails the case .</w:t>
            </w:r>
          </w:p>
          <w:p w14:paraId="23655E6F" w14:textId="77777777" w:rsidR="00CE1420" w:rsidRDefault="00CE1420" w:rsidP="00CE1420">
            <w:pPr>
              <w:pStyle w:val="CRCoverPage"/>
              <w:spacing w:after="0"/>
            </w:pPr>
          </w:p>
          <w:p w14:paraId="52C689C5" w14:textId="02E4823F" w:rsidR="00CE1420" w:rsidRDefault="00CE1420" w:rsidP="00CE14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avoid the </w:t>
            </w:r>
            <w:proofErr w:type="gramStart"/>
            <w:r>
              <w:t>issue ,</w:t>
            </w:r>
            <w:proofErr w:type="gramEnd"/>
            <w:r>
              <w:t xml:space="preserve"> it is proposed to make use of the grant size as 160 only for this case . </w:t>
            </w:r>
          </w:p>
        </w:tc>
      </w:tr>
      <w:tr w:rsidR="00CE1420" w14:paraId="4FEC960E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A8D0C" w14:textId="77777777" w:rsidR="00CE1420" w:rsidRDefault="00CE1420" w:rsidP="00CE1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1A967" w14:textId="77777777" w:rsidR="00CE1420" w:rsidRDefault="00CE1420" w:rsidP="00CE1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420" w14:paraId="5D0D0165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5756C" w14:textId="77777777" w:rsidR="00CE1420" w:rsidRDefault="00CE1420" w:rsidP="00CE1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B67E02" w14:textId="13656E07" w:rsidR="00CE1420" w:rsidRDefault="00CE1420" w:rsidP="00CE1420">
            <w:pPr>
              <w:pStyle w:val="CRCoverPage"/>
              <w:spacing w:after="0"/>
              <w:ind w:left="100"/>
              <w:rPr>
                <w:noProof/>
              </w:rPr>
            </w:pPr>
            <w:r>
              <w:t>160 bits of grant is provided as part of Msg4 UL grant</w:t>
            </w:r>
          </w:p>
        </w:tc>
      </w:tr>
      <w:tr w:rsidR="00CE1420" w14:paraId="0AE7A4B2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B6478" w14:textId="77777777" w:rsidR="00CE1420" w:rsidRDefault="00CE1420" w:rsidP="00CE1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A3533" w14:textId="77777777" w:rsidR="00CE1420" w:rsidRDefault="00CE1420" w:rsidP="00CE1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420" w14:paraId="268FE054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A5F8DC" w14:textId="77777777" w:rsidR="00CE1420" w:rsidRDefault="00CE1420" w:rsidP="00CE1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8F29A" w14:textId="353AAC6E" w:rsidR="00CE1420" w:rsidRDefault="00CE1420" w:rsidP="00CE1420">
            <w:pPr>
              <w:pStyle w:val="CRCoverPage"/>
              <w:spacing w:after="0"/>
              <w:ind w:left="100"/>
              <w:rPr>
                <w:noProof/>
              </w:rPr>
            </w:pPr>
            <w:r w:rsidRPr="00102355">
              <w:t>Conformant UE will fail the test case</w:t>
            </w:r>
          </w:p>
        </w:tc>
      </w:tr>
      <w:tr w:rsidR="00CE1420" w14:paraId="363831B8" w14:textId="77777777" w:rsidTr="00253E6B">
        <w:tc>
          <w:tcPr>
            <w:tcW w:w="2694" w:type="dxa"/>
            <w:gridSpan w:val="2"/>
          </w:tcPr>
          <w:p w14:paraId="789DBCF2" w14:textId="77777777" w:rsidR="00CE1420" w:rsidRDefault="00CE1420" w:rsidP="00CE1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66863A" w14:textId="77777777" w:rsidR="00CE1420" w:rsidRDefault="00CE1420" w:rsidP="00CE1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420" w14:paraId="69294CAF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820BC" w14:textId="77777777" w:rsidR="00CE1420" w:rsidRDefault="00CE1420" w:rsidP="00CE1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C8B51" w14:textId="13D1B69B" w:rsidR="00CE1420" w:rsidRDefault="00CE1420" w:rsidP="00CE1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8.1.4.1.2.NR5GC</w:t>
            </w:r>
          </w:p>
        </w:tc>
      </w:tr>
      <w:tr w:rsidR="00CE1420" w14:paraId="3AD2D852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FC07F" w14:textId="77777777" w:rsidR="00CE1420" w:rsidRDefault="00CE1420" w:rsidP="00CE1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38A9B2" w14:textId="77777777" w:rsidR="00CE1420" w:rsidRDefault="00CE1420" w:rsidP="00CE1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420" w14:paraId="5B09B04D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1A6A4" w14:textId="77777777" w:rsidR="00CE1420" w:rsidRDefault="00CE1420" w:rsidP="00CE1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22CE27" w14:textId="77777777" w:rsidR="00CE1420" w:rsidRDefault="00CE1420" w:rsidP="00CE1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4B6937" w14:textId="77777777" w:rsidR="00CE1420" w:rsidRDefault="00CE1420" w:rsidP="00CE1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101B8E" w14:textId="77777777" w:rsidR="00CE1420" w:rsidRDefault="00CE1420" w:rsidP="00CE1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FDCF62" w14:textId="77777777" w:rsidR="00CE1420" w:rsidRDefault="00CE1420" w:rsidP="00CE14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420" w14:paraId="0875A643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D61AD" w14:textId="77777777" w:rsidR="00CE1420" w:rsidRDefault="00CE1420" w:rsidP="00CE1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58EC50" w14:textId="77777777" w:rsidR="00CE1420" w:rsidRDefault="00CE1420" w:rsidP="00CE1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E70F6" w14:textId="3152E318" w:rsidR="00CE1420" w:rsidRDefault="00CE1420" w:rsidP="00CE1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F0542E" w14:textId="77777777" w:rsidR="00CE1420" w:rsidRDefault="00CE1420" w:rsidP="00CE1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DA0EC6" w14:textId="433D5FB2" w:rsidR="00CE1420" w:rsidRDefault="00CE1420" w:rsidP="00CE14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420" w14:paraId="4691641C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81422" w14:textId="77777777" w:rsidR="00CE1420" w:rsidRDefault="00CE1420" w:rsidP="00CE14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A9343E" w14:textId="77777777" w:rsidR="00CE1420" w:rsidRDefault="00CE1420" w:rsidP="00CE1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60AD6" w14:textId="53DEDED8" w:rsidR="00CE1420" w:rsidRDefault="00CE1420" w:rsidP="00CE1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1A8530" w14:textId="77777777" w:rsidR="00CE1420" w:rsidRDefault="00CE1420" w:rsidP="00CE1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46D4A" w14:textId="248D0203" w:rsidR="00CE1420" w:rsidRDefault="00CE1420" w:rsidP="00CE14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420" w14:paraId="6E5BFDC6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A50CD" w14:textId="77777777" w:rsidR="00CE1420" w:rsidRDefault="00CE1420" w:rsidP="00CE14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A9F04" w14:textId="77777777" w:rsidR="00CE1420" w:rsidRDefault="00CE1420" w:rsidP="00CE1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32E6D" w14:textId="2817D71E" w:rsidR="00CE1420" w:rsidRDefault="00CE1420" w:rsidP="00CE1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C8DA7F" w14:textId="77777777" w:rsidR="00CE1420" w:rsidRDefault="00CE1420" w:rsidP="00CE1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731E3E" w14:textId="5092F878" w:rsidR="00CE1420" w:rsidRDefault="00CE1420" w:rsidP="00CE14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420" w14:paraId="22AA3518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3792F" w14:textId="77777777" w:rsidR="00CE1420" w:rsidRDefault="00CE1420" w:rsidP="00CE1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DB6A" w14:textId="77777777" w:rsidR="00CE1420" w:rsidRDefault="00CE1420" w:rsidP="00CE1420">
            <w:pPr>
              <w:pStyle w:val="CRCoverPage"/>
              <w:spacing w:after="0"/>
              <w:rPr>
                <w:noProof/>
              </w:rPr>
            </w:pPr>
          </w:p>
        </w:tc>
      </w:tr>
      <w:tr w:rsidR="00CE1420" w14:paraId="0130301F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C3AD69" w14:textId="77777777" w:rsidR="00CE1420" w:rsidRDefault="00CE1420" w:rsidP="00CE1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0913A" w14:textId="77777777" w:rsidR="00CE1420" w:rsidRDefault="00CE1420" w:rsidP="00CE14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1420" w:rsidRPr="008863B9" w14:paraId="31D6D191" w14:textId="77777777" w:rsidTr="00253E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2C4C4" w14:textId="77777777" w:rsidR="00CE1420" w:rsidRPr="008863B9" w:rsidRDefault="00CE1420" w:rsidP="00CE1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37330" w14:textId="77777777" w:rsidR="00CE1420" w:rsidRPr="008863B9" w:rsidRDefault="00CE1420" w:rsidP="00CE14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1420" w14:paraId="31B3A01E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270A9" w14:textId="77777777" w:rsidR="00CE1420" w:rsidRDefault="00CE1420" w:rsidP="00CE1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8B3B9" w14:textId="77777777" w:rsidR="00CE1420" w:rsidRDefault="00CE1420" w:rsidP="00CE14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12658E" w14:textId="77777777" w:rsidR="00CE1420" w:rsidRDefault="00CE1420" w:rsidP="00CE1420">
      <w:pPr>
        <w:pStyle w:val="CRCoverPage"/>
        <w:spacing w:after="0"/>
        <w:rPr>
          <w:noProof/>
          <w:sz w:val="8"/>
          <w:szCs w:val="8"/>
        </w:rPr>
      </w:pPr>
    </w:p>
    <w:p w14:paraId="3211FE43" w14:textId="77777777" w:rsidR="00CE1420" w:rsidRDefault="00CE1420" w:rsidP="00CE1420">
      <w:pPr>
        <w:rPr>
          <w:noProof/>
        </w:rPr>
      </w:pPr>
    </w:p>
    <w:p w14:paraId="03657D8A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78DBCBF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ECC45" w14:textId="77777777" w:rsidR="009478EE" w:rsidRDefault="009478EE" w:rsidP="009478EE">
      <w:pPr>
        <w:rPr>
          <w:noProof/>
        </w:rPr>
      </w:pPr>
    </w:p>
    <w:p w14:paraId="583F4796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800435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02F4EB9" w14:textId="33DC1423" w:rsidR="00E4495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4495F" w:rsidRPr="00F10FB7">
        <w:rPr>
          <w:rFonts w:ascii="Arial" w:hAnsi="Arial" w:cs="Arial"/>
          <w:iCs/>
        </w:rPr>
        <w:t>Table of Contents</w:t>
      </w:r>
      <w:r w:rsidR="00E4495F">
        <w:tab/>
      </w:r>
      <w:r w:rsidR="00E4495F">
        <w:fldChar w:fldCharType="begin"/>
      </w:r>
      <w:r w:rsidR="00E4495F">
        <w:instrText xml:space="preserve"> PAGEREF _Toc178004358 \h </w:instrText>
      </w:r>
      <w:r w:rsidR="00E4495F">
        <w:fldChar w:fldCharType="separate"/>
      </w:r>
      <w:r w:rsidR="00E4495F">
        <w:t>3</w:t>
      </w:r>
      <w:r w:rsidR="00E4495F">
        <w:fldChar w:fldCharType="end"/>
      </w:r>
    </w:p>
    <w:p w14:paraId="71EBEF7D" w14:textId="37AB2CB3" w:rsidR="00E4495F" w:rsidRDefault="00E4495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10FB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10FB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_Toc178004359 \h </w:instrText>
      </w:r>
      <w:r>
        <w:fldChar w:fldCharType="separate"/>
      </w:r>
      <w:r>
        <w:t>3</w:t>
      </w:r>
      <w:r>
        <w:fldChar w:fldCharType="end"/>
      </w:r>
    </w:p>
    <w:p w14:paraId="034F77EA" w14:textId="6CF8DBD7" w:rsidR="00E4495F" w:rsidRDefault="00E4495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10FB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10FB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_Toc178004360 \h </w:instrText>
      </w:r>
      <w:r>
        <w:fldChar w:fldCharType="separate"/>
      </w:r>
      <w:r>
        <w:t>3</w:t>
      </w:r>
      <w:r>
        <w:fldChar w:fldCharType="end"/>
      </w:r>
    </w:p>
    <w:p w14:paraId="1AB7F5E5" w14:textId="6CE8CD14" w:rsidR="00E4495F" w:rsidRDefault="00E4495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10FB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10FB7">
        <w:rPr>
          <w:rFonts w:cs="Arial"/>
          <w:b/>
          <w:bCs/>
          <w:color w:val="000000"/>
          <w:lang w:val="en-US" w:eastAsia="en-GB"/>
        </w:rPr>
        <w:t>Change to the Function fl_TC_8_1_4_1_2_TestBody</w:t>
      </w:r>
      <w:r>
        <w:tab/>
      </w:r>
      <w:r>
        <w:fldChar w:fldCharType="begin"/>
      </w:r>
      <w:r>
        <w:instrText xml:space="preserve"> PAGEREF _Toc178004361 \h </w:instrText>
      </w:r>
      <w:r>
        <w:fldChar w:fldCharType="separate"/>
      </w:r>
      <w:r>
        <w:t>3</w:t>
      </w:r>
      <w:r>
        <w:fldChar w:fldCharType="end"/>
      </w:r>
    </w:p>
    <w:p w14:paraId="1E611A47" w14:textId="35CA577E" w:rsidR="00E4495F" w:rsidRDefault="00E4495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10FB7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10FB7">
        <w:rPr>
          <w:rFonts w:cs="Arial"/>
          <w:b/>
          <w:bCs/>
          <w:color w:val="000000"/>
          <w:lang w:val="en-US" w:eastAsia="en-GB"/>
        </w:rPr>
        <w:t>Change to the Function f_NR5GC_508RRC_IntraNR_HO_InterCell_Steps1_12</w:t>
      </w:r>
      <w:r>
        <w:tab/>
      </w:r>
      <w:r>
        <w:fldChar w:fldCharType="begin"/>
      </w:r>
      <w:r>
        <w:instrText xml:space="preserve"> PAGEREF _Toc178004362 \h </w:instrText>
      </w:r>
      <w:r>
        <w:fldChar w:fldCharType="separate"/>
      </w:r>
      <w:r>
        <w:t>6</w:t>
      </w:r>
      <w:r>
        <w:fldChar w:fldCharType="end"/>
      </w:r>
    </w:p>
    <w:p w14:paraId="25C3F96E" w14:textId="12757C54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78004359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A44BFEF" w14:textId="1F7E4A4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B43DB0">
        <w:rPr>
          <w:lang w:val="en-US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6A841EE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9A226A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0CB2EC35" w14:textId="77777777" w:rsidR="007A73E5" w:rsidRDefault="007A73E5" w:rsidP="007A73E5">
      <w:pPr>
        <w:rPr>
          <w:b/>
          <w:sz w:val="24"/>
          <w:lang w:eastAsia="ja-JP"/>
        </w:rPr>
      </w:pPr>
    </w:p>
    <w:p w14:paraId="471C5E8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8004360"/>
      <w:r w:rsidRPr="00854C55">
        <w:rPr>
          <w:b/>
        </w:rPr>
        <w:t>Corrections required</w:t>
      </w:r>
      <w:bookmarkEnd w:id="22"/>
      <w:bookmarkEnd w:id="23"/>
      <w:bookmarkEnd w:id="24"/>
    </w:p>
    <w:p w14:paraId="26645B5C" w14:textId="0F585A3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8004361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102355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47715" w:rsidRPr="00247715">
        <w:rPr>
          <w:rFonts w:cs="Arial"/>
          <w:b/>
          <w:bCs/>
          <w:color w:val="000000"/>
          <w:lang w:val="en-US" w:eastAsia="en-GB"/>
        </w:rPr>
        <w:t>fl_TC_8_1_4_1_2_TestBody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56121EB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8FDE" w14:textId="3125F3EA" w:rsidR="004A40D5" w:rsidRDefault="00102355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2160" w14:textId="2183C690" w:rsidR="004A40D5" w:rsidRPr="00102355" w:rsidRDefault="00687D9B" w:rsidP="00824210">
            <w:pPr>
              <w:pStyle w:val="CRCoverPage"/>
              <w:spacing w:after="0"/>
              <w:ind w:left="100"/>
            </w:pPr>
            <w:r w:rsidRPr="00687D9B">
              <w:t>fl_TC_8_1_4_1_2_TestBody</w:t>
            </w:r>
          </w:p>
        </w:tc>
      </w:tr>
      <w:tr w:rsidR="004A40D5" w14:paraId="25B3361A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21B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DF06" w14:textId="77777777" w:rsidR="00394D97" w:rsidRDefault="00394D97" w:rsidP="00394D97">
            <w:pPr>
              <w:pStyle w:val="CRCoverPage"/>
              <w:spacing w:after="0"/>
            </w:pPr>
            <w:r w:rsidRPr="003E6E7A">
              <w:t>Some UEs are hav</w:t>
            </w:r>
            <w:r>
              <w:t xml:space="preserve">ing the implementation to do </w:t>
            </w:r>
            <w:r w:rsidRPr="003E6E7A">
              <w:t>Pre-assembled data packet, which means they get the data to be sent ready fi</w:t>
            </w:r>
            <w:r>
              <w:t>r</w:t>
            </w:r>
            <w:r w:rsidRPr="003E6E7A">
              <w:t>st</w:t>
            </w:r>
            <w:r>
              <w:t xml:space="preserve"> and transmit to MAC layer.</w:t>
            </w:r>
          </w:p>
          <w:p w14:paraId="6C61F239" w14:textId="77777777" w:rsidR="00394D97" w:rsidRDefault="00394D97" w:rsidP="00394D97">
            <w:pPr>
              <w:pStyle w:val="CRCoverPage"/>
              <w:spacing w:after="0"/>
            </w:pPr>
          </w:p>
          <w:p w14:paraId="04965718" w14:textId="77777777" w:rsidR="00394D97" w:rsidRDefault="00394D97" w:rsidP="00394D97">
            <w:pPr>
              <w:pStyle w:val="CRCoverPage"/>
              <w:spacing w:after="0"/>
            </w:pPr>
            <w:r>
              <w:t>In the current implementation of the case 8.1.4.1.2, at steps 14-15 to avoid the collision between the final reconfiguration complete and registration request, Handover functions are split.</w:t>
            </w:r>
          </w:p>
          <w:p w14:paraId="1697D3DE" w14:textId="77777777" w:rsidR="00394D97" w:rsidRDefault="00394D97" w:rsidP="00394D97">
            <w:pPr>
              <w:pStyle w:val="CRCoverPage"/>
              <w:spacing w:after="0"/>
            </w:pPr>
          </w:p>
          <w:p w14:paraId="59A79C33" w14:textId="77777777" w:rsidR="00394D97" w:rsidRDefault="00394D97" w:rsidP="00394D97">
            <w:pPr>
              <w:pStyle w:val="CRCoverPage"/>
              <w:spacing w:after="0"/>
            </w:pPr>
            <w:r>
              <w:t xml:space="preserve">Expectation is that UE sends reconfiguration complete using the default grant </w:t>
            </w:r>
            <w:r w:rsidRPr="003E6E7A">
              <w:t>tsc_NR_Msg4GrantHO_</w:t>
            </w:r>
            <w:proofErr w:type="gramStart"/>
            <w:r w:rsidRPr="003E6E7A">
              <w:t>Def</w:t>
            </w:r>
            <w:r>
              <w:t xml:space="preserve"> :</w:t>
            </w:r>
            <w:proofErr w:type="gramEnd"/>
            <w:r>
              <w:t xml:space="preserve">= 144 ; </w:t>
            </w:r>
          </w:p>
          <w:p w14:paraId="0E204558" w14:textId="77777777" w:rsidR="00394D97" w:rsidRDefault="00394D97" w:rsidP="00394D97">
            <w:pPr>
              <w:pStyle w:val="CRCoverPage"/>
              <w:spacing w:after="0"/>
            </w:pPr>
          </w:p>
          <w:p w14:paraId="0710FB44" w14:textId="77777777" w:rsidR="00394D97" w:rsidRDefault="00394D97" w:rsidP="00394D97">
            <w:pPr>
              <w:pStyle w:val="CRCoverPage"/>
              <w:spacing w:after="0"/>
            </w:pPr>
            <w:r>
              <w:t xml:space="preserve">But some UEs are already having the PDCP status report available in MAC </w:t>
            </w:r>
            <w:proofErr w:type="gramStart"/>
            <w:r>
              <w:t>layer ,</w:t>
            </w:r>
            <w:proofErr w:type="gramEnd"/>
            <w:r>
              <w:t xml:space="preserve"> by the time they transmit reconfiguration complete , these UE behavior choose to make use of Long BSR (</w:t>
            </w:r>
            <w:r w:rsidRPr="003E6E7A">
              <w:t>there're 2 LCGs have data</w:t>
            </w:r>
            <w:r>
              <w:t xml:space="preserve"> ) instead of Short BSR .</w:t>
            </w:r>
            <w:r w:rsidRPr="003E6E7A">
              <w:t xml:space="preserve"> </w:t>
            </w:r>
            <w:r>
              <w:t>this requires more grant to be given during Msg4 UL Grant HO.</w:t>
            </w:r>
          </w:p>
          <w:p w14:paraId="31841F52" w14:textId="77777777" w:rsidR="00394D97" w:rsidRDefault="00394D97" w:rsidP="00394D97">
            <w:pPr>
              <w:pStyle w:val="CRCoverPage"/>
              <w:spacing w:after="0"/>
            </w:pPr>
          </w:p>
          <w:p w14:paraId="34B2486F" w14:textId="77777777" w:rsidR="00394D97" w:rsidRDefault="00394D97" w:rsidP="00394D97">
            <w:pPr>
              <w:pStyle w:val="CRCoverPage"/>
              <w:spacing w:after="0"/>
            </w:pPr>
            <w:r>
              <w:t xml:space="preserve">With the current grant allocation, UE is sending only the first segments of reconfiguration complete using Msg4 UL </w:t>
            </w:r>
            <w:proofErr w:type="gramStart"/>
            <w:r>
              <w:t>Grant ,</w:t>
            </w:r>
            <w:proofErr w:type="gramEnd"/>
            <w:r>
              <w:t xml:space="preserve"> thus resulting the remaining segment of reconfiguration complete and registration request come together which fails the case .</w:t>
            </w:r>
          </w:p>
          <w:p w14:paraId="36919448" w14:textId="77777777" w:rsidR="00394D97" w:rsidRDefault="00394D97" w:rsidP="00394D97">
            <w:pPr>
              <w:pStyle w:val="CRCoverPage"/>
              <w:spacing w:after="0"/>
            </w:pPr>
          </w:p>
          <w:p w14:paraId="1D642384" w14:textId="09F24C5A" w:rsidR="00650AC6" w:rsidRPr="00102355" w:rsidRDefault="00394D97" w:rsidP="00394D97">
            <w:pPr>
              <w:pStyle w:val="CRCoverPage"/>
              <w:spacing w:after="0"/>
              <w:ind w:left="100"/>
            </w:pPr>
            <w:r>
              <w:t xml:space="preserve">To avoid the </w:t>
            </w:r>
            <w:proofErr w:type="gramStart"/>
            <w:r>
              <w:t>issue ,</w:t>
            </w:r>
            <w:proofErr w:type="gramEnd"/>
            <w:r>
              <w:t xml:space="preserve"> it is proposed to make use of the grant size as 160 only for this case .</w:t>
            </w:r>
          </w:p>
        </w:tc>
      </w:tr>
      <w:tr w:rsidR="004A40D5" w14:paraId="6C5881A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514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9FE3" w14:textId="0EE97E29" w:rsidR="00803546" w:rsidRPr="00102355" w:rsidRDefault="00AA782C" w:rsidP="0034202E">
            <w:pPr>
              <w:pStyle w:val="CRCoverPage"/>
              <w:spacing w:after="0"/>
              <w:ind w:left="100"/>
            </w:pPr>
            <w:r>
              <w:t>160 bits of grant is provided as part of Msg4 UL grant</w:t>
            </w:r>
          </w:p>
        </w:tc>
      </w:tr>
      <w:tr w:rsidR="004A40D5" w14:paraId="5D6B1C8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F59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3B41" w14:textId="0850D3BF" w:rsidR="004A40D5" w:rsidRPr="00102355" w:rsidRDefault="00014871" w:rsidP="00824210">
            <w:pPr>
              <w:pStyle w:val="CRCoverPage"/>
              <w:spacing w:after="0"/>
              <w:ind w:left="100"/>
            </w:pPr>
            <w:r w:rsidRPr="00014871">
              <w:t>NR5GC\8_1_4\RRC_IntraNR_Handover_NR5GC.ttcn</w:t>
            </w:r>
          </w:p>
        </w:tc>
      </w:tr>
      <w:tr w:rsidR="004A40D5" w14:paraId="31683B9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5BCF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0770" w14:textId="77777777"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6C3CD6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0ABBA5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03C0A0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F115" w14:textId="77777777" w:rsidR="00D02DC2" w:rsidRPr="00D02DC2" w:rsidRDefault="00705DF2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02DC2" w:rsidRPr="00D02DC2">
              <w:rPr>
                <w:rFonts w:ascii="Courier New" w:hAnsi="Courier New" w:cs="Courier New"/>
                <w:color w:val="000000"/>
                <w:lang w:eastAsia="de-DE"/>
              </w:rPr>
              <w:t xml:space="preserve"> function fl_TC_8_1_4_1_2_</w:t>
            </w:r>
            <w:proofErr w:type="gramStart"/>
            <w:r w:rsidR="00D02DC2" w:rsidRPr="00D02DC2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="00D02DC2" w:rsidRPr="00D02DC2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73DCAD95" w14:textId="77777777" w:rsidR="00D02DC2" w:rsidRPr="00D02DC2" w:rsidRDefault="00D02DC2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434C12E" w14:textId="3076890A" w:rsidR="00D02DC2" w:rsidRPr="00D02DC2" w:rsidRDefault="00D02DC2" w:rsidP="00625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62532C">
              <w:rPr>
                <w:rFonts w:ascii="Courier New" w:hAnsi="Courier New" w:cs="Courier New"/>
                <w:color w:val="000000"/>
                <w:lang w:eastAsia="de-DE"/>
              </w:rPr>
              <w:t>……..</w:t>
            </w:r>
          </w:p>
          <w:p w14:paraId="56E3DE79" w14:textId="77777777" w:rsidR="00D02DC2" w:rsidRPr="00D02DC2" w:rsidRDefault="00D02DC2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0F290651" w14:textId="77777777" w:rsidR="00D02DC2" w:rsidRPr="00D02DC2" w:rsidRDefault="00D02DC2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3E411CA" w14:textId="77777777" w:rsidR="00D02DC2" w:rsidRPr="00D02DC2" w:rsidRDefault="00D02DC2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14-15" </w:t>
            </w:r>
            <w:proofErr w:type="spellStart"/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F8B4D58" w14:textId="77777777" w:rsidR="00D02DC2" w:rsidRPr="00D02DC2" w:rsidRDefault="00D02DC2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 xml:space="preserve"> including dedicatedSIB1-Delivery containing SIB1 of NR Cell 3 to order the UE to perform handover to NR Cell 3</w:t>
            </w:r>
          </w:p>
          <w:p w14:paraId="2E231671" w14:textId="77777777" w:rsidR="00D02DC2" w:rsidRPr="00D02DC2" w:rsidRDefault="00D02DC2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3?</w:t>
            </w:r>
          </w:p>
          <w:p w14:paraId="1320AEFE" w14:textId="77777777" w:rsidR="00D02DC2" w:rsidRPr="00D02DC2" w:rsidRDefault="00D02DC2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 xml:space="preserve">    v_SIB</w:t>
            </w:r>
            <w:proofErr w:type="gramStart"/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>= f_NR_GetSIB1(nr_Cell3);</w:t>
            </w:r>
          </w:p>
          <w:p w14:paraId="67E5F3C1" w14:textId="77777777" w:rsidR="00D02DC2" w:rsidRPr="00D02DC2" w:rsidRDefault="00D02DC2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>SIB1.cellAccessRelatedInfo.plmn</w:t>
            </w:r>
            <w:proofErr w:type="gramEnd"/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>_IdentityInfoList[0].trackingAreaCode := int2bit(2,24);  //@sic R5s211526 BASELINE MOVING 2021 sic@</w:t>
            </w:r>
          </w:p>
          <w:p w14:paraId="7BC516C4" w14:textId="77777777" w:rsidR="00D02DC2" w:rsidRPr="00D02DC2" w:rsidRDefault="00D02DC2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>SetTAC</w:t>
            </w:r>
            <w:proofErr w:type="spellEnd"/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>nr_Cell3, int2bit(2,24)); //@sic R5s200309 sic@</w:t>
            </w:r>
          </w:p>
          <w:p w14:paraId="53074D5F" w14:textId="77777777" w:rsidR="00D02DC2" w:rsidRPr="00D02DC2" w:rsidRDefault="00D02DC2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A300C34" w14:textId="77777777" w:rsidR="00D02DC2" w:rsidRPr="00D02DC2" w:rsidRDefault="00D02DC2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R5s201303 R5s210135 sic@</w:t>
            </w:r>
          </w:p>
          <w:p w14:paraId="005106CE" w14:textId="77777777" w:rsidR="00D02DC2" w:rsidRPr="00D02DC2" w:rsidRDefault="00D02DC2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 xml:space="preserve">    //To avoid a possible collision between the final clean of the target cell and the UE sending a </w:t>
            </w:r>
            <w:proofErr w:type="spellStart"/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>RegistrationRequest</w:t>
            </w:r>
            <w:proofErr w:type="spellEnd"/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>, the HO procedure is split</w:t>
            </w:r>
          </w:p>
          <w:p w14:paraId="3F7EAD21" w14:textId="77777777" w:rsidR="00D02DC2" w:rsidRPr="00D02DC2" w:rsidRDefault="00D02DC2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 xml:space="preserve">    f_NR5GC_508RRC_IntraNR_HO_InterCell_Steps1_12(nr_Cell1,</w:t>
            </w:r>
          </w:p>
          <w:p w14:paraId="79C4AFD7" w14:textId="77777777" w:rsidR="00D02DC2" w:rsidRPr="00D02DC2" w:rsidRDefault="00D02DC2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nr_Cell3,</w:t>
            </w:r>
          </w:p>
          <w:p w14:paraId="099AC611" w14:textId="77777777" w:rsidR="00D02DC2" w:rsidRPr="00D02DC2" w:rsidRDefault="00D02DC2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</w:t>
            </w:r>
          </w:p>
          <w:p w14:paraId="11AD3080" w14:textId="77777777" w:rsidR="00D02DC2" w:rsidRPr="00D02DC2" w:rsidRDefault="00D02DC2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false, // </w:t>
            </w:r>
            <w:proofErr w:type="spellStart"/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>RBConfig_</w:t>
            </w:r>
            <w:proofErr w:type="gramStart"/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>KeyChange</w:t>
            </w:r>
            <w:proofErr w:type="spellEnd"/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>= false</w:t>
            </w:r>
          </w:p>
          <w:p w14:paraId="3C2A6C6D" w14:textId="77777777" w:rsidR="00D02DC2" w:rsidRPr="00D02DC2" w:rsidRDefault="00D02DC2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-,</w:t>
            </w:r>
          </w:p>
          <w:p w14:paraId="428E67D7" w14:textId="77777777" w:rsidR="00D02DC2" w:rsidRPr="00D02DC2" w:rsidRDefault="00D02DC2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v_SIB1); // SIB1</w:t>
            </w:r>
          </w:p>
          <w:p w14:paraId="6C327F91" w14:textId="77777777" w:rsidR="00D02DC2" w:rsidRPr="00D02DC2" w:rsidRDefault="00D02DC2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>__FILE__, __LINE__, "Step 15");</w:t>
            </w:r>
          </w:p>
          <w:p w14:paraId="3E2C79D5" w14:textId="77777777" w:rsidR="002F79CF" w:rsidRDefault="00D02DC2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2651E2D" w14:textId="77777777" w:rsidR="00366D71" w:rsidRDefault="00366D71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…………..</w:t>
            </w:r>
          </w:p>
          <w:p w14:paraId="025FCF41" w14:textId="77777777" w:rsidR="00366D71" w:rsidRDefault="00366D71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067913F" w14:textId="309EB061" w:rsidR="00366D71" w:rsidRPr="00850B74" w:rsidRDefault="00366D71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0A58CCB1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BB14D3D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5D38D883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CA88" w14:textId="77777777" w:rsidR="003F3B48" w:rsidRPr="003F3B48" w:rsidRDefault="003F3B48" w:rsidP="003F3B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>function fl_TC_8_1_4_1_2_</w:t>
            </w:r>
            <w:proofErr w:type="gramStart"/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300D99CD" w14:textId="77777777" w:rsidR="003F3B48" w:rsidRPr="003F3B48" w:rsidRDefault="003F3B48" w:rsidP="003F3B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6C6BC29" w14:textId="0FBFCDBE" w:rsidR="003F3B48" w:rsidRDefault="003F3B48" w:rsidP="004C75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4C75E2">
              <w:rPr>
                <w:rFonts w:ascii="Courier New" w:hAnsi="Courier New" w:cs="Courier New"/>
                <w:color w:val="000000"/>
                <w:lang w:eastAsia="de-DE"/>
              </w:rPr>
              <w:t>…………..</w:t>
            </w:r>
          </w:p>
          <w:p w14:paraId="4C44B4C9" w14:textId="77777777" w:rsidR="004C75E2" w:rsidRPr="00FA7D80" w:rsidRDefault="004C75E2" w:rsidP="004C75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14:paraId="412D5633" w14:textId="77777777" w:rsidR="003F3B48" w:rsidRPr="003F3B48" w:rsidRDefault="003F3B48" w:rsidP="003F3B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7D8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4C75E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4C75E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NR_PhysicalParameters_Type</w:t>
            </w:r>
            <w:proofErr w:type="spellEnd"/>
            <w:r w:rsidRPr="004C75E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4C75E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</w:t>
            </w:r>
            <w:proofErr w:type="gramStart"/>
            <w:r w:rsidRPr="004C75E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PhysicalParameters</w:t>
            </w:r>
            <w:proofErr w:type="spellEnd"/>
            <w:r w:rsidRPr="004C75E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C75E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4C75E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f_NR_CellInfo_GetPhysicalParameters</w:t>
            </w:r>
            <w:proofErr w:type="spellEnd"/>
            <w:r w:rsidRPr="004C75E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(nr_Cell3);  //WA#WI=1323666</w:t>
            </w:r>
          </w:p>
          <w:p w14:paraId="0350AC30" w14:textId="77777777" w:rsidR="003F3B48" w:rsidRPr="003F3B48" w:rsidRDefault="003F3B48" w:rsidP="003F3B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EA4FC1" w14:textId="77777777" w:rsidR="003F3B48" w:rsidRPr="003F3B48" w:rsidRDefault="003F3B48" w:rsidP="003F3B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4F27349" w14:textId="4C3E57B0" w:rsidR="003F3B48" w:rsidRPr="003F3B48" w:rsidRDefault="003F3B48" w:rsidP="00625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62532C">
              <w:rPr>
                <w:rFonts w:ascii="Courier New" w:hAnsi="Courier New" w:cs="Courier New"/>
                <w:color w:val="000000"/>
                <w:lang w:eastAsia="de-DE"/>
              </w:rPr>
              <w:t xml:space="preserve"> ……… </w:t>
            </w:r>
          </w:p>
          <w:p w14:paraId="6055FEE1" w14:textId="5D42238C" w:rsidR="0062532C" w:rsidRPr="0062532C" w:rsidRDefault="003F3B48" w:rsidP="00625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62532C" w:rsidRPr="0062532C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14-15" </w:t>
            </w:r>
            <w:proofErr w:type="spellStart"/>
            <w:r w:rsidR="0062532C" w:rsidRPr="0062532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62532C" w:rsidRPr="0062532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E1FEB0F" w14:textId="77777777" w:rsidR="0062532C" w:rsidRPr="0062532C" w:rsidRDefault="0062532C" w:rsidP="00625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532C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62532C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62532C">
              <w:rPr>
                <w:rFonts w:ascii="Courier New" w:hAnsi="Courier New" w:cs="Courier New"/>
                <w:color w:val="000000"/>
                <w:lang w:eastAsia="de-DE"/>
              </w:rPr>
              <w:t xml:space="preserve"> including dedicatedSIB1-Delivery containing SIB1 of NR Cell 3 to order the UE to perform handover to NR Cell 3</w:t>
            </w:r>
          </w:p>
          <w:p w14:paraId="098978D1" w14:textId="77777777" w:rsidR="0062532C" w:rsidRPr="0062532C" w:rsidRDefault="0062532C" w:rsidP="00625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532C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62532C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62532C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3?</w:t>
            </w:r>
          </w:p>
          <w:p w14:paraId="79EC9FA5" w14:textId="77777777" w:rsidR="0062532C" w:rsidRPr="0062532C" w:rsidRDefault="0062532C" w:rsidP="00625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532C">
              <w:rPr>
                <w:rFonts w:ascii="Courier New" w:hAnsi="Courier New" w:cs="Courier New"/>
                <w:color w:val="000000"/>
                <w:lang w:eastAsia="de-DE"/>
              </w:rPr>
              <w:t xml:space="preserve">    v_SIB</w:t>
            </w:r>
            <w:proofErr w:type="gramStart"/>
            <w:r w:rsidRPr="0062532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62532C">
              <w:rPr>
                <w:rFonts w:ascii="Courier New" w:hAnsi="Courier New" w:cs="Courier New"/>
                <w:color w:val="000000"/>
                <w:lang w:eastAsia="de-DE"/>
              </w:rPr>
              <w:t>= f_NR_GetSIB1(nr_Cell3);</w:t>
            </w:r>
          </w:p>
          <w:p w14:paraId="05B58637" w14:textId="77777777" w:rsidR="0062532C" w:rsidRPr="0062532C" w:rsidRDefault="0062532C" w:rsidP="00625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532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2532C">
              <w:rPr>
                <w:rFonts w:ascii="Courier New" w:hAnsi="Courier New" w:cs="Courier New"/>
                <w:color w:val="000000"/>
                <w:lang w:eastAsia="de-DE"/>
              </w:rPr>
              <w:t>SIB1.cellAccessRelatedInfo.plmn</w:t>
            </w:r>
            <w:proofErr w:type="gramEnd"/>
            <w:r w:rsidRPr="0062532C">
              <w:rPr>
                <w:rFonts w:ascii="Courier New" w:hAnsi="Courier New" w:cs="Courier New"/>
                <w:color w:val="000000"/>
                <w:lang w:eastAsia="de-DE"/>
              </w:rPr>
              <w:t>_IdentityInfoList[0].trackingAreaCode := int2bit(2,24);  //@sic R5s211526 BASELINE MOVING 2021 sic@</w:t>
            </w:r>
          </w:p>
          <w:p w14:paraId="1FEA9678" w14:textId="77777777" w:rsidR="0062532C" w:rsidRPr="0062532C" w:rsidRDefault="0062532C" w:rsidP="00625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5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2532C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62532C">
              <w:rPr>
                <w:rFonts w:ascii="Courier New" w:hAnsi="Courier New" w:cs="Courier New"/>
                <w:color w:val="000000"/>
                <w:lang w:eastAsia="de-DE"/>
              </w:rPr>
              <w:t>SetTAC</w:t>
            </w:r>
            <w:proofErr w:type="spellEnd"/>
            <w:r w:rsidRPr="0062532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2532C">
              <w:rPr>
                <w:rFonts w:ascii="Courier New" w:hAnsi="Courier New" w:cs="Courier New"/>
                <w:color w:val="000000"/>
                <w:lang w:eastAsia="de-DE"/>
              </w:rPr>
              <w:t>nr_Cell3, int2bit(2,24)); //@sic R5s200309 sic@</w:t>
            </w:r>
          </w:p>
          <w:p w14:paraId="143DB7A6" w14:textId="059B2CB3" w:rsidR="003F3B48" w:rsidRPr="003F3B48" w:rsidRDefault="0062532C" w:rsidP="00625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532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EBB2629" w14:textId="77777777" w:rsidR="003F3B48" w:rsidRPr="003F3B48" w:rsidRDefault="003F3B48" w:rsidP="003F3B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253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</w:t>
            </w:r>
            <w:proofErr w:type="gramStart"/>
            <w:r w:rsidRPr="006253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PhysicalParameters</w:t>
            </w:r>
            <w:proofErr w:type="spellEnd"/>
            <w:r w:rsidRPr="006253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6253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6253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f_NR_CellInfo_GetPhysicalParameters</w:t>
            </w:r>
            <w:proofErr w:type="spellEnd"/>
            <w:r w:rsidRPr="006253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(nr_Cell3); //WA#WI=1323666</w:t>
            </w:r>
          </w:p>
          <w:p w14:paraId="0CB3B7FB" w14:textId="77777777" w:rsidR="003F3B48" w:rsidRPr="003F3B48" w:rsidRDefault="003F3B48" w:rsidP="003F3B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5A5DDCA" w14:textId="77777777" w:rsidR="003F3B48" w:rsidRPr="003F3B48" w:rsidRDefault="003F3B48" w:rsidP="003F3B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R5s201303 R5s210135 sic@</w:t>
            </w:r>
          </w:p>
          <w:p w14:paraId="273A84C5" w14:textId="77777777" w:rsidR="003F3B48" w:rsidRPr="003F3B48" w:rsidRDefault="003F3B48" w:rsidP="003F3B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 xml:space="preserve">    //To avoid a possible collision between the final clean of the target cell and the UE sending a </w:t>
            </w:r>
            <w:proofErr w:type="spellStart"/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>RegistrationRequest</w:t>
            </w:r>
            <w:proofErr w:type="spellEnd"/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>, the HO procedure is split</w:t>
            </w:r>
          </w:p>
          <w:p w14:paraId="0B04531C" w14:textId="77777777" w:rsidR="003F3B48" w:rsidRPr="003F3B48" w:rsidRDefault="003F3B48" w:rsidP="003F3B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f_NR5GC_508RRC_IntraNR_HO_InterCell_Steps1_12(nr_Cell1,</w:t>
            </w:r>
          </w:p>
          <w:p w14:paraId="3FF50EF9" w14:textId="77777777" w:rsidR="003F3B48" w:rsidRPr="003F3B48" w:rsidRDefault="003F3B48" w:rsidP="003F3B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nr_Cell3,</w:t>
            </w:r>
          </w:p>
          <w:p w14:paraId="374C29F8" w14:textId="77777777" w:rsidR="003F3B48" w:rsidRPr="003F3B48" w:rsidRDefault="003F3B48" w:rsidP="003F3B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</w:t>
            </w:r>
          </w:p>
          <w:p w14:paraId="7FF2DBD1" w14:textId="77777777" w:rsidR="003F3B48" w:rsidRPr="003F3B48" w:rsidRDefault="003F3B48" w:rsidP="003F3B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false, // </w:t>
            </w:r>
            <w:proofErr w:type="spellStart"/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>RBConfig_</w:t>
            </w:r>
            <w:proofErr w:type="gramStart"/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>KeyChange</w:t>
            </w:r>
            <w:proofErr w:type="spellEnd"/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>= false</w:t>
            </w:r>
          </w:p>
          <w:p w14:paraId="22E7E121" w14:textId="77777777" w:rsidR="003F3B48" w:rsidRPr="003F3B48" w:rsidRDefault="003F3B48" w:rsidP="003F3B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</w:t>
            </w:r>
          </w:p>
          <w:p w14:paraId="34B480BC" w14:textId="77777777" w:rsidR="003F3B48" w:rsidRPr="0062532C" w:rsidRDefault="003F3B48" w:rsidP="003F3B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v_SIB1</w:t>
            </w:r>
            <w:r w:rsidRPr="006253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0BBB8CA8" w14:textId="77777777" w:rsidR="003F3B48" w:rsidRPr="0062532C" w:rsidRDefault="003F3B48" w:rsidP="003F3B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253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-,</w:t>
            </w:r>
          </w:p>
          <w:p w14:paraId="350FD323" w14:textId="77777777" w:rsidR="003F3B48" w:rsidRPr="0062532C" w:rsidRDefault="003F3B48" w:rsidP="003F3B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253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-,</w:t>
            </w:r>
          </w:p>
          <w:p w14:paraId="3B23B1D8" w14:textId="77777777" w:rsidR="003F3B48" w:rsidRPr="0062532C" w:rsidRDefault="003F3B48" w:rsidP="003F3B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253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-,</w:t>
            </w:r>
          </w:p>
          <w:p w14:paraId="636A73EC" w14:textId="77777777" w:rsidR="003F3B48" w:rsidRPr="003F3B48" w:rsidRDefault="003F3B48" w:rsidP="003F3B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53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                                       </w:t>
            </w:r>
            <w:proofErr w:type="spellStart"/>
            <w:r w:rsidRPr="006253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cs_NR_RachProcedureConfig_CRNTI_</w:t>
            </w:r>
            <w:proofErr w:type="gramStart"/>
            <w:r w:rsidRPr="006253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HO</w:t>
            </w:r>
            <w:proofErr w:type="spellEnd"/>
            <w:r w:rsidRPr="006253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6253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</w:t>
            </w:r>
            <w:proofErr w:type="spellEnd"/>
            <w:r w:rsidRPr="006253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tsc_C_RNTI_Value3, 160)); // SIB1 //WA#WI=1323666</w:t>
            </w:r>
          </w:p>
          <w:p w14:paraId="05EE1761" w14:textId="77777777" w:rsidR="003F3B48" w:rsidRPr="003F3B48" w:rsidRDefault="003F3B48" w:rsidP="003F3B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A039445" w14:textId="6B12EF96" w:rsidR="003F3B48" w:rsidRDefault="003F3B48" w:rsidP="003F3B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>__FILE__, __LINE__, "Step 15");</w:t>
            </w:r>
          </w:p>
          <w:p w14:paraId="0F11F8BE" w14:textId="77777777" w:rsidR="006E18A3" w:rsidRDefault="006E18A3" w:rsidP="00FA7D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5B7372C" w14:textId="59B51D37" w:rsidR="00FA7D80" w:rsidRDefault="006E18A3" w:rsidP="00FA7D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FA7D80">
              <w:rPr>
                <w:rFonts w:ascii="Courier New" w:hAnsi="Courier New" w:cs="Courier New"/>
                <w:color w:val="000000"/>
                <w:lang w:eastAsia="de-DE"/>
              </w:rPr>
              <w:t>…………..</w:t>
            </w:r>
          </w:p>
          <w:p w14:paraId="30CC6029" w14:textId="77777777" w:rsidR="00FA7D80" w:rsidRDefault="00FA7D80" w:rsidP="00FA7D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07E3B56" w14:textId="2B91E22F" w:rsidR="00FA7D80" w:rsidRPr="003F3B48" w:rsidRDefault="00FA7D80" w:rsidP="00FA7D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44DFEAA0" w14:textId="165BDF1B" w:rsidR="002F79CF" w:rsidRPr="00F212AA" w:rsidRDefault="003F3B48" w:rsidP="003F3B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76BB8D99" w14:textId="6A05D15E" w:rsidR="00AF107E" w:rsidRPr="003D65E8" w:rsidRDefault="00AF107E" w:rsidP="00AF107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78004362"/>
      <w:r>
        <w:rPr>
          <w:rFonts w:cs="Arial"/>
          <w:b/>
          <w:bCs/>
          <w:color w:val="000000"/>
          <w:lang w:val="en-US" w:eastAsia="en-GB"/>
        </w:rPr>
        <w:lastRenderedPageBreak/>
        <w:t xml:space="preserve">Change to the Function </w:t>
      </w:r>
      <w:r w:rsidR="000932DC" w:rsidRPr="000932DC">
        <w:rPr>
          <w:rFonts w:cs="Arial"/>
          <w:b/>
          <w:bCs/>
          <w:color w:val="000000"/>
          <w:lang w:val="en-US" w:eastAsia="en-GB"/>
        </w:rPr>
        <w:t>f_NR5GC_508RRC_IntraNR_HO_InterCell_Steps1_12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F107E" w14:paraId="59EB30B4" w14:textId="77777777" w:rsidTr="009A55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0BF7" w14:textId="77777777" w:rsidR="00AF107E" w:rsidRDefault="00AF107E" w:rsidP="009A5501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AD11" w14:textId="24E9878C" w:rsidR="00AF107E" w:rsidRPr="00102355" w:rsidRDefault="00C84044" w:rsidP="009A5501">
            <w:pPr>
              <w:pStyle w:val="CRCoverPage"/>
              <w:spacing w:after="0"/>
              <w:ind w:left="100"/>
            </w:pPr>
            <w:r w:rsidRPr="00C84044">
              <w:t>f_NR5GC_508RRC_IntraNR_HO_InterCell_Steps1_12</w:t>
            </w:r>
          </w:p>
        </w:tc>
      </w:tr>
      <w:tr w:rsidR="00AF107E" w14:paraId="63C7643C" w14:textId="77777777" w:rsidTr="009A550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46D4" w14:textId="77777777" w:rsidR="00AF107E" w:rsidRDefault="00AF107E" w:rsidP="009A55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6D63" w14:textId="77777777" w:rsidR="00AF107E" w:rsidRDefault="00C0415D" w:rsidP="009A5501">
            <w:pPr>
              <w:pStyle w:val="CRCoverPage"/>
              <w:spacing w:after="0"/>
              <w:ind w:left="100"/>
            </w:pPr>
            <w:r>
              <w:t xml:space="preserve">To fulfil the above </w:t>
            </w:r>
            <w:proofErr w:type="gramStart"/>
            <w:r>
              <w:t>requirement ,</w:t>
            </w:r>
            <w:proofErr w:type="gramEnd"/>
            <w:r>
              <w:t xml:space="preserve"> </w:t>
            </w:r>
            <w:proofErr w:type="spellStart"/>
            <w:r>
              <w:t>rach</w:t>
            </w:r>
            <w:proofErr w:type="spellEnd"/>
            <w:r>
              <w:t xml:space="preserve"> configuration is parameterized </w:t>
            </w:r>
            <w:r w:rsidR="00E452F5">
              <w:t>.</w:t>
            </w:r>
          </w:p>
          <w:p w14:paraId="1018D75D" w14:textId="77777777" w:rsidR="00E452F5" w:rsidRDefault="00E452F5" w:rsidP="009A5501">
            <w:pPr>
              <w:pStyle w:val="CRCoverPage"/>
              <w:spacing w:after="0"/>
              <w:ind w:left="100"/>
            </w:pPr>
            <w:r>
              <w:t xml:space="preserve">Default value is used when no configuration is given by the </w:t>
            </w:r>
            <w:proofErr w:type="gramStart"/>
            <w:r>
              <w:t>case .</w:t>
            </w:r>
            <w:proofErr w:type="gramEnd"/>
            <w:r>
              <w:t xml:space="preserve"> </w:t>
            </w:r>
          </w:p>
          <w:p w14:paraId="7BD2DF24" w14:textId="326FA684" w:rsidR="00E452F5" w:rsidRPr="00102355" w:rsidRDefault="00E452F5" w:rsidP="009A5501">
            <w:pPr>
              <w:pStyle w:val="CRCoverPage"/>
              <w:spacing w:after="0"/>
              <w:ind w:left="100"/>
            </w:pPr>
            <w:r>
              <w:t xml:space="preserve">Special configuration is used when </w:t>
            </w:r>
            <w:proofErr w:type="spellStart"/>
            <w:r>
              <w:t>rach</w:t>
            </w:r>
            <w:proofErr w:type="spellEnd"/>
            <w:r>
              <w:t xml:space="preserve"> configuration is provided by the case as in 8.1.4.1.2.NR5GC</w:t>
            </w:r>
          </w:p>
        </w:tc>
      </w:tr>
      <w:tr w:rsidR="00AF107E" w14:paraId="221003F3" w14:textId="77777777" w:rsidTr="009A55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2AE2" w14:textId="77777777" w:rsidR="00AF107E" w:rsidRDefault="00AF107E" w:rsidP="009A55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1F2E" w14:textId="349E8AB7" w:rsidR="00AF107E" w:rsidRPr="00102355" w:rsidRDefault="00C0415D" w:rsidP="009A5501">
            <w:pPr>
              <w:pStyle w:val="CRCoverPage"/>
              <w:spacing w:after="0"/>
              <w:ind w:left="100"/>
            </w:pPr>
            <w:proofErr w:type="spellStart"/>
            <w:r>
              <w:t>rach</w:t>
            </w:r>
            <w:proofErr w:type="spellEnd"/>
            <w:r>
              <w:t xml:space="preserve"> configuration is parameterized</w:t>
            </w:r>
          </w:p>
        </w:tc>
      </w:tr>
      <w:tr w:rsidR="00AF107E" w14:paraId="4E7471D8" w14:textId="77777777" w:rsidTr="009A55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4BC1" w14:textId="77777777" w:rsidR="00AF107E" w:rsidRDefault="00AF107E" w:rsidP="009A55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1A16" w14:textId="5E4AB8DC" w:rsidR="00AF107E" w:rsidRPr="00102355" w:rsidRDefault="001A75B8" w:rsidP="009A5501">
            <w:pPr>
              <w:pStyle w:val="CRCoverPage"/>
              <w:spacing w:after="0"/>
              <w:ind w:left="100"/>
            </w:pPr>
            <w:r w:rsidRPr="001A75B8">
              <w:t>Common\NR5GC\NR5GC_Handover.ttcn</w:t>
            </w:r>
          </w:p>
        </w:tc>
      </w:tr>
      <w:tr w:rsidR="00AF107E" w14:paraId="0D7EC3F6" w14:textId="77777777" w:rsidTr="009A55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399E" w14:textId="77777777" w:rsidR="00AF107E" w:rsidRDefault="00AF107E" w:rsidP="009A550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4D8D" w14:textId="77777777" w:rsidR="00AF107E" w:rsidRDefault="00AF107E" w:rsidP="009A550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3306E83" w14:textId="77777777" w:rsidR="00AF107E" w:rsidRDefault="00AF107E" w:rsidP="00AF107E">
      <w:pPr>
        <w:spacing w:after="0"/>
        <w:rPr>
          <w:rFonts w:ascii="Arial" w:hAnsi="Arial"/>
          <w:b/>
          <w:lang w:eastAsia="en-GB"/>
        </w:rPr>
      </w:pPr>
    </w:p>
    <w:p w14:paraId="040C6FA2" w14:textId="77777777" w:rsidR="00AF107E" w:rsidRDefault="00AF107E" w:rsidP="00AF107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AF107E" w:rsidRPr="00504291" w14:paraId="760769BC" w14:textId="77777777" w:rsidTr="009A550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AE8" w14:textId="77777777" w:rsidR="007F6969" w:rsidRPr="007F6969" w:rsidRDefault="00AF107E" w:rsidP="007F69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D02DC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7F6969" w:rsidRPr="007F6969">
              <w:rPr>
                <w:rFonts w:ascii="Courier New" w:hAnsi="Courier New" w:cs="Courier New"/>
                <w:color w:val="000000"/>
                <w:lang w:eastAsia="de-DE"/>
              </w:rPr>
              <w:t>function f_NR5GC_508RRC_IntraNR_HO_InterCell_Steps1_12(</w:t>
            </w:r>
            <w:proofErr w:type="spellStart"/>
            <w:r w:rsidR="007F6969" w:rsidRPr="007F696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7F6969"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p_SourceCellId,</w:t>
            </w:r>
          </w:p>
          <w:p w14:paraId="6BB24E52" w14:textId="77777777" w:rsidR="007F6969" w:rsidRPr="007F6969" w:rsidRDefault="007F6969" w:rsidP="007F69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p_TargetCellId,</w:t>
            </w:r>
          </w:p>
          <w:p w14:paraId="32738A0A" w14:textId="77777777" w:rsidR="007F6969" w:rsidRPr="007F6969" w:rsidRDefault="007F6969" w:rsidP="007F69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p_RNTI_</w:t>
            </w:r>
            <w:proofErr w:type="gram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Value :</w:t>
            </w:r>
            <w:proofErr w:type="gram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=  tsc_C_RNTI_Value3,</w:t>
            </w:r>
          </w:p>
          <w:p w14:paraId="15836AFE" w14:textId="77777777" w:rsidR="007F6969" w:rsidRPr="007F6969" w:rsidRDefault="007F6969" w:rsidP="007F69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p_RBConfig_</w:t>
            </w:r>
            <w:proofErr w:type="gram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KeyChange :</w:t>
            </w:r>
            <w:proofErr w:type="gram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= true,</w:t>
            </w:r>
          </w:p>
          <w:p w14:paraId="6DAC3F14" w14:textId="77777777" w:rsidR="007F6969" w:rsidRPr="007F6969" w:rsidRDefault="007F6969" w:rsidP="007F69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template (</w:t>
            </w:r>
            <w:proofErr w:type="gram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omit)  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proofErr w:type="gram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         p_MeasConfig  := omit,</w:t>
            </w:r>
          </w:p>
          <w:p w14:paraId="03FCD3F0" w14:textId="77777777" w:rsidR="007F6969" w:rsidRPr="007F6969" w:rsidRDefault="007F6969" w:rsidP="007F69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template (omit) SIB1                 p_SIB</w:t>
            </w:r>
            <w:proofErr w:type="gram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55B406F" w14:textId="77777777" w:rsidR="007F6969" w:rsidRPr="007F6969" w:rsidRDefault="007F6969" w:rsidP="007F69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template (omit) 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SystemInformation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   p_</w:t>
            </w:r>
            <w:proofErr w:type="gram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SysInfo :</w:t>
            </w:r>
            <w:proofErr w:type="gram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68C3962C" w14:textId="77777777" w:rsidR="007F6969" w:rsidRPr="007F6969" w:rsidRDefault="007F6969" w:rsidP="007F69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template (omit) 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MasterKeyUpdate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     p_</w:t>
            </w:r>
            <w:proofErr w:type="gram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MasterKeyUpdate :</w:t>
            </w:r>
            <w:proofErr w:type="gram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2650A80" w14:textId="77777777" w:rsidR="007F6969" w:rsidRPr="007F6969" w:rsidRDefault="007F6969" w:rsidP="007F69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template (omit) 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p_RACH_</w:t>
            </w:r>
            <w:proofErr w:type="gram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69509548" w14:textId="77777777" w:rsidR="007F6969" w:rsidRPr="007F6969" w:rsidRDefault="007F6969" w:rsidP="007F69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) runs on NR5GC_PTC</w:t>
            </w:r>
          </w:p>
          <w:p w14:paraId="537BE19E" w14:textId="77777777" w:rsidR="007F6969" w:rsidRPr="007F6969" w:rsidRDefault="007F6969" w:rsidP="007F69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/@sic R5s2008190 sic@</w:t>
            </w:r>
          </w:p>
          <w:p w14:paraId="528B4AE8" w14:textId="77777777" w:rsidR="007F6969" w:rsidRPr="007F6969" w:rsidRDefault="007F6969" w:rsidP="007F69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PhysicalParameters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4C57E52" w14:textId="77777777" w:rsidR="007F6969" w:rsidRPr="007F6969" w:rsidRDefault="007F6969" w:rsidP="007F69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cs_NR_RachProcedureConfig_CRNTI_HO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); //CBRA</w:t>
            </w:r>
          </w:p>
          <w:p w14:paraId="678BFA09" w14:textId="77777777" w:rsidR="007F6969" w:rsidRPr="007F6969" w:rsidRDefault="007F6969" w:rsidP="007F69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v_RRCReconfiguration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0041AD8" w14:textId="77777777" w:rsidR="007F6969" w:rsidRPr="007F6969" w:rsidRDefault="007F6969" w:rsidP="007F69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NR_DRBInfoList_Type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DRBInfoList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= f_NR5GC_MobileInfo_GetDRBInfoList();</w:t>
            </w:r>
          </w:p>
          <w:p w14:paraId="38866F57" w14:textId="77777777" w:rsidR="007F6969" w:rsidRPr="007F6969" w:rsidRDefault="007F6969" w:rsidP="007F69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v_NCC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86A3028" w14:textId="77777777" w:rsidR="007F6969" w:rsidRPr="007F6969" w:rsidRDefault="007F6969" w:rsidP="007F69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C61DD0" w14:textId="77777777" w:rsidR="007F6969" w:rsidRPr="007F6969" w:rsidRDefault="007F6969" w:rsidP="007F69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p_RACH_ConfigDedicated.uplink</w:t>
            </w:r>
            <w:proofErr w:type="spellEnd"/>
            <w:proofErr w:type="gram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//CFRA</w:t>
            </w:r>
          </w:p>
          <w:p w14:paraId="17727FA5" w14:textId="77777777" w:rsidR="007F6969" w:rsidRPr="007F6969" w:rsidRDefault="007F6969" w:rsidP="007F69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PhysicalParameters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E979092" w14:textId="77777777" w:rsidR="007F6969" w:rsidRPr="007F6969" w:rsidRDefault="007F6969" w:rsidP="007F69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cs_NR_RachProcedureConfig_CFRA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E915447" w14:textId="77777777" w:rsidR="00AF107E" w:rsidRDefault="007F6969" w:rsidP="007F69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96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9A4AFA2" w14:textId="77777777" w:rsidR="006428BA" w:rsidRDefault="006428BA" w:rsidP="007F69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8A5A68" w14:textId="77777777" w:rsidR="006428BA" w:rsidRDefault="006428BA" w:rsidP="007F69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………..</w:t>
            </w:r>
          </w:p>
          <w:p w14:paraId="4604F478" w14:textId="77777777" w:rsidR="006428BA" w:rsidRDefault="006428BA" w:rsidP="007F69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8C0DC8" w14:textId="77777777" w:rsidR="006428BA" w:rsidRDefault="006428BA" w:rsidP="007F69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2DA2698" w14:textId="35F98A13" w:rsidR="006428BA" w:rsidRPr="00850B74" w:rsidRDefault="006428BA" w:rsidP="007F69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15704D4E" w14:textId="77777777" w:rsidR="00AF107E" w:rsidRPr="00CD057D" w:rsidRDefault="00AF107E" w:rsidP="00AF107E">
      <w:pPr>
        <w:spacing w:after="0"/>
        <w:rPr>
          <w:rFonts w:ascii="Arial" w:hAnsi="Arial"/>
          <w:b/>
          <w:color w:val="000000"/>
          <w:lang w:eastAsia="en-GB"/>
        </w:rPr>
      </w:pPr>
    </w:p>
    <w:p w14:paraId="1052747E" w14:textId="77777777" w:rsidR="00AF107E" w:rsidRDefault="00AF107E" w:rsidP="00AF107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AF107E" w:rsidRPr="00504291" w14:paraId="1AE712BF" w14:textId="77777777" w:rsidTr="009A550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7D38" w14:textId="77777777" w:rsidR="006F3FD9" w:rsidRPr="006F3FD9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function f_NR5GC_508RRC_IntraNR_HO_InterCell_Steps1_12(</w:t>
            </w:r>
            <w:proofErr w:type="spell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p_SourceCellId,</w:t>
            </w:r>
          </w:p>
          <w:p w14:paraId="19D1A251" w14:textId="77777777" w:rsidR="006F3FD9" w:rsidRPr="006F3FD9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p_TargetCellId,</w:t>
            </w:r>
          </w:p>
          <w:p w14:paraId="1A4CBE8B" w14:textId="77777777" w:rsidR="006F3FD9" w:rsidRPr="006F3FD9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p_RNTI_</w:t>
            </w:r>
            <w:proofErr w:type="gram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Value :</w:t>
            </w:r>
            <w:proofErr w:type="gram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=  tsc_C_RNTI_Value3,</w:t>
            </w:r>
          </w:p>
          <w:p w14:paraId="0D36880E" w14:textId="77777777" w:rsidR="006F3FD9" w:rsidRPr="006F3FD9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p_RBConfig_</w:t>
            </w:r>
            <w:proofErr w:type="gram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KeyChange :</w:t>
            </w:r>
            <w:proofErr w:type="gram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= true,</w:t>
            </w:r>
          </w:p>
          <w:p w14:paraId="000E455A" w14:textId="77777777" w:rsidR="006F3FD9" w:rsidRPr="006F3FD9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template (</w:t>
            </w:r>
            <w:proofErr w:type="gram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omit)  </w:t>
            </w:r>
            <w:proofErr w:type="spell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proofErr w:type="gram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         p_MeasConfig  := omit,</w:t>
            </w:r>
          </w:p>
          <w:p w14:paraId="3E872D04" w14:textId="77777777" w:rsidR="006F3FD9" w:rsidRPr="006F3FD9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template (omit) SIB1                 p_SIB</w:t>
            </w:r>
            <w:proofErr w:type="gram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62D6C972" w14:textId="77777777" w:rsidR="006F3FD9" w:rsidRPr="006F3FD9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template (omit) </w:t>
            </w:r>
            <w:proofErr w:type="spell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SystemInformation</w:t>
            </w:r>
            <w:proofErr w:type="spell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   p_</w:t>
            </w:r>
            <w:proofErr w:type="gram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SysInfo :</w:t>
            </w:r>
            <w:proofErr w:type="gram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64FAFD78" w14:textId="77777777" w:rsidR="006F3FD9" w:rsidRPr="006F3FD9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template (omit) </w:t>
            </w:r>
            <w:proofErr w:type="spell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MasterKeyUpdate</w:t>
            </w:r>
            <w:proofErr w:type="spell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     p_</w:t>
            </w:r>
            <w:proofErr w:type="gram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MasterKeyUpdate :</w:t>
            </w:r>
            <w:proofErr w:type="gram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0BDAC362" w14:textId="77777777" w:rsidR="006F3FD9" w:rsidRPr="00457064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template (omit) </w:t>
            </w:r>
            <w:proofErr w:type="spell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p_RACH_</w:t>
            </w:r>
            <w:proofErr w:type="gram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62863175" w14:textId="77777777" w:rsidR="006F3FD9" w:rsidRPr="006F3FD9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template (omit) </w:t>
            </w:r>
            <w:proofErr w:type="spellStart"/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NR_RachProcedureConfig_Type</w:t>
            </w:r>
            <w:proofErr w:type="spellEnd"/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</w:t>
            </w:r>
            <w:proofErr w:type="gramStart"/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RachProcedureConfig</w:t>
            </w:r>
            <w:proofErr w:type="spellEnd"/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  //WA#WI=1323666</w:t>
            </w:r>
          </w:p>
          <w:p w14:paraId="512451CF" w14:textId="77777777" w:rsidR="006F3FD9" w:rsidRPr="006F3FD9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) runs on NR5GC_PTC</w:t>
            </w:r>
          </w:p>
          <w:p w14:paraId="79635926" w14:textId="77777777" w:rsidR="006F3FD9" w:rsidRPr="006F3FD9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/@sic R5s2008190 sic@</w:t>
            </w:r>
          </w:p>
          <w:p w14:paraId="735FF6AB" w14:textId="77777777" w:rsidR="006F3FD9" w:rsidRPr="006F3FD9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PhysicalParameters</w:t>
            </w:r>
            <w:proofErr w:type="spell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38705AB" w14:textId="77777777" w:rsidR="006F3FD9" w:rsidRPr="006F3FD9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E449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(value) </w:t>
            </w:r>
            <w:proofErr w:type="spellStart"/>
            <w:r w:rsidRPr="00E449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NR_RachProcedureConfig_Type</w:t>
            </w:r>
            <w:proofErr w:type="spellEnd"/>
            <w:r w:rsidRPr="00E449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E449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v_RachProcedureConfig</w:t>
            </w:r>
            <w:proofErr w:type="spellEnd"/>
            <w:r w:rsidRPr="00E449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;/</w:t>
            </w:r>
            <w:proofErr w:type="gramStart"/>
            <w:r w:rsidRPr="00E449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 :</w:t>
            </w:r>
            <w:proofErr w:type="gramEnd"/>
            <w:r w:rsidRPr="00E449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E449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cs_NR_RachProcedureConfig_CRNTI_HO</w:t>
            </w:r>
            <w:proofErr w:type="spellEnd"/>
            <w:r w:rsidRPr="00E449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449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</w:t>
            </w:r>
            <w:proofErr w:type="spellEnd"/>
            <w:r w:rsidRPr="00E449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E449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p_RNTI_Value</w:t>
            </w:r>
            <w:proofErr w:type="spellEnd"/>
            <w:r w:rsidRPr="00E449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//CBRA //WA#WI=1323666</w:t>
            </w:r>
          </w:p>
          <w:p w14:paraId="2DF13B3A" w14:textId="77777777" w:rsidR="006F3FD9" w:rsidRPr="006F3FD9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v_RRCReconfiguration</w:t>
            </w:r>
            <w:proofErr w:type="spell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A79EC33" w14:textId="77777777" w:rsidR="006F3FD9" w:rsidRPr="006F3FD9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NR_DRBInfoList_Type</w:t>
            </w:r>
            <w:proofErr w:type="spell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DRBInfoList</w:t>
            </w:r>
            <w:proofErr w:type="spell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= f_NR5GC_MobileInfo_GetDRBInfoList();</w:t>
            </w:r>
          </w:p>
          <w:p w14:paraId="526728FB" w14:textId="77777777" w:rsidR="006F3FD9" w:rsidRPr="006F3FD9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v_NCC</w:t>
            </w:r>
            <w:proofErr w:type="spell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9C17D3" w14:textId="77777777" w:rsidR="006F3FD9" w:rsidRPr="006F3FD9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314AD00C" w14:textId="77777777" w:rsidR="006F3FD9" w:rsidRPr="00457064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if(not(</w:t>
            </w:r>
            <w:proofErr w:type="spellStart"/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p_RachProcedureConfig</w:t>
            </w:r>
            <w:proofErr w:type="spellEnd"/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 //WA#WI=1323666</w:t>
            </w:r>
          </w:p>
          <w:p w14:paraId="1E1C2066" w14:textId="77777777" w:rsidR="006F3FD9" w:rsidRPr="00457064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381399D5" w14:textId="77777777" w:rsidR="006F3FD9" w:rsidRPr="00457064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RachProcedureConfig</w:t>
            </w:r>
            <w:proofErr w:type="spellEnd"/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cs_NR_RachProcedureConfig_CRNTI_HO</w:t>
            </w:r>
            <w:proofErr w:type="spellEnd"/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</w:t>
            </w:r>
            <w:proofErr w:type="spellEnd"/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p_RNTI_Value</w:t>
            </w:r>
            <w:proofErr w:type="spellEnd"/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630163BB" w14:textId="77777777" w:rsidR="006F3FD9" w:rsidRPr="00457064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475BF797" w14:textId="77777777" w:rsidR="006F3FD9" w:rsidRPr="00457064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gramStart"/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else{</w:t>
            </w:r>
            <w:proofErr w:type="gramEnd"/>
          </w:p>
          <w:p w14:paraId="2E3642F5" w14:textId="77777777" w:rsidR="006F3FD9" w:rsidRPr="00457064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RachProcedureConfig</w:t>
            </w:r>
            <w:proofErr w:type="spellEnd"/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p_RachProcedureConfig</w:t>
            </w:r>
            <w:proofErr w:type="spellEnd"/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//WA#WI=1323666</w:t>
            </w:r>
          </w:p>
          <w:p w14:paraId="72B38871" w14:textId="77777777" w:rsidR="006F3FD9" w:rsidRPr="006F3FD9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0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6C865647" w14:textId="77777777" w:rsidR="006F3FD9" w:rsidRPr="006F3FD9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A8CC1D" w14:textId="77777777" w:rsidR="006F3FD9" w:rsidRPr="006F3FD9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AB6B25" w14:textId="77777777" w:rsidR="006F3FD9" w:rsidRPr="006F3FD9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p_RACH_ConfigDedicated.uplink</w:t>
            </w:r>
            <w:proofErr w:type="spellEnd"/>
            <w:proofErr w:type="gram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//CFRA</w:t>
            </w:r>
          </w:p>
          <w:p w14:paraId="113A58F7" w14:textId="77777777" w:rsidR="006F3FD9" w:rsidRPr="006F3FD9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PhysicalParameters</w:t>
            </w:r>
            <w:proofErr w:type="spell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673AC37" w14:textId="77777777" w:rsidR="006F3FD9" w:rsidRPr="006F3FD9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cs_NR_RachProcedureConfig_CFRA</w:t>
            </w:r>
            <w:proofErr w:type="spell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8138787" w14:textId="77777777" w:rsidR="00AF107E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3FD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62BA0D1" w14:textId="77777777" w:rsidR="006F3FD9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BCD211D" w14:textId="77777777" w:rsidR="006F3FD9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………….</w:t>
            </w:r>
          </w:p>
          <w:p w14:paraId="5EF29265" w14:textId="077C5524" w:rsidR="006F3FD9" w:rsidRPr="00F212AA" w:rsidRDefault="006F3FD9" w:rsidP="006F3F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2DC6EC00" w14:textId="77777777" w:rsidR="00AF107E" w:rsidRDefault="00AF107E" w:rsidP="00AF107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68D6F201" w14:textId="77777777" w:rsidR="001C6BC1" w:rsidRDefault="001C6BC1" w:rsidP="007F0E4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55EB5D" w14:textId="77777777" w:rsidR="00785A64" w:rsidRDefault="00785A64">
      <w:r>
        <w:separator/>
      </w:r>
    </w:p>
  </w:endnote>
  <w:endnote w:type="continuationSeparator" w:id="0">
    <w:p w14:paraId="334C7D20" w14:textId="77777777" w:rsidR="00785A64" w:rsidRDefault="00785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53CD2" w14:textId="77777777" w:rsidR="004962EA" w:rsidRDefault="004962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E4955" w14:textId="77777777" w:rsidR="004962EA" w:rsidRDefault="004962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26C2B" w14:textId="77777777" w:rsidR="004962EA" w:rsidRDefault="004962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1D4CF7" w14:textId="77777777" w:rsidR="00785A64" w:rsidRDefault="00785A64">
      <w:r>
        <w:separator/>
      </w:r>
    </w:p>
  </w:footnote>
  <w:footnote w:type="continuationSeparator" w:id="0">
    <w:p w14:paraId="12BB3ACC" w14:textId="77777777" w:rsidR="00785A64" w:rsidRDefault="00785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85C7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CD574B7" wp14:editId="63EB54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A0205F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D574B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A0205F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57FF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6276251" wp14:editId="3FF3AE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F9B19F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7625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F9B19F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7ECF1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277156B" wp14:editId="2D7D55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5DB80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77156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5DB80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4B3E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C451E96" wp14:editId="42B335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7B06CB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451E9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7B06CB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051A5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00E2958" wp14:editId="6A54FA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6CE931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0E295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6CE931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27A70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09798C" wp14:editId="5B88CBD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292CC6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09798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292CC6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27DD0"/>
    <w:multiLevelType w:val="hybridMultilevel"/>
    <w:tmpl w:val="115C43A2"/>
    <w:lvl w:ilvl="0" w:tplc="44D4CD22">
      <w:start w:val="1"/>
      <w:numFmt w:val="decimal"/>
      <w:lvlText w:val="(%1)"/>
      <w:lvlJc w:val="left"/>
      <w:pPr>
        <w:ind w:left="505" w:hanging="360"/>
      </w:pPr>
      <w:rPr>
        <w:rFonts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225" w:hanging="360"/>
      </w:pPr>
    </w:lvl>
    <w:lvl w:ilvl="2" w:tplc="0809001B" w:tentative="1">
      <w:start w:val="1"/>
      <w:numFmt w:val="lowerRoman"/>
      <w:lvlText w:val="%3."/>
      <w:lvlJc w:val="right"/>
      <w:pPr>
        <w:ind w:left="1945" w:hanging="180"/>
      </w:pPr>
    </w:lvl>
    <w:lvl w:ilvl="3" w:tplc="0809000F" w:tentative="1">
      <w:start w:val="1"/>
      <w:numFmt w:val="decimal"/>
      <w:lvlText w:val="%4."/>
      <w:lvlJc w:val="left"/>
      <w:pPr>
        <w:ind w:left="2665" w:hanging="360"/>
      </w:pPr>
    </w:lvl>
    <w:lvl w:ilvl="4" w:tplc="08090019" w:tentative="1">
      <w:start w:val="1"/>
      <w:numFmt w:val="lowerLetter"/>
      <w:lvlText w:val="%5."/>
      <w:lvlJc w:val="left"/>
      <w:pPr>
        <w:ind w:left="3385" w:hanging="360"/>
      </w:pPr>
    </w:lvl>
    <w:lvl w:ilvl="5" w:tplc="0809001B" w:tentative="1">
      <w:start w:val="1"/>
      <w:numFmt w:val="lowerRoman"/>
      <w:lvlText w:val="%6."/>
      <w:lvlJc w:val="right"/>
      <w:pPr>
        <w:ind w:left="4105" w:hanging="180"/>
      </w:pPr>
    </w:lvl>
    <w:lvl w:ilvl="6" w:tplc="0809000F" w:tentative="1">
      <w:start w:val="1"/>
      <w:numFmt w:val="decimal"/>
      <w:lvlText w:val="%7."/>
      <w:lvlJc w:val="left"/>
      <w:pPr>
        <w:ind w:left="4825" w:hanging="360"/>
      </w:pPr>
    </w:lvl>
    <w:lvl w:ilvl="7" w:tplc="08090019" w:tentative="1">
      <w:start w:val="1"/>
      <w:numFmt w:val="lowerLetter"/>
      <w:lvlText w:val="%8."/>
      <w:lvlJc w:val="left"/>
      <w:pPr>
        <w:ind w:left="5545" w:hanging="360"/>
      </w:pPr>
    </w:lvl>
    <w:lvl w:ilvl="8" w:tplc="0809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23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72669C"/>
    <w:multiLevelType w:val="hybridMultilevel"/>
    <w:tmpl w:val="115C43A2"/>
    <w:lvl w:ilvl="0" w:tplc="44D4CD22">
      <w:start w:val="1"/>
      <w:numFmt w:val="decimal"/>
      <w:lvlText w:val="(%1)"/>
      <w:lvlJc w:val="left"/>
      <w:pPr>
        <w:ind w:left="505" w:hanging="360"/>
      </w:pPr>
      <w:rPr>
        <w:rFonts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225" w:hanging="360"/>
      </w:pPr>
    </w:lvl>
    <w:lvl w:ilvl="2" w:tplc="0809001B" w:tentative="1">
      <w:start w:val="1"/>
      <w:numFmt w:val="lowerRoman"/>
      <w:lvlText w:val="%3."/>
      <w:lvlJc w:val="right"/>
      <w:pPr>
        <w:ind w:left="1945" w:hanging="180"/>
      </w:pPr>
    </w:lvl>
    <w:lvl w:ilvl="3" w:tplc="0809000F" w:tentative="1">
      <w:start w:val="1"/>
      <w:numFmt w:val="decimal"/>
      <w:lvlText w:val="%4."/>
      <w:lvlJc w:val="left"/>
      <w:pPr>
        <w:ind w:left="2665" w:hanging="360"/>
      </w:pPr>
    </w:lvl>
    <w:lvl w:ilvl="4" w:tplc="08090019" w:tentative="1">
      <w:start w:val="1"/>
      <w:numFmt w:val="lowerLetter"/>
      <w:lvlText w:val="%5."/>
      <w:lvlJc w:val="left"/>
      <w:pPr>
        <w:ind w:left="3385" w:hanging="360"/>
      </w:pPr>
    </w:lvl>
    <w:lvl w:ilvl="5" w:tplc="0809001B" w:tentative="1">
      <w:start w:val="1"/>
      <w:numFmt w:val="lowerRoman"/>
      <w:lvlText w:val="%6."/>
      <w:lvlJc w:val="right"/>
      <w:pPr>
        <w:ind w:left="4105" w:hanging="180"/>
      </w:pPr>
    </w:lvl>
    <w:lvl w:ilvl="6" w:tplc="0809000F" w:tentative="1">
      <w:start w:val="1"/>
      <w:numFmt w:val="decimal"/>
      <w:lvlText w:val="%7."/>
      <w:lvlJc w:val="left"/>
      <w:pPr>
        <w:ind w:left="4825" w:hanging="360"/>
      </w:pPr>
    </w:lvl>
    <w:lvl w:ilvl="7" w:tplc="08090019" w:tentative="1">
      <w:start w:val="1"/>
      <w:numFmt w:val="lowerLetter"/>
      <w:lvlText w:val="%8."/>
      <w:lvlJc w:val="left"/>
      <w:pPr>
        <w:ind w:left="5545" w:hanging="360"/>
      </w:pPr>
    </w:lvl>
    <w:lvl w:ilvl="8" w:tplc="0809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9D271B"/>
    <w:multiLevelType w:val="hybridMultilevel"/>
    <w:tmpl w:val="ABAC717C"/>
    <w:lvl w:ilvl="0" w:tplc="94CE4CC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5169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4723204">
    <w:abstractNumId w:val="20"/>
  </w:num>
  <w:num w:numId="3" w16cid:durableId="56362084">
    <w:abstractNumId w:val="8"/>
  </w:num>
  <w:num w:numId="4" w16cid:durableId="2140104371">
    <w:abstractNumId w:val="37"/>
  </w:num>
  <w:num w:numId="5" w16cid:durableId="314995366">
    <w:abstractNumId w:val="30"/>
  </w:num>
  <w:num w:numId="6" w16cid:durableId="715129473">
    <w:abstractNumId w:val="34"/>
  </w:num>
  <w:num w:numId="7" w16cid:durableId="843282452">
    <w:abstractNumId w:val="11"/>
  </w:num>
  <w:num w:numId="8" w16cid:durableId="1309825648">
    <w:abstractNumId w:val="35"/>
  </w:num>
  <w:num w:numId="9" w16cid:durableId="1774279743">
    <w:abstractNumId w:val="19"/>
  </w:num>
  <w:num w:numId="10" w16cid:durableId="873347771">
    <w:abstractNumId w:val="25"/>
  </w:num>
  <w:num w:numId="11" w16cid:durableId="464279958">
    <w:abstractNumId w:val="0"/>
  </w:num>
  <w:num w:numId="12" w16cid:durableId="891818070">
    <w:abstractNumId w:val="10"/>
  </w:num>
  <w:num w:numId="13" w16cid:durableId="1758206789">
    <w:abstractNumId w:val="40"/>
  </w:num>
  <w:num w:numId="14" w16cid:durableId="849872525">
    <w:abstractNumId w:val="5"/>
  </w:num>
  <w:num w:numId="15" w16cid:durableId="643318139">
    <w:abstractNumId w:val="28"/>
  </w:num>
  <w:num w:numId="16" w16cid:durableId="1823962655">
    <w:abstractNumId w:val="24"/>
  </w:num>
  <w:num w:numId="17" w16cid:durableId="110394147">
    <w:abstractNumId w:val="27"/>
  </w:num>
  <w:num w:numId="18" w16cid:durableId="1609964336">
    <w:abstractNumId w:val="15"/>
  </w:num>
  <w:num w:numId="19" w16cid:durableId="996106433">
    <w:abstractNumId w:val="36"/>
  </w:num>
  <w:num w:numId="20" w16cid:durableId="1575503669">
    <w:abstractNumId w:val="32"/>
  </w:num>
  <w:num w:numId="21" w16cid:durableId="603421015">
    <w:abstractNumId w:val="39"/>
  </w:num>
  <w:num w:numId="22" w16cid:durableId="1391419915">
    <w:abstractNumId w:val="29"/>
  </w:num>
  <w:num w:numId="23" w16cid:durableId="403383134">
    <w:abstractNumId w:val="16"/>
  </w:num>
  <w:num w:numId="24" w16cid:durableId="911042635">
    <w:abstractNumId w:val="21"/>
  </w:num>
  <w:num w:numId="25" w16cid:durableId="1151601126">
    <w:abstractNumId w:val="6"/>
  </w:num>
  <w:num w:numId="26" w16cid:durableId="647631824">
    <w:abstractNumId w:val="13"/>
  </w:num>
  <w:num w:numId="27" w16cid:durableId="83768370">
    <w:abstractNumId w:val="18"/>
  </w:num>
  <w:num w:numId="28" w16cid:durableId="1879588970">
    <w:abstractNumId w:val="1"/>
  </w:num>
  <w:num w:numId="29" w16cid:durableId="1237589755">
    <w:abstractNumId w:val="2"/>
  </w:num>
  <w:num w:numId="30" w16cid:durableId="1796098427">
    <w:abstractNumId w:val="17"/>
  </w:num>
  <w:num w:numId="31" w16cid:durableId="1431898441">
    <w:abstractNumId w:val="33"/>
  </w:num>
  <w:num w:numId="32" w16cid:durableId="1016425589">
    <w:abstractNumId w:val="4"/>
  </w:num>
  <w:num w:numId="33" w16cid:durableId="1505588444">
    <w:abstractNumId w:val="9"/>
  </w:num>
  <w:num w:numId="34" w16cid:durableId="672490901">
    <w:abstractNumId w:val="7"/>
  </w:num>
  <w:num w:numId="35" w16cid:durableId="1190602636">
    <w:abstractNumId w:val="3"/>
  </w:num>
  <w:num w:numId="36" w16cid:durableId="473109172">
    <w:abstractNumId w:val="31"/>
  </w:num>
  <w:num w:numId="37" w16cid:durableId="794367037">
    <w:abstractNumId w:val="12"/>
  </w:num>
  <w:num w:numId="38" w16cid:durableId="2073308017">
    <w:abstractNumId w:val="23"/>
  </w:num>
  <w:num w:numId="39" w16cid:durableId="1928809324">
    <w:abstractNumId w:val="14"/>
  </w:num>
  <w:num w:numId="40" w16cid:durableId="2058311825">
    <w:abstractNumId w:val="38"/>
  </w:num>
  <w:num w:numId="41" w16cid:durableId="1027485380">
    <w:abstractNumId w:val="22"/>
  </w:num>
  <w:num w:numId="42" w16cid:durableId="1756171072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35E3"/>
    <w:rsid w:val="0000479F"/>
    <w:rsid w:val="00004B78"/>
    <w:rsid w:val="00005265"/>
    <w:rsid w:val="00005467"/>
    <w:rsid w:val="00005744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871"/>
    <w:rsid w:val="0001496E"/>
    <w:rsid w:val="000151D9"/>
    <w:rsid w:val="00015DDF"/>
    <w:rsid w:val="00015FAC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2DC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4B5B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355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BC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5B8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37D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75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3E29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03D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715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A0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2A10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437B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02E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6D71"/>
    <w:rsid w:val="0036727E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7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1D2"/>
    <w:rsid w:val="003A640E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4C6E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516"/>
    <w:rsid w:val="003E1A36"/>
    <w:rsid w:val="003E3232"/>
    <w:rsid w:val="003E33B8"/>
    <w:rsid w:val="003E51C2"/>
    <w:rsid w:val="003E6E7A"/>
    <w:rsid w:val="003E7365"/>
    <w:rsid w:val="003E74A0"/>
    <w:rsid w:val="003F055F"/>
    <w:rsid w:val="003F0FA2"/>
    <w:rsid w:val="003F20A4"/>
    <w:rsid w:val="003F24DC"/>
    <w:rsid w:val="003F253A"/>
    <w:rsid w:val="003F3287"/>
    <w:rsid w:val="003F3B48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00CE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064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751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5E2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83A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6B90"/>
    <w:rsid w:val="00547111"/>
    <w:rsid w:val="00547519"/>
    <w:rsid w:val="00547665"/>
    <w:rsid w:val="00550364"/>
    <w:rsid w:val="0055039C"/>
    <w:rsid w:val="00550D1E"/>
    <w:rsid w:val="00550D59"/>
    <w:rsid w:val="00550FD7"/>
    <w:rsid w:val="00552878"/>
    <w:rsid w:val="00552E85"/>
    <w:rsid w:val="00553583"/>
    <w:rsid w:val="00554C99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C79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4F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A7593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1B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32C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8BA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0AC6"/>
    <w:rsid w:val="00652945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0FE8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84E34"/>
    <w:rsid w:val="00687D9B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17A7"/>
    <w:rsid w:val="006B2A14"/>
    <w:rsid w:val="006B2F5F"/>
    <w:rsid w:val="006B344B"/>
    <w:rsid w:val="006B3C12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36D"/>
    <w:rsid w:val="006D35E4"/>
    <w:rsid w:val="006D6410"/>
    <w:rsid w:val="006D6FB1"/>
    <w:rsid w:val="006E0E88"/>
    <w:rsid w:val="006E18A3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3FD9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5AB"/>
    <w:rsid w:val="00702CDE"/>
    <w:rsid w:val="00703868"/>
    <w:rsid w:val="00704829"/>
    <w:rsid w:val="00704EE0"/>
    <w:rsid w:val="00705157"/>
    <w:rsid w:val="007056A2"/>
    <w:rsid w:val="00705DF2"/>
    <w:rsid w:val="007071A0"/>
    <w:rsid w:val="007074BA"/>
    <w:rsid w:val="00707A54"/>
    <w:rsid w:val="00707ABC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5D"/>
    <w:rsid w:val="00713784"/>
    <w:rsid w:val="0071537C"/>
    <w:rsid w:val="007169BC"/>
    <w:rsid w:val="00716B78"/>
    <w:rsid w:val="0071705F"/>
    <w:rsid w:val="0071755D"/>
    <w:rsid w:val="00717AA2"/>
    <w:rsid w:val="00717D86"/>
    <w:rsid w:val="00720043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235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5A64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C7EDE"/>
    <w:rsid w:val="007D1AA3"/>
    <w:rsid w:val="007D1EE7"/>
    <w:rsid w:val="007D1FCC"/>
    <w:rsid w:val="007D2EE9"/>
    <w:rsid w:val="007D30FD"/>
    <w:rsid w:val="007D3C66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F0389"/>
    <w:rsid w:val="007F08EE"/>
    <w:rsid w:val="007F0E4D"/>
    <w:rsid w:val="007F1A9F"/>
    <w:rsid w:val="007F2D57"/>
    <w:rsid w:val="007F3701"/>
    <w:rsid w:val="007F37B7"/>
    <w:rsid w:val="007F51FD"/>
    <w:rsid w:val="007F56A5"/>
    <w:rsid w:val="007F5A5C"/>
    <w:rsid w:val="007F5C63"/>
    <w:rsid w:val="007F6969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210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1848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1C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090E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362F"/>
    <w:rsid w:val="009E3E27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0D4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BE5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17D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A782C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4C7D"/>
    <w:rsid w:val="00AC51DA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07E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B40"/>
    <w:rsid w:val="00B41C88"/>
    <w:rsid w:val="00B421C5"/>
    <w:rsid w:val="00B43DB0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2F63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2B9B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415D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6FE3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044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BE8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420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133"/>
    <w:rsid w:val="00CF46BF"/>
    <w:rsid w:val="00CF5C5A"/>
    <w:rsid w:val="00CF6AEA"/>
    <w:rsid w:val="00CF72CE"/>
    <w:rsid w:val="00D00537"/>
    <w:rsid w:val="00D00932"/>
    <w:rsid w:val="00D01605"/>
    <w:rsid w:val="00D02DC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86A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27CC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95F"/>
    <w:rsid w:val="00E44D07"/>
    <w:rsid w:val="00E452F5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68F5"/>
    <w:rsid w:val="00E6020E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034"/>
    <w:rsid w:val="00EA442A"/>
    <w:rsid w:val="00EA573A"/>
    <w:rsid w:val="00EA5E2C"/>
    <w:rsid w:val="00EA6BD9"/>
    <w:rsid w:val="00EA73DF"/>
    <w:rsid w:val="00EA78DD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45E"/>
    <w:rsid w:val="00ED788A"/>
    <w:rsid w:val="00EE01F9"/>
    <w:rsid w:val="00EE11C0"/>
    <w:rsid w:val="00EE16C4"/>
    <w:rsid w:val="00EE216E"/>
    <w:rsid w:val="00EE27BE"/>
    <w:rsid w:val="00EE2981"/>
    <w:rsid w:val="00EE35F1"/>
    <w:rsid w:val="00EE5119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26AC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151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ADA"/>
    <w:rsid w:val="00F83E9A"/>
    <w:rsid w:val="00F847A9"/>
    <w:rsid w:val="00F84887"/>
    <w:rsid w:val="00F84E1B"/>
    <w:rsid w:val="00F8537A"/>
    <w:rsid w:val="00F857B7"/>
    <w:rsid w:val="00F8616F"/>
    <w:rsid w:val="00F8627E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D80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026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49F02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D8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H4VU7HTV54JD-1231737843-1386</_dlc_DocId>
    <_dlc_DocIdUrl xmlns="05fef6b6-48ff-4793-a586-dff4857ec2fd">
      <Url>https://sharepoint.rsint.net/teams/MRT_Dev/_layouts/15/DocIdRedir.aspx?ID=H4VU7HTV54JD-1231737843-1386</Url>
      <Description>H4VU7HTV54JD-1231737843-1386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BB4613-A86A-44B8-A9EC-EF8DEB5DF7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purl.org/dc/dcmitype/"/>
    <ds:schemaRef ds:uri="05fef6b6-48ff-4793-a586-dff4857ec2fd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5C13980-4C4C-4BA9-B12E-90B1536C7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2007</Words>
  <Characters>11443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13424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2024-09-24T05:55:00Z</dcterms:created>
  <dcterms:modified xsi:type="dcterms:W3CDTF">2024-09-24T05:55:00Z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33b2a86e-adff-4b70-8290-b76d4a3548b7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