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62CEE1" w14:textId="77777777" w:rsidR="002D0164" w:rsidRDefault="002D0164" w:rsidP="002D0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R5s240584</w:t>
      </w:r>
      <w:r>
        <w:rPr>
          <w:b/>
          <w:i/>
          <w:noProof/>
          <w:sz w:val="28"/>
        </w:rPr>
        <w:fldChar w:fldCharType="end"/>
      </w:r>
    </w:p>
    <w:p w14:paraId="46A733BA" w14:textId="77777777" w:rsidR="002D0164" w:rsidRDefault="002D0164" w:rsidP="002D016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0164" w14:paraId="7BD2F333" w14:textId="77777777" w:rsidTr="00253E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7843EF" w14:textId="77777777" w:rsidR="002D0164" w:rsidRDefault="002D0164" w:rsidP="00253E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D0164" w14:paraId="437B8887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C8E163" w14:textId="77777777" w:rsidR="002D0164" w:rsidRDefault="002D0164" w:rsidP="00253E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0164" w14:paraId="06881C2A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17CA7" w14:textId="77777777" w:rsidR="002D0164" w:rsidRDefault="002D0164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164" w14:paraId="727F9E8A" w14:textId="77777777" w:rsidTr="00253E6B">
        <w:tc>
          <w:tcPr>
            <w:tcW w:w="142" w:type="dxa"/>
            <w:tcBorders>
              <w:left w:val="single" w:sz="4" w:space="0" w:color="auto"/>
            </w:tcBorders>
          </w:tcPr>
          <w:p w14:paraId="2EAD36B9" w14:textId="77777777" w:rsidR="002D0164" w:rsidRDefault="002D0164" w:rsidP="00253E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192B47" w14:textId="77777777" w:rsidR="002D0164" w:rsidRPr="00410371" w:rsidRDefault="002D0164" w:rsidP="00253E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E9E14FD" w14:textId="77777777" w:rsidR="002D0164" w:rsidRDefault="002D0164" w:rsidP="00253E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9811B8" w14:textId="77777777" w:rsidR="002D0164" w:rsidRPr="00410371" w:rsidRDefault="002D0164" w:rsidP="00253E6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EC7138" w14:textId="77777777" w:rsidR="002D0164" w:rsidRDefault="002D0164" w:rsidP="00253E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C06615" w14:textId="77777777" w:rsidR="002D0164" w:rsidRPr="00410371" w:rsidRDefault="002D0164" w:rsidP="00253E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E190D51" w14:textId="77777777" w:rsidR="002D0164" w:rsidRDefault="002D0164" w:rsidP="00253E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0C687" w14:textId="77777777" w:rsidR="002D0164" w:rsidRPr="00410371" w:rsidRDefault="002D0164" w:rsidP="00253E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6CE450" w14:textId="77777777" w:rsidR="002D0164" w:rsidRDefault="002D0164" w:rsidP="00253E6B">
            <w:pPr>
              <w:pStyle w:val="CRCoverPage"/>
              <w:spacing w:after="0"/>
              <w:rPr>
                <w:noProof/>
              </w:rPr>
            </w:pPr>
          </w:p>
        </w:tc>
      </w:tr>
      <w:tr w:rsidR="002D0164" w14:paraId="72A77F94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F1FDEF" w14:textId="77777777" w:rsidR="002D0164" w:rsidRDefault="002D0164" w:rsidP="00253E6B">
            <w:pPr>
              <w:pStyle w:val="CRCoverPage"/>
              <w:spacing w:after="0"/>
              <w:rPr>
                <w:noProof/>
              </w:rPr>
            </w:pPr>
          </w:p>
        </w:tc>
      </w:tr>
      <w:tr w:rsidR="002D0164" w14:paraId="1F8B24CE" w14:textId="77777777" w:rsidTr="00253E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D65517" w14:textId="77777777" w:rsidR="002D0164" w:rsidRPr="00F25D98" w:rsidRDefault="002D0164" w:rsidP="00253E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0164" w14:paraId="4DF89F60" w14:textId="77777777" w:rsidTr="00253E6B">
        <w:tc>
          <w:tcPr>
            <w:tcW w:w="9641" w:type="dxa"/>
            <w:gridSpan w:val="9"/>
          </w:tcPr>
          <w:p w14:paraId="380FB752" w14:textId="77777777" w:rsidR="002D0164" w:rsidRDefault="002D0164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0716DE" w14:textId="77777777" w:rsidR="002D0164" w:rsidRDefault="002D0164" w:rsidP="002D01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0164" w14:paraId="430737F6" w14:textId="77777777" w:rsidTr="00253E6B">
        <w:tc>
          <w:tcPr>
            <w:tcW w:w="2835" w:type="dxa"/>
          </w:tcPr>
          <w:p w14:paraId="69051930" w14:textId="77777777" w:rsidR="002D0164" w:rsidRDefault="002D0164" w:rsidP="00253E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A43EC7" w14:textId="77777777" w:rsidR="002D0164" w:rsidRDefault="002D0164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0900D4" w14:textId="77777777" w:rsidR="002D0164" w:rsidRDefault="002D0164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71A91F" w14:textId="77777777" w:rsidR="002D0164" w:rsidRDefault="002D0164" w:rsidP="00253E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71D783" w14:textId="77777777" w:rsidR="002D0164" w:rsidRDefault="002D0164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65A0D9" w14:textId="77777777" w:rsidR="002D0164" w:rsidRDefault="002D0164" w:rsidP="00253E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D859A8" w14:textId="77777777" w:rsidR="002D0164" w:rsidRDefault="002D0164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F45E0B" w14:textId="77777777" w:rsidR="002D0164" w:rsidRDefault="002D0164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C8B652" w14:textId="77777777" w:rsidR="002D0164" w:rsidRDefault="002D0164" w:rsidP="00253E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FABFD9" w14:textId="77777777" w:rsidR="002D0164" w:rsidRDefault="002D0164" w:rsidP="002D01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0164" w14:paraId="4AD5E196" w14:textId="77777777" w:rsidTr="00253E6B">
        <w:tc>
          <w:tcPr>
            <w:tcW w:w="9640" w:type="dxa"/>
            <w:gridSpan w:val="11"/>
          </w:tcPr>
          <w:p w14:paraId="5C9E9563" w14:textId="77777777" w:rsidR="002D0164" w:rsidRDefault="002D0164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164" w14:paraId="7C0B6D0A" w14:textId="77777777" w:rsidTr="00253E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3C238B" w14:textId="77777777" w:rsidR="002D0164" w:rsidRDefault="002D0164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2C3C20" w14:textId="77777777" w:rsidR="002D0164" w:rsidRDefault="002D0164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9.1.10.6</w:t>
            </w:r>
            <w:r>
              <w:fldChar w:fldCharType="end"/>
            </w:r>
          </w:p>
        </w:tc>
      </w:tr>
      <w:tr w:rsidR="002D0164" w14:paraId="098CCED6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5D631B88" w14:textId="77777777" w:rsidR="002D0164" w:rsidRDefault="002D0164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2416D5" w14:textId="77777777" w:rsidR="002D0164" w:rsidRDefault="002D0164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164" w14:paraId="04CD5B20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79E798F8" w14:textId="77777777" w:rsidR="002D0164" w:rsidRDefault="002D0164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E448E5" w14:textId="77777777" w:rsidR="002D0164" w:rsidRDefault="002D0164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D0164" w14:paraId="0AD7F0A9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552D9D9C" w14:textId="77777777" w:rsidR="002D0164" w:rsidRDefault="002D0164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045259" w14:textId="528E7ACB" w:rsidR="002D0164" w:rsidRDefault="002D0164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2D0164" w14:paraId="673FB4B5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19382C15" w14:textId="77777777" w:rsidR="002D0164" w:rsidRDefault="002D0164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FED4F" w14:textId="77777777" w:rsidR="002D0164" w:rsidRDefault="002D0164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164" w14:paraId="18F72BC9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120468C3" w14:textId="77777777" w:rsidR="002D0164" w:rsidRDefault="002D0164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33AE9F" w14:textId="77777777" w:rsidR="002D0164" w:rsidRDefault="002D0164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TEI16_Test, eNS-UEConTest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BEE2ED" w14:textId="77777777" w:rsidR="002D0164" w:rsidRDefault="002D0164" w:rsidP="00253E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47DC8" w14:textId="77777777" w:rsidR="002D0164" w:rsidRDefault="002D0164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2A39C6" w14:textId="77777777" w:rsidR="002D0164" w:rsidRDefault="002D0164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2024-09-23</w:t>
            </w:r>
            <w:r>
              <w:rPr>
                <w:noProof/>
              </w:rPr>
              <w:fldChar w:fldCharType="end"/>
            </w:r>
          </w:p>
        </w:tc>
      </w:tr>
      <w:tr w:rsidR="002D0164" w14:paraId="5993F2BE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5D57831A" w14:textId="77777777" w:rsidR="002D0164" w:rsidRDefault="002D0164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4D686C" w14:textId="77777777" w:rsidR="002D0164" w:rsidRDefault="002D0164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ABA0E6" w14:textId="77777777" w:rsidR="002D0164" w:rsidRDefault="002D0164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484ABC" w14:textId="77777777" w:rsidR="002D0164" w:rsidRDefault="002D0164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67CF98" w14:textId="77777777" w:rsidR="002D0164" w:rsidRDefault="002D0164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164" w14:paraId="4256DF5B" w14:textId="77777777" w:rsidTr="00253E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D43EAA" w14:textId="77777777" w:rsidR="002D0164" w:rsidRDefault="002D0164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74B8DB" w14:textId="77777777" w:rsidR="002D0164" w:rsidRDefault="002D0164" w:rsidP="00253E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E46CC4" w14:textId="77777777" w:rsidR="002D0164" w:rsidRDefault="002D0164" w:rsidP="00253E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2D98C9" w14:textId="77777777" w:rsidR="002D0164" w:rsidRDefault="002D0164" w:rsidP="00253E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4B1AFB" w14:textId="77777777" w:rsidR="002D0164" w:rsidRDefault="002D0164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2D0164" w14:paraId="07814081" w14:textId="77777777" w:rsidTr="00253E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C38D8A" w14:textId="77777777" w:rsidR="002D0164" w:rsidRDefault="002D0164" w:rsidP="00253E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1994B0" w14:textId="77777777" w:rsidR="002D0164" w:rsidRDefault="002D0164" w:rsidP="00253E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6A0E90" w14:textId="77777777" w:rsidR="002D0164" w:rsidRDefault="002D0164" w:rsidP="00253E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BD7013" w14:textId="77777777" w:rsidR="002D0164" w:rsidRPr="007C2097" w:rsidRDefault="002D0164" w:rsidP="00253E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D0164" w14:paraId="78376CA5" w14:textId="77777777" w:rsidTr="00253E6B">
        <w:tc>
          <w:tcPr>
            <w:tcW w:w="1843" w:type="dxa"/>
          </w:tcPr>
          <w:p w14:paraId="04943FCD" w14:textId="77777777" w:rsidR="002D0164" w:rsidRDefault="002D0164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605205" w14:textId="77777777" w:rsidR="002D0164" w:rsidRDefault="002D0164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164" w14:paraId="0460C5F6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4FE630" w14:textId="77777777" w:rsidR="002D0164" w:rsidRDefault="002D0164" w:rsidP="002D0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A5A505" w14:textId="77777777" w:rsidR="002D0164" w:rsidRDefault="002D0164" w:rsidP="002D0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 of this testcase, at Steps 29 - 47, the Registration REQ is expected to be integrity protected even when in earlier Steps 28a1-28a21 the USIM has been removed, and the re-inserted (Step 28a25).</w:t>
            </w:r>
          </w:p>
          <w:p w14:paraId="34B8B43E" w14:textId="77777777" w:rsidR="002D0164" w:rsidRDefault="002D0164" w:rsidP="002D0164">
            <w:pPr>
              <w:pStyle w:val="CRCoverPage"/>
              <w:spacing w:after="0"/>
              <w:rPr>
                <w:noProof/>
              </w:rPr>
            </w:pPr>
          </w:p>
          <w:p w14:paraId="2CE77914" w14:textId="77777777" w:rsidR="002D0164" w:rsidRDefault="002D0164" w:rsidP="002D0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 to 33.501 cl 6.2.2.2 :</w:t>
            </w:r>
          </w:p>
          <w:p w14:paraId="471CC3D7" w14:textId="77777777" w:rsidR="002D0164" w:rsidRDefault="002D0164" w:rsidP="002D0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&lt;&lt;skipped text&gt;&gt;</w:t>
            </w:r>
          </w:p>
          <w:p w14:paraId="3591E533" w14:textId="77777777" w:rsidR="002D0164" w:rsidRPr="007B0C8B" w:rsidRDefault="002D0164" w:rsidP="002D0164">
            <w:r w:rsidRPr="007B0C8B">
              <w:t>The ME shall perform the generation of all other subsequent keys that are derived from the K</w:t>
            </w:r>
            <w:r w:rsidRPr="009A3B81">
              <w:rPr>
                <w:vertAlign w:val="subscript"/>
              </w:rPr>
              <w:t>AMF</w:t>
            </w:r>
            <w:r w:rsidRPr="007B0C8B">
              <w:t xml:space="preserve">. </w:t>
            </w:r>
          </w:p>
          <w:p w14:paraId="3912A40E" w14:textId="77777777" w:rsidR="002D0164" w:rsidRPr="00264C97" w:rsidRDefault="002D0164" w:rsidP="002D0164">
            <w:pPr>
              <w:rPr>
                <w:highlight w:val="yellow"/>
              </w:rPr>
            </w:pPr>
            <w:r w:rsidRPr="00264C97">
              <w:rPr>
                <w:highlight w:val="yellow"/>
              </w:rPr>
              <w:t>Any 5G security context, K</w:t>
            </w:r>
            <w:r w:rsidRPr="00264C97">
              <w:rPr>
                <w:highlight w:val="yellow"/>
                <w:vertAlign w:val="subscript"/>
              </w:rPr>
              <w:t>AUSF</w:t>
            </w:r>
            <w:r w:rsidRPr="00264C97">
              <w:rPr>
                <w:highlight w:val="yellow"/>
              </w:rPr>
              <w:t xml:space="preserve"> and K</w:t>
            </w:r>
            <w:r w:rsidRPr="00264C97">
              <w:rPr>
                <w:highlight w:val="yellow"/>
                <w:vertAlign w:val="subscript"/>
              </w:rPr>
              <w:t>SEAF</w:t>
            </w:r>
            <w:r w:rsidRPr="00264C97">
              <w:rPr>
                <w:highlight w:val="yellow"/>
              </w:rPr>
              <w:t xml:space="preserve"> that are stored at the ME shall be deleted from the ME if:</w:t>
            </w:r>
          </w:p>
          <w:p w14:paraId="1B2C6E5A" w14:textId="77777777" w:rsidR="002D0164" w:rsidRPr="007B0C8B" w:rsidRDefault="002D0164" w:rsidP="002D0164">
            <w:pPr>
              <w:pStyle w:val="B1"/>
            </w:pPr>
            <w:r w:rsidRPr="00264C97">
              <w:rPr>
                <w:highlight w:val="yellow"/>
              </w:rPr>
              <w:t>a)</w:t>
            </w:r>
            <w:r w:rsidRPr="00264C97">
              <w:rPr>
                <w:highlight w:val="yellow"/>
              </w:rPr>
              <w:tab/>
              <w:t xml:space="preserve">the USIM is removed from the ME when the ME is in power on </w:t>
            </w:r>
            <w:proofErr w:type="gramStart"/>
            <w:r w:rsidRPr="00264C97">
              <w:rPr>
                <w:highlight w:val="yellow"/>
              </w:rPr>
              <w:t>state;</w:t>
            </w:r>
            <w:proofErr w:type="gramEnd"/>
          </w:p>
          <w:p w14:paraId="12922E31" w14:textId="77777777" w:rsidR="002D0164" w:rsidRDefault="002D0164" w:rsidP="002D0164">
            <w:pPr>
              <w:pStyle w:val="B1"/>
              <w:rPr>
                <w:noProof/>
              </w:rPr>
            </w:pPr>
            <w:r w:rsidRPr="007B0C8B">
              <w:t>b)</w:t>
            </w:r>
            <w:r w:rsidRPr="007B0C8B">
              <w:tab/>
              <w:t xml:space="preserve">the ME is powered up and the ME discovers that the USIM is different from the one which was used to create the 5G security </w:t>
            </w:r>
            <w:proofErr w:type="gramStart"/>
            <w:r w:rsidRPr="007B0C8B">
              <w:t>context;</w:t>
            </w:r>
            <w:proofErr w:type="gramEnd"/>
          </w:p>
          <w:p w14:paraId="0D02C9D2" w14:textId="77777777" w:rsidR="002D0164" w:rsidRDefault="002D0164" w:rsidP="002D0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&lt;&lt;skipped text&gt;&gt;</w:t>
            </w:r>
          </w:p>
          <w:p w14:paraId="3F0543B9" w14:textId="77777777" w:rsidR="002D0164" w:rsidRDefault="002D0164" w:rsidP="002D0164">
            <w:pPr>
              <w:pStyle w:val="CRCoverPage"/>
              <w:spacing w:after="0"/>
              <w:rPr>
                <w:noProof/>
              </w:rPr>
            </w:pPr>
          </w:p>
          <w:p w14:paraId="4803E028" w14:textId="77777777" w:rsidR="002D0164" w:rsidRDefault="002D0164" w:rsidP="002D0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Thus, at Steps 29-47, depending on whether USIM was removed earlier the Registration REQ might come unprotected.</w:t>
            </w:r>
          </w:p>
          <w:p w14:paraId="713E76CF" w14:textId="57BB311A" w:rsidR="002D0164" w:rsidRDefault="002D0164" w:rsidP="002D0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handled.</w:t>
            </w:r>
          </w:p>
        </w:tc>
      </w:tr>
      <w:tr w:rsidR="002D0164" w14:paraId="25D3B817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71675" w14:textId="77777777" w:rsidR="002D0164" w:rsidRDefault="002D0164" w:rsidP="002D0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4540CD" w14:textId="77777777" w:rsidR="002D0164" w:rsidRDefault="002D0164" w:rsidP="002D0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164" w14:paraId="25393032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A0600" w14:textId="77777777" w:rsidR="002D0164" w:rsidRDefault="002D0164" w:rsidP="002D0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5792BA" w14:textId="77777777" w:rsidR="002D0164" w:rsidRDefault="002D0164" w:rsidP="002D0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Re-worked TTCN implementation of Steps 29 – 47 to handle the USIM removal case.</w:t>
            </w:r>
          </w:p>
          <w:p w14:paraId="20D4F7F5" w14:textId="11A4D313" w:rsidR="002D0164" w:rsidRDefault="002D0164" w:rsidP="002D0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2D0164" w14:paraId="3594DC00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ABEDD" w14:textId="77777777" w:rsidR="002D0164" w:rsidRDefault="002D0164" w:rsidP="002D0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8EFD0" w14:textId="77777777" w:rsidR="002D0164" w:rsidRDefault="002D0164" w:rsidP="002D0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164" w14:paraId="7A59F757" w14:textId="77777777" w:rsidTr="00253E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C8B2E2" w14:textId="77777777" w:rsidR="002D0164" w:rsidRDefault="002D0164" w:rsidP="002D0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835B7E" w14:textId="7B4229C9" w:rsidR="002D0164" w:rsidRDefault="002D0164" w:rsidP="002D0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cases.</w:t>
            </w:r>
          </w:p>
        </w:tc>
      </w:tr>
      <w:tr w:rsidR="002D0164" w14:paraId="6C99C196" w14:textId="77777777" w:rsidTr="00253E6B">
        <w:tc>
          <w:tcPr>
            <w:tcW w:w="2694" w:type="dxa"/>
            <w:gridSpan w:val="2"/>
          </w:tcPr>
          <w:p w14:paraId="6872CD7F" w14:textId="77777777" w:rsidR="002D0164" w:rsidRDefault="002D0164" w:rsidP="002D0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427BF2" w14:textId="77777777" w:rsidR="002D0164" w:rsidRDefault="002D0164" w:rsidP="002D0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164" w14:paraId="00D03508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A48D0E" w14:textId="77777777" w:rsidR="002D0164" w:rsidRDefault="002D0164" w:rsidP="002D0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C42BC7" w14:textId="3449F277" w:rsidR="002D0164" w:rsidRDefault="002D0164" w:rsidP="002D0164">
            <w:pPr>
              <w:pStyle w:val="CRCoverPage"/>
              <w:spacing w:after="0"/>
              <w:ind w:left="100"/>
              <w:rPr>
                <w:noProof/>
              </w:rPr>
            </w:pPr>
            <w:r>
              <w:t>9.1.10.6.NR5GC</w:t>
            </w:r>
          </w:p>
        </w:tc>
      </w:tr>
      <w:tr w:rsidR="002D0164" w14:paraId="4EBFFCA1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F2F2D" w14:textId="77777777" w:rsidR="002D0164" w:rsidRDefault="002D0164" w:rsidP="002D0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11AA52" w14:textId="77777777" w:rsidR="002D0164" w:rsidRDefault="002D0164" w:rsidP="002D0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164" w14:paraId="79AAB462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B9B75" w14:textId="77777777" w:rsidR="002D0164" w:rsidRDefault="002D0164" w:rsidP="002D0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97B1B9" w14:textId="77777777" w:rsidR="002D0164" w:rsidRDefault="002D0164" w:rsidP="002D0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89ADFF" w14:textId="77777777" w:rsidR="002D0164" w:rsidRDefault="002D0164" w:rsidP="002D0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E4D46C" w14:textId="77777777" w:rsidR="002D0164" w:rsidRDefault="002D0164" w:rsidP="002D0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B60354" w14:textId="77777777" w:rsidR="002D0164" w:rsidRDefault="002D0164" w:rsidP="002D0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0164" w14:paraId="6C133B55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71202" w14:textId="77777777" w:rsidR="002D0164" w:rsidRDefault="002D0164" w:rsidP="002D0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DA9AAF" w14:textId="77777777" w:rsidR="002D0164" w:rsidRDefault="002D0164" w:rsidP="002D0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D221D" w14:textId="4AD7A4FB" w:rsidR="002D0164" w:rsidRDefault="002D0164" w:rsidP="002D0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C273A6" w14:textId="77777777" w:rsidR="002D0164" w:rsidRDefault="002D0164" w:rsidP="002D0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B7B3A" w14:textId="3F09AA8B" w:rsidR="002D0164" w:rsidRDefault="002D0164" w:rsidP="002D0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0164" w14:paraId="43F91A4E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80EDC" w14:textId="77777777" w:rsidR="002D0164" w:rsidRDefault="002D0164" w:rsidP="002D0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BEE5D0" w14:textId="77777777" w:rsidR="002D0164" w:rsidRDefault="002D0164" w:rsidP="002D0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338DF" w14:textId="4DE10255" w:rsidR="002D0164" w:rsidRDefault="002D0164" w:rsidP="002D0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29BAD3" w14:textId="77777777" w:rsidR="002D0164" w:rsidRDefault="002D0164" w:rsidP="002D0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F0F522" w14:textId="70E06671" w:rsidR="002D0164" w:rsidRDefault="002D0164" w:rsidP="002D0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0164" w14:paraId="39E5AB91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2ED0A" w14:textId="77777777" w:rsidR="002D0164" w:rsidRDefault="002D0164" w:rsidP="002D0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FC7625" w14:textId="77777777" w:rsidR="002D0164" w:rsidRDefault="002D0164" w:rsidP="002D0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D374C" w14:textId="4C2345DA" w:rsidR="002D0164" w:rsidRDefault="002D0164" w:rsidP="002D0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4F0785" w14:textId="77777777" w:rsidR="002D0164" w:rsidRDefault="002D0164" w:rsidP="002D0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E059E7" w14:textId="6BC6F5FC" w:rsidR="002D0164" w:rsidRDefault="002D0164" w:rsidP="002D0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0164" w14:paraId="2830CDC7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39971" w14:textId="77777777" w:rsidR="002D0164" w:rsidRDefault="002D0164" w:rsidP="002D01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525919" w14:textId="77777777" w:rsidR="002D0164" w:rsidRDefault="002D0164" w:rsidP="002D0164">
            <w:pPr>
              <w:pStyle w:val="CRCoverPage"/>
              <w:spacing w:after="0"/>
              <w:rPr>
                <w:noProof/>
              </w:rPr>
            </w:pPr>
          </w:p>
        </w:tc>
      </w:tr>
      <w:tr w:rsidR="002D0164" w14:paraId="7BA3DA38" w14:textId="77777777" w:rsidTr="00253E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531FE2" w14:textId="77777777" w:rsidR="002D0164" w:rsidRDefault="002D0164" w:rsidP="002D0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B2413" w14:textId="77777777" w:rsidR="002D0164" w:rsidRDefault="002D0164" w:rsidP="002D0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0164" w:rsidRPr="008863B9" w14:paraId="43C5C1C6" w14:textId="77777777" w:rsidTr="00253E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F79712" w14:textId="77777777" w:rsidR="002D0164" w:rsidRPr="008863B9" w:rsidRDefault="002D0164" w:rsidP="002D0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6B69C6" w14:textId="77777777" w:rsidR="002D0164" w:rsidRPr="008863B9" w:rsidRDefault="002D0164" w:rsidP="002D01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0164" w14:paraId="0756A7B3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A7918A" w14:textId="77777777" w:rsidR="002D0164" w:rsidRDefault="002D0164" w:rsidP="002D0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70EFB" w14:textId="77777777" w:rsidR="002D0164" w:rsidRDefault="002D0164" w:rsidP="002D0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6C42E3" w14:textId="77777777" w:rsidR="002D0164" w:rsidRDefault="002D0164" w:rsidP="002D0164">
      <w:pPr>
        <w:pStyle w:val="CRCoverPage"/>
        <w:spacing w:after="0"/>
        <w:rPr>
          <w:noProof/>
          <w:sz w:val="8"/>
          <w:szCs w:val="8"/>
        </w:rPr>
      </w:pPr>
    </w:p>
    <w:p w14:paraId="21629ECC" w14:textId="77777777" w:rsidR="002D0164" w:rsidRDefault="002D0164" w:rsidP="002D0164">
      <w:pPr>
        <w:rPr>
          <w:noProof/>
        </w:rPr>
      </w:pPr>
    </w:p>
    <w:p w14:paraId="1DE3C44B" w14:textId="77777777"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14:paraId="45EE3FB2" w14:textId="77777777" w:rsidR="001E41F3" w:rsidRPr="00D268E5" w:rsidRDefault="001E41F3">
      <w:pPr>
        <w:rPr>
          <w:noProof/>
        </w:rPr>
        <w:sectPr w:rsidR="001E41F3" w:rsidRPr="00D268E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0E7052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77973098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219EDA10" w14:textId="1BC5E7A0" w:rsidR="002D0164" w:rsidRDefault="0044648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2D0164" w:rsidRPr="007C6984">
        <w:rPr>
          <w:rFonts w:ascii="Arial" w:hAnsi="Arial" w:cs="Arial"/>
          <w:iCs/>
        </w:rPr>
        <w:t>Table of Contents</w:t>
      </w:r>
      <w:r w:rsidR="002D0164">
        <w:tab/>
      </w:r>
      <w:r w:rsidR="002D0164">
        <w:fldChar w:fldCharType="begin"/>
      </w:r>
      <w:r w:rsidR="002D0164">
        <w:instrText xml:space="preserve"> PAGEREF _Toc177973098 \h </w:instrText>
      </w:r>
      <w:r w:rsidR="002D0164">
        <w:fldChar w:fldCharType="separate"/>
      </w:r>
      <w:r w:rsidR="002D0164">
        <w:t>3</w:t>
      </w:r>
      <w:r w:rsidR="002D0164">
        <w:fldChar w:fldCharType="end"/>
      </w:r>
    </w:p>
    <w:p w14:paraId="66204ECF" w14:textId="24056BA2" w:rsidR="002D0164" w:rsidRDefault="002D016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C6984">
        <w:rPr>
          <w:rFonts w:cs="Arial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C6984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_Toc177973099 \h </w:instrText>
      </w:r>
      <w:r>
        <w:fldChar w:fldCharType="separate"/>
      </w:r>
      <w:r>
        <w:t>4</w:t>
      </w:r>
      <w:r>
        <w:fldChar w:fldCharType="end"/>
      </w:r>
    </w:p>
    <w:p w14:paraId="007C417B" w14:textId="3EE689EC" w:rsidR="002D0164" w:rsidRDefault="002D016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C6984">
        <w:rPr>
          <w:rFonts w:cs="Arial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C6984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_Toc177973100 \h </w:instrText>
      </w:r>
      <w:r>
        <w:fldChar w:fldCharType="separate"/>
      </w:r>
      <w:r>
        <w:t>4</w:t>
      </w:r>
      <w:r>
        <w:fldChar w:fldCharType="end"/>
      </w:r>
    </w:p>
    <w:p w14:paraId="39E8BCD6" w14:textId="678EF4B7" w:rsidR="002D0164" w:rsidRDefault="002D016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C6984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C6984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_Toc177973101 \h </w:instrText>
      </w:r>
      <w:r>
        <w:fldChar w:fldCharType="separate"/>
      </w:r>
      <w:r>
        <w:t>4</w:t>
      </w:r>
      <w:r>
        <w:fldChar w:fldCharType="end"/>
      </w:r>
    </w:p>
    <w:p w14:paraId="133625EB" w14:textId="30A13D94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1F5973E7" w14:textId="77777777"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77973099"/>
      <w:r w:rsidRPr="00D268E5">
        <w:rPr>
          <w:rFonts w:cs="Arial"/>
        </w:rPr>
        <w:lastRenderedPageBreak/>
        <w:t>Overview</w:t>
      </w:r>
      <w:bookmarkEnd w:id="1"/>
      <w:bookmarkEnd w:id="2"/>
    </w:p>
    <w:p w14:paraId="45C01BFE" w14:textId="14B25FF5" w:rsidR="0072258E" w:rsidRDefault="0072258E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 xml:space="preserve">This document lists all the essential changes needed to correct problems in the </w:t>
      </w:r>
      <w:r w:rsidR="00016AB1" w:rsidRPr="004F2142">
        <w:rPr>
          <w:rFonts w:cs="Arial"/>
        </w:rPr>
        <w:t xml:space="preserve">iwd-TTCN3-B2024-06_D24wk37 </w:t>
      </w:r>
      <w:r w:rsidRPr="0072258E">
        <w:rPr>
          <w:rFonts w:cs="Arial"/>
          <w:sz w:val="24"/>
          <w:lang w:eastAsia="ja-JP"/>
        </w:rPr>
        <w:t>related to the title of this CR.</w:t>
      </w:r>
    </w:p>
    <w:p w14:paraId="75FEA627" w14:textId="77777777" w:rsidR="004F69EA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D06424" w:rsidRPr="00D268E5">
        <w:rPr>
          <w:rFonts w:cs="Arial"/>
          <w:sz w:val="24"/>
          <w:lang w:eastAsia="ja-JP"/>
        </w:rPr>
        <w:t>Parikshit Bhise</w:t>
      </w:r>
    </w:p>
    <w:p w14:paraId="45391FED" w14:textId="77777777" w:rsidR="00446488" w:rsidRDefault="004F69EA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="00D06424"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D268E5">
        <w:rPr>
          <w:rFonts w:cs="Arial"/>
          <w:sz w:val="24"/>
          <w:lang w:eastAsia="ja-JP"/>
        </w:rPr>
        <w:t xml:space="preserve"> </w:t>
      </w:r>
    </w:p>
    <w:p w14:paraId="3B8AA762" w14:textId="77777777" w:rsidR="0072258E" w:rsidRPr="0072258E" w:rsidRDefault="0072258E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</w:p>
    <w:p w14:paraId="51441DBD" w14:textId="77777777"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3" w:name="_Toc122434488"/>
      <w:bookmarkStart w:id="4" w:name="_Toc295288959"/>
    </w:p>
    <w:p w14:paraId="3D35ABE9" w14:textId="77777777"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5" w:name="_Toc177973100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4F10D1BA" w14:textId="1CE274DB" w:rsidR="00F84478" w:rsidRPr="008974E7" w:rsidRDefault="0078061E" w:rsidP="0001190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122434493"/>
      <w:bookmarkStart w:id="7" w:name="_Toc295288970"/>
      <w:bookmarkStart w:id="8" w:name="_Toc325725665"/>
      <w:bookmarkStart w:id="9" w:name="_Toc177973101"/>
      <w:r>
        <w:rPr>
          <w:rFonts w:cs="Arial"/>
          <w:b/>
          <w:color w:val="000000"/>
          <w:lang w:eastAsia="en-GB"/>
        </w:rPr>
        <w:t>Change 1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84478" w:rsidRPr="00D268E5" w14:paraId="54C84CF7" w14:textId="77777777" w:rsidTr="00E521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A9C5E" w14:textId="77777777" w:rsidR="00F84478" w:rsidRPr="005E2E04" w:rsidRDefault="00F84478" w:rsidP="001333F4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>Function</w:t>
            </w:r>
            <w:proofErr w:type="spellEnd"/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AD25" w14:textId="6F30F66F" w:rsidR="00F84478" w:rsidRPr="005E2E04" w:rsidRDefault="0078061E" w:rsidP="001333F4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78061E">
              <w:rPr>
                <w:noProof/>
              </w:rPr>
              <w:t>fl_TC_9_1_10_6_TestBody</w:t>
            </w:r>
          </w:p>
        </w:tc>
      </w:tr>
      <w:tr w:rsidR="00F84478" w:rsidRPr="00D268E5" w14:paraId="47DD86EF" w14:textId="77777777" w:rsidTr="00E521F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D888F" w14:textId="77777777"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4738" w14:textId="77777777" w:rsidR="008069F6" w:rsidRDefault="008069F6" w:rsidP="008069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 of this testcase, at Steps 29 - 47, the Registration REQ is expected to be integrity protected even when in earlier Steps 28a1-28a21 the USIM has been removed, and the re-inserted (Step 28a25).</w:t>
            </w:r>
          </w:p>
          <w:p w14:paraId="635CF77F" w14:textId="77777777" w:rsidR="008069F6" w:rsidRDefault="008069F6" w:rsidP="008069F6">
            <w:pPr>
              <w:pStyle w:val="CRCoverPage"/>
              <w:spacing w:after="0"/>
              <w:rPr>
                <w:noProof/>
              </w:rPr>
            </w:pPr>
          </w:p>
          <w:p w14:paraId="008FC045" w14:textId="77777777" w:rsidR="008069F6" w:rsidRDefault="008069F6" w:rsidP="008069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 to 33.501 cl 6.2.2.2 :</w:t>
            </w:r>
          </w:p>
          <w:p w14:paraId="25CFD795" w14:textId="77777777" w:rsidR="008069F6" w:rsidRDefault="008069F6" w:rsidP="008069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&lt;&lt;skipped text&gt;&gt;</w:t>
            </w:r>
          </w:p>
          <w:p w14:paraId="318E31AB" w14:textId="77777777" w:rsidR="008069F6" w:rsidRPr="007B0C8B" w:rsidRDefault="008069F6" w:rsidP="008069F6">
            <w:r w:rsidRPr="007B0C8B">
              <w:t>The ME shall perform the generation of all other subsequent keys that are derived from the K</w:t>
            </w:r>
            <w:r w:rsidRPr="009A3B81">
              <w:rPr>
                <w:vertAlign w:val="subscript"/>
              </w:rPr>
              <w:t>AMF</w:t>
            </w:r>
            <w:r w:rsidRPr="007B0C8B">
              <w:t xml:space="preserve">. </w:t>
            </w:r>
          </w:p>
          <w:p w14:paraId="3714377D" w14:textId="77777777" w:rsidR="008069F6" w:rsidRPr="00264C97" w:rsidRDefault="008069F6" w:rsidP="008069F6">
            <w:pPr>
              <w:rPr>
                <w:highlight w:val="yellow"/>
              </w:rPr>
            </w:pPr>
            <w:r w:rsidRPr="00264C97">
              <w:rPr>
                <w:highlight w:val="yellow"/>
              </w:rPr>
              <w:t>Any 5G security context, K</w:t>
            </w:r>
            <w:r w:rsidRPr="00264C97">
              <w:rPr>
                <w:highlight w:val="yellow"/>
                <w:vertAlign w:val="subscript"/>
              </w:rPr>
              <w:t>AUSF</w:t>
            </w:r>
            <w:r w:rsidRPr="00264C97">
              <w:rPr>
                <w:highlight w:val="yellow"/>
              </w:rPr>
              <w:t xml:space="preserve"> and K</w:t>
            </w:r>
            <w:r w:rsidRPr="00264C97">
              <w:rPr>
                <w:highlight w:val="yellow"/>
                <w:vertAlign w:val="subscript"/>
              </w:rPr>
              <w:t>SEAF</w:t>
            </w:r>
            <w:r w:rsidRPr="00264C97">
              <w:rPr>
                <w:highlight w:val="yellow"/>
              </w:rPr>
              <w:t xml:space="preserve"> that are stored at the ME shall be deleted from the ME if:</w:t>
            </w:r>
          </w:p>
          <w:p w14:paraId="1DA187BF" w14:textId="77777777" w:rsidR="008069F6" w:rsidRPr="007B0C8B" w:rsidRDefault="008069F6" w:rsidP="008069F6">
            <w:pPr>
              <w:pStyle w:val="B1"/>
            </w:pPr>
            <w:r w:rsidRPr="00264C97">
              <w:rPr>
                <w:highlight w:val="yellow"/>
              </w:rPr>
              <w:t>a)</w:t>
            </w:r>
            <w:r w:rsidRPr="00264C97">
              <w:rPr>
                <w:highlight w:val="yellow"/>
              </w:rPr>
              <w:tab/>
              <w:t xml:space="preserve">the USIM is removed from the ME when the ME is in power on </w:t>
            </w:r>
            <w:proofErr w:type="gramStart"/>
            <w:r w:rsidRPr="00264C97">
              <w:rPr>
                <w:highlight w:val="yellow"/>
              </w:rPr>
              <w:t>state;</w:t>
            </w:r>
            <w:proofErr w:type="gramEnd"/>
          </w:p>
          <w:p w14:paraId="58E17790" w14:textId="77777777" w:rsidR="008069F6" w:rsidRDefault="008069F6" w:rsidP="008069F6">
            <w:pPr>
              <w:pStyle w:val="B1"/>
              <w:rPr>
                <w:noProof/>
              </w:rPr>
            </w:pPr>
            <w:r w:rsidRPr="007B0C8B">
              <w:t>b)</w:t>
            </w:r>
            <w:r w:rsidRPr="007B0C8B">
              <w:tab/>
              <w:t xml:space="preserve">the ME is powered up and the ME discovers that the USIM is different from the one which was used to create the 5G security </w:t>
            </w:r>
            <w:proofErr w:type="gramStart"/>
            <w:r w:rsidRPr="007B0C8B">
              <w:t>context;</w:t>
            </w:r>
            <w:proofErr w:type="gramEnd"/>
          </w:p>
          <w:p w14:paraId="5CB4AC99" w14:textId="77777777" w:rsidR="008069F6" w:rsidRDefault="008069F6" w:rsidP="008069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&lt;&lt;skipped text&gt;&gt;</w:t>
            </w:r>
          </w:p>
          <w:p w14:paraId="1A4E48E5" w14:textId="77777777" w:rsidR="008069F6" w:rsidRDefault="008069F6" w:rsidP="008069F6">
            <w:pPr>
              <w:pStyle w:val="CRCoverPage"/>
              <w:spacing w:after="0"/>
              <w:rPr>
                <w:noProof/>
              </w:rPr>
            </w:pPr>
          </w:p>
          <w:p w14:paraId="484F2E77" w14:textId="77777777" w:rsidR="008069F6" w:rsidRDefault="008069F6" w:rsidP="008069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Thus, at Steps 29-47, depending on whether USIM was removed earlier the Registration REQ might come unprotected.</w:t>
            </w:r>
          </w:p>
          <w:p w14:paraId="66939C3C" w14:textId="20B66AB1" w:rsidR="008E67E2" w:rsidRPr="00092B08" w:rsidRDefault="008069F6" w:rsidP="008069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This needs to be handled.</w:t>
            </w:r>
          </w:p>
        </w:tc>
      </w:tr>
      <w:tr w:rsidR="00F84478" w:rsidRPr="00D268E5" w14:paraId="1DA86003" w14:textId="77777777" w:rsidTr="00E521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5033" w14:textId="77777777"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06F9" w14:textId="77777777" w:rsidR="008069F6" w:rsidRDefault="008069F6" w:rsidP="008069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Re-worked TTCN implementation of Steps 29 – 47 to handle the USIM removal case.</w:t>
            </w:r>
          </w:p>
          <w:p w14:paraId="00CEEEB6" w14:textId="23862F3D" w:rsidR="00591369" w:rsidRPr="00092B08" w:rsidRDefault="008069F6" w:rsidP="008069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F84478" w:rsidRPr="001D039E" w14:paraId="6FA63B94" w14:textId="77777777" w:rsidTr="00E521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806CA" w14:textId="77777777"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6577" w14:textId="77777777" w:rsidR="00F84478" w:rsidRPr="001D039E" w:rsidRDefault="00551EAD" w:rsidP="001333F4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NetworkSlicingEnh_NR5GC.ttcn</w:t>
            </w:r>
          </w:p>
        </w:tc>
      </w:tr>
      <w:tr w:rsidR="00F84478" w:rsidRPr="00D268E5" w14:paraId="40277913" w14:textId="77777777" w:rsidTr="00E521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8331" w14:textId="77777777"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D455" w14:textId="77777777" w:rsidR="00F84478" w:rsidRPr="005E2E04" w:rsidRDefault="00F84478" w:rsidP="001333F4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</w:p>
        </w:tc>
      </w:tr>
    </w:tbl>
    <w:p w14:paraId="455CB095" w14:textId="77777777" w:rsidR="00F84478" w:rsidRDefault="00F84478" w:rsidP="00F84478">
      <w:pPr>
        <w:rPr>
          <w:lang w:eastAsia="en-GB"/>
        </w:rPr>
      </w:pPr>
    </w:p>
    <w:p w14:paraId="0FEF2670" w14:textId="77777777" w:rsidR="00F84478" w:rsidRPr="00551EAD" w:rsidRDefault="00F84478" w:rsidP="00F84478">
      <w:pPr>
        <w:spacing w:after="0"/>
        <w:rPr>
          <w:rFonts w:ascii="Arial" w:hAnsi="Arial"/>
          <w:b/>
          <w:lang w:eastAsia="en-GB"/>
        </w:rPr>
      </w:pPr>
      <w:r w:rsidRPr="00551EAD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84478" w:rsidRPr="00D268E5" w14:paraId="4B3282E4" w14:textId="77777777" w:rsidTr="00A73F4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5626" w14:textId="77777777" w:rsidR="00F84478" w:rsidRDefault="0071435A" w:rsidP="00A73F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53AD9972" w14:textId="77777777" w:rsidR="000E7AD7" w:rsidRPr="000E7AD7" w:rsidRDefault="000E7AD7" w:rsidP="000E7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0E7AD7">
              <w:rPr>
                <w:rFonts w:ascii="Courier New" w:hAnsi="Courier New" w:cs="Courier New"/>
                <w:bCs/>
                <w:color w:val="000000"/>
                <w:lang w:eastAsia="de-DE"/>
              </w:rPr>
              <w:t>//@siclog "Step 29 - 47"</w:t>
            </w:r>
          </w:p>
          <w:p w14:paraId="45E49363" w14:textId="77777777" w:rsidR="000E7AD7" w:rsidRPr="000E7AD7" w:rsidRDefault="000E7AD7" w:rsidP="000E7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0E7AD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//Steps 2 to 20a1 of the generic procedure for NR RRC_IDLE specified in TS 38.508-1 subclause 4.5.2 are performed.</w:t>
            </w:r>
          </w:p>
          <w:p w14:paraId="6CF72929" w14:textId="77777777" w:rsidR="000E7AD7" w:rsidRPr="000E7AD7" w:rsidRDefault="000E7AD7" w:rsidP="000E7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0E7AD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f_NR5GC_RRC_IdleState1N_Def(</w:t>
            </w:r>
            <w:proofErr w:type="spellStart"/>
            <w:r w:rsidRPr="000E7AD7">
              <w:rPr>
                <w:rFonts w:ascii="Courier New" w:hAnsi="Courier New" w:cs="Courier New"/>
                <w:bCs/>
                <w:color w:val="000000"/>
                <w:lang w:eastAsia="de-DE"/>
              </w:rPr>
              <w:t>v_NGC_NASCellA</w:t>
            </w:r>
            <w:proofErr w:type="spellEnd"/>
            <w:proofErr w:type="gramStart"/>
            <w:r w:rsidRPr="000E7AD7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60F2EED2" w14:textId="77777777" w:rsidR="000E7AD7" w:rsidRPr="000E7AD7" w:rsidRDefault="000E7AD7" w:rsidP="000E7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0E7AD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</w:p>
          <w:p w14:paraId="7364C381" w14:textId="62C0E1E7" w:rsidR="000E7AD7" w:rsidRPr="000E7AD7" w:rsidRDefault="000E7AD7" w:rsidP="000E7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0E7AD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}//End of Module</w:t>
            </w:r>
          </w:p>
          <w:p w14:paraId="4ECA8A90" w14:textId="2B7D26D0" w:rsidR="0071435A" w:rsidRPr="00877584" w:rsidRDefault="0071435A" w:rsidP="00A73F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6BD430BA" w14:textId="77777777"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</w:p>
    <w:p w14:paraId="465E4FD9" w14:textId="77777777" w:rsidR="00F84478" w:rsidRPr="00551EAD" w:rsidRDefault="00F84478" w:rsidP="00F84478">
      <w:pPr>
        <w:spacing w:after="0"/>
        <w:rPr>
          <w:rFonts w:ascii="Arial" w:hAnsi="Arial"/>
          <w:b/>
          <w:color w:val="000000"/>
          <w:lang w:eastAsia="en-GB"/>
        </w:rPr>
      </w:pPr>
      <w:r w:rsidRPr="00551EA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F84478" w:rsidRPr="00D268E5" w14:paraId="60673178" w14:textId="77777777" w:rsidTr="00BB31DC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1079" w14:textId="77777777" w:rsidR="00F84478" w:rsidRDefault="0071435A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64042EE2" w14:textId="77777777" w:rsidR="000E7AD7" w:rsidRPr="000E7AD7" w:rsidRDefault="000E7AD7" w:rsidP="000E7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7AD7">
              <w:rPr>
                <w:rFonts w:ascii="Courier New" w:hAnsi="Courier New" w:cs="Courier New"/>
                <w:color w:val="000000"/>
                <w:lang w:eastAsia="de-DE"/>
              </w:rPr>
              <w:t>//@siclog "Step 29 - 47"</w:t>
            </w:r>
          </w:p>
          <w:p w14:paraId="0F879043" w14:textId="77777777" w:rsidR="000E7AD7" w:rsidRPr="000E7AD7" w:rsidRDefault="000E7AD7" w:rsidP="000E7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7AD7">
              <w:rPr>
                <w:rFonts w:ascii="Courier New" w:hAnsi="Courier New" w:cs="Courier New"/>
                <w:color w:val="000000"/>
                <w:lang w:eastAsia="de-DE"/>
              </w:rPr>
              <w:t xml:space="preserve">    //Steps 2 to 20a1 of the generic procedure for NR RRC_IDLE specified in TS 38.508-1 subclause 4.5.2 are performed.</w:t>
            </w:r>
          </w:p>
          <w:p w14:paraId="091D3E06" w14:textId="0DB4628D" w:rsidR="000E7AD7" w:rsidRPr="000E7AD7" w:rsidRDefault="000E7AD7" w:rsidP="000E7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0E7A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E7AD7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if(</w:t>
            </w:r>
            <w:proofErr w:type="spellStart"/>
            <w:r w:rsidRPr="000E7AD7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pc_USIM_Removal</w:t>
            </w:r>
            <w:proofErr w:type="spellEnd"/>
            <w:r w:rsidRPr="000E7AD7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) {    </w:t>
            </w:r>
          </w:p>
          <w:p w14:paraId="41E1262D" w14:textId="77777777" w:rsidR="000E7AD7" w:rsidRPr="000E7AD7" w:rsidRDefault="000E7AD7" w:rsidP="000E7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0E7AD7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f_NR5GC_RRC_IdleState1N_</w:t>
            </w:r>
            <w:proofErr w:type="gramStart"/>
            <w:r w:rsidRPr="000E7AD7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Def(</w:t>
            </w:r>
            <w:proofErr w:type="spellStart"/>
            <w:proofErr w:type="gramEnd"/>
            <w:r w:rsidRPr="000E7AD7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v_NGC_NASCellA</w:t>
            </w:r>
            <w:proofErr w:type="spellEnd"/>
            <w:r w:rsidRPr="000E7AD7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, -, -, </w:t>
            </w:r>
            <w:proofErr w:type="spellStart"/>
            <w:r w:rsidRPr="000E7AD7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Initial_NoSecurity</w:t>
            </w:r>
            <w:proofErr w:type="spellEnd"/>
            <w:r w:rsidRPr="000E7AD7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); //WA#WI1317003 WA#9_1_10_6</w:t>
            </w:r>
          </w:p>
          <w:p w14:paraId="75825673" w14:textId="77777777" w:rsidR="000E7AD7" w:rsidRPr="000E7AD7" w:rsidRDefault="000E7AD7" w:rsidP="000E7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0E7AD7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} else {</w:t>
            </w:r>
          </w:p>
          <w:p w14:paraId="243B6C45" w14:textId="77777777" w:rsidR="000E7AD7" w:rsidRPr="000E7AD7" w:rsidRDefault="000E7AD7" w:rsidP="000E7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0E7AD7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f_NR5GC_RRC_IdleState1N_Def(</w:t>
            </w:r>
            <w:proofErr w:type="spellStart"/>
            <w:r w:rsidRPr="000E7AD7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v_NGC_NASCellA</w:t>
            </w:r>
            <w:proofErr w:type="spellEnd"/>
            <w:proofErr w:type="gramStart"/>
            <w:r w:rsidRPr="000E7AD7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);</w:t>
            </w:r>
            <w:proofErr w:type="gramEnd"/>
          </w:p>
          <w:p w14:paraId="16B55B86" w14:textId="77777777" w:rsidR="000E7AD7" w:rsidRPr="000E7AD7" w:rsidRDefault="000E7AD7" w:rsidP="000E7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7AD7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}</w:t>
            </w:r>
          </w:p>
          <w:p w14:paraId="4684EFF5" w14:textId="77777777" w:rsidR="000E7AD7" w:rsidRPr="000E7AD7" w:rsidRDefault="000E7AD7" w:rsidP="000E7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7AD7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649C6F50" w14:textId="19774124" w:rsidR="0071435A" w:rsidRPr="000E7AD7" w:rsidRDefault="000E7AD7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7AD7">
              <w:rPr>
                <w:rFonts w:ascii="Courier New" w:hAnsi="Courier New" w:cs="Courier New"/>
                <w:color w:val="000000"/>
                <w:lang w:eastAsia="de-DE"/>
              </w:rPr>
              <w:t xml:space="preserve"> }//End of Module</w:t>
            </w:r>
          </w:p>
        </w:tc>
      </w:tr>
      <w:bookmarkEnd w:id="6"/>
      <w:bookmarkEnd w:id="7"/>
      <w:bookmarkEnd w:id="8"/>
    </w:tbl>
    <w:p w14:paraId="71E1A786" w14:textId="77777777" w:rsidR="00F84478" w:rsidRDefault="00F84478" w:rsidP="00F84478">
      <w:pPr>
        <w:rPr>
          <w:lang w:eastAsia="en-GB"/>
        </w:rPr>
      </w:pPr>
    </w:p>
    <w:sectPr w:rsidR="00F84478" w:rsidSect="00D268E5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D88892" w14:textId="77777777" w:rsidR="00E14B0C" w:rsidRDefault="00E14B0C">
      <w:r>
        <w:separator/>
      </w:r>
    </w:p>
  </w:endnote>
  <w:endnote w:type="continuationSeparator" w:id="0">
    <w:p w14:paraId="72010CD9" w14:textId="77777777" w:rsidR="00E14B0C" w:rsidRDefault="00E14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F6FD42" w14:textId="77777777" w:rsidR="00383C0E" w:rsidRDefault="00383C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F05492" w14:textId="77777777" w:rsidR="00383C0E" w:rsidRDefault="00383C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A82DD9" w14:textId="77777777" w:rsidR="00383C0E" w:rsidRDefault="00383C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6E29BD" w14:textId="77777777" w:rsidR="00E14B0C" w:rsidRDefault="00E14B0C">
      <w:r>
        <w:separator/>
      </w:r>
    </w:p>
  </w:footnote>
  <w:footnote w:type="continuationSeparator" w:id="0">
    <w:p w14:paraId="6E8D7D23" w14:textId="77777777" w:rsidR="00E14B0C" w:rsidRDefault="00E14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09D331" w14:textId="77777777" w:rsidR="00383C0E" w:rsidRDefault="00383C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7EA471B" wp14:editId="21B6CBA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0FE3A27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EA471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0FE3A27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2A6749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CAE736A" wp14:editId="4B8EB5D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8BC4F5A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AE736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8BC4F5A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C470E4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CE327EA" wp14:editId="717F0CE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EEE8696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E327E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EEE8696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C1539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21FE6E5" wp14:editId="0CE9B05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5F4B6A6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1FE6E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5F4B6A6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6D45B9" w14:textId="77777777" w:rsidR="00383C0E" w:rsidRDefault="00383C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C1EC894" wp14:editId="4401C0D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75EC1AA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1EC894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75EC1AA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D41D2B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24FC150" wp14:editId="18B7DF4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2563103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4FC15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2563103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841BE8"/>
    <w:multiLevelType w:val="hybridMultilevel"/>
    <w:tmpl w:val="1A3497A0"/>
    <w:lvl w:ilvl="0" w:tplc="7D98AE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7490ABB"/>
    <w:multiLevelType w:val="hybridMultilevel"/>
    <w:tmpl w:val="E53A99CA"/>
    <w:lvl w:ilvl="0" w:tplc="32AA1B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36673006">
    <w:abstractNumId w:val="1"/>
  </w:num>
  <w:num w:numId="2" w16cid:durableId="830020483">
    <w:abstractNumId w:val="0"/>
  </w:num>
  <w:num w:numId="3" w16cid:durableId="138733308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3EA3"/>
    <w:rsid w:val="00004509"/>
    <w:rsid w:val="00004DAD"/>
    <w:rsid w:val="000055ED"/>
    <w:rsid w:val="00005DD9"/>
    <w:rsid w:val="00005DFA"/>
    <w:rsid w:val="0001190B"/>
    <w:rsid w:val="00013548"/>
    <w:rsid w:val="0001511B"/>
    <w:rsid w:val="00015A8E"/>
    <w:rsid w:val="00016AB1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544"/>
    <w:rsid w:val="00046CBB"/>
    <w:rsid w:val="0004713F"/>
    <w:rsid w:val="00047CA3"/>
    <w:rsid w:val="00052724"/>
    <w:rsid w:val="00053143"/>
    <w:rsid w:val="000574DA"/>
    <w:rsid w:val="00063492"/>
    <w:rsid w:val="00064D82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B08"/>
    <w:rsid w:val="0009310B"/>
    <w:rsid w:val="00094FDE"/>
    <w:rsid w:val="00096ACE"/>
    <w:rsid w:val="000A1B8F"/>
    <w:rsid w:val="000A1C38"/>
    <w:rsid w:val="000A1F23"/>
    <w:rsid w:val="000A2395"/>
    <w:rsid w:val="000A23BB"/>
    <w:rsid w:val="000A37EE"/>
    <w:rsid w:val="000A461C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736B"/>
    <w:rsid w:val="000D74FE"/>
    <w:rsid w:val="000E1C53"/>
    <w:rsid w:val="000E4DF3"/>
    <w:rsid w:val="000E7AD7"/>
    <w:rsid w:val="000F0F9C"/>
    <w:rsid w:val="000F101F"/>
    <w:rsid w:val="000F3122"/>
    <w:rsid w:val="000F4C0F"/>
    <w:rsid w:val="000F6A51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35F8B"/>
    <w:rsid w:val="00143134"/>
    <w:rsid w:val="00145B10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4F3E"/>
    <w:rsid w:val="00185403"/>
    <w:rsid w:val="0018610B"/>
    <w:rsid w:val="0019158E"/>
    <w:rsid w:val="00192038"/>
    <w:rsid w:val="00192C46"/>
    <w:rsid w:val="001A08B3"/>
    <w:rsid w:val="001A2A09"/>
    <w:rsid w:val="001A2F5D"/>
    <w:rsid w:val="001A4201"/>
    <w:rsid w:val="001A4DC3"/>
    <w:rsid w:val="001A7B60"/>
    <w:rsid w:val="001B0448"/>
    <w:rsid w:val="001B067B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655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4E96"/>
    <w:rsid w:val="002559FA"/>
    <w:rsid w:val="00256302"/>
    <w:rsid w:val="0026004D"/>
    <w:rsid w:val="002622E0"/>
    <w:rsid w:val="002640DD"/>
    <w:rsid w:val="00265539"/>
    <w:rsid w:val="002671E5"/>
    <w:rsid w:val="00267486"/>
    <w:rsid w:val="0027016D"/>
    <w:rsid w:val="00272062"/>
    <w:rsid w:val="00274B1B"/>
    <w:rsid w:val="002754C9"/>
    <w:rsid w:val="00275D12"/>
    <w:rsid w:val="0027727F"/>
    <w:rsid w:val="00277CE6"/>
    <w:rsid w:val="00280F5C"/>
    <w:rsid w:val="00281C58"/>
    <w:rsid w:val="00284306"/>
    <w:rsid w:val="002846AC"/>
    <w:rsid w:val="00284FEB"/>
    <w:rsid w:val="002860C4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164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B1"/>
    <w:rsid w:val="002F29C3"/>
    <w:rsid w:val="002F6CB3"/>
    <w:rsid w:val="002F7A51"/>
    <w:rsid w:val="0030082A"/>
    <w:rsid w:val="00300C03"/>
    <w:rsid w:val="003041EF"/>
    <w:rsid w:val="00305409"/>
    <w:rsid w:val="00306A17"/>
    <w:rsid w:val="00310205"/>
    <w:rsid w:val="0031142C"/>
    <w:rsid w:val="00312434"/>
    <w:rsid w:val="0031437B"/>
    <w:rsid w:val="003143DA"/>
    <w:rsid w:val="003220BE"/>
    <w:rsid w:val="0032780E"/>
    <w:rsid w:val="0033008C"/>
    <w:rsid w:val="003319D5"/>
    <w:rsid w:val="00333430"/>
    <w:rsid w:val="00333A81"/>
    <w:rsid w:val="00333B12"/>
    <w:rsid w:val="00335FEE"/>
    <w:rsid w:val="00341CE0"/>
    <w:rsid w:val="00342BE9"/>
    <w:rsid w:val="00343230"/>
    <w:rsid w:val="003436E5"/>
    <w:rsid w:val="0034560C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081"/>
    <w:rsid w:val="003609EF"/>
    <w:rsid w:val="0036231A"/>
    <w:rsid w:val="0036376E"/>
    <w:rsid w:val="00365AD1"/>
    <w:rsid w:val="00370D22"/>
    <w:rsid w:val="0037169B"/>
    <w:rsid w:val="00374DD4"/>
    <w:rsid w:val="00381218"/>
    <w:rsid w:val="00383C0E"/>
    <w:rsid w:val="003842CD"/>
    <w:rsid w:val="003867ED"/>
    <w:rsid w:val="00386DF4"/>
    <w:rsid w:val="003879CE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3E58"/>
    <w:rsid w:val="003B474C"/>
    <w:rsid w:val="003B64E1"/>
    <w:rsid w:val="003C1B53"/>
    <w:rsid w:val="003C244B"/>
    <w:rsid w:val="003C662D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199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6C4"/>
    <w:rsid w:val="004A4BD9"/>
    <w:rsid w:val="004A65AE"/>
    <w:rsid w:val="004A7F8E"/>
    <w:rsid w:val="004B0C24"/>
    <w:rsid w:val="004B3A88"/>
    <w:rsid w:val="004B509F"/>
    <w:rsid w:val="004B536F"/>
    <w:rsid w:val="004B5D74"/>
    <w:rsid w:val="004B6055"/>
    <w:rsid w:val="004B75B7"/>
    <w:rsid w:val="004C1130"/>
    <w:rsid w:val="004C299A"/>
    <w:rsid w:val="004C3495"/>
    <w:rsid w:val="004C3F6A"/>
    <w:rsid w:val="004C43D5"/>
    <w:rsid w:val="004C4481"/>
    <w:rsid w:val="004C572E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365A1"/>
    <w:rsid w:val="00543412"/>
    <w:rsid w:val="005435AA"/>
    <w:rsid w:val="005438DB"/>
    <w:rsid w:val="0054672C"/>
    <w:rsid w:val="00546917"/>
    <w:rsid w:val="00546F7D"/>
    <w:rsid w:val="00547111"/>
    <w:rsid w:val="00547A09"/>
    <w:rsid w:val="00547CAE"/>
    <w:rsid w:val="00550693"/>
    <w:rsid w:val="00550859"/>
    <w:rsid w:val="00551EAD"/>
    <w:rsid w:val="00553188"/>
    <w:rsid w:val="00555D16"/>
    <w:rsid w:val="00556622"/>
    <w:rsid w:val="0056250C"/>
    <w:rsid w:val="00564C5E"/>
    <w:rsid w:val="005653AA"/>
    <w:rsid w:val="0056731E"/>
    <w:rsid w:val="00567546"/>
    <w:rsid w:val="00570611"/>
    <w:rsid w:val="00572C67"/>
    <w:rsid w:val="00574163"/>
    <w:rsid w:val="00574C7C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D74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C09C4"/>
    <w:rsid w:val="005C2571"/>
    <w:rsid w:val="005C61A5"/>
    <w:rsid w:val="005C6231"/>
    <w:rsid w:val="005C7D14"/>
    <w:rsid w:val="005D0FC8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4F0E"/>
    <w:rsid w:val="005F6E82"/>
    <w:rsid w:val="0060014C"/>
    <w:rsid w:val="00600608"/>
    <w:rsid w:val="006022D5"/>
    <w:rsid w:val="00602A22"/>
    <w:rsid w:val="006039DF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3C1"/>
    <w:rsid w:val="006318FD"/>
    <w:rsid w:val="00632E3F"/>
    <w:rsid w:val="006335E8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287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6708F"/>
    <w:rsid w:val="006711B8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2DE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435A"/>
    <w:rsid w:val="00714A5B"/>
    <w:rsid w:val="0071561C"/>
    <w:rsid w:val="007168A0"/>
    <w:rsid w:val="00720B91"/>
    <w:rsid w:val="00721A36"/>
    <w:rsid w:val="0072258E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61E"/>
    <w:rsid w:val="00780D4E"/>
    <w:rsid w:val="00783BE8"/>
    <w:rsid w:val="00792342"/>
    <w:rsid w:val="00793FBC"/>
    <w:rsid w:val="007960A3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A1C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1A5"/>
    <w:rsid w:val="007F349A"/>
    <w:rsid w:val="007F5059"/>
    <w:rsid w:val="007F6074"/>
    <w:rsid w:val="007F7259"/>
    <w:rsid w:val="008005C9"/>
    <w:rsid w:val="00803103"/>
    <w:rsid w:val="008040A8"/>
    <w:rsid w:val="00804E18"/>
    <w:rsid w:val="00804E46"/>
    <w:rsid w:val="00806484"/>
    <w:rsid w:val="0080696B"/>
    <w:rsid w:val="008069F6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2F32"/>
    <w:rsid w:val="008439F3"/>
    <w:rsid w:val="0084634B"/>
    <w:rsid w:val="008471CF"/>
    <w:rsid w:val="00847B40"/>
    <w:rsid w:val="00847CD2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91E25"/>
    <w:rsid w:val="00893132"/>
    <w:rsid w:val="00893795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14D6"/>
    <w:rsid w:val="008E20AC"/>
    <w:rsid w:val="008E3F99"/>
    <w:rsid w:val="008E4C41"/>
    <w:rsid w:val="008E4E3A"/>
    <w:rsid w:val="008E67E2"/>
    <w:rsid w:val="008E6BC2"/>
    <w:rsid w:val="008F0086"/>
    <w:rsid w:val="008F13AD"/>
    <w:rsid w:val="008F348B"/>
    <w:rsid w:val="008F39A7"/>
    <w:rsid w:val="008F4EF1"/>
    <w:rsid w:val="008F5EB2"/>
    <w:rsid w:val="008F686C"/>
    <w:rsid w:val="009016FD"/>
    <w:rsid w:val="00901E56"/>
    <w:rsid w:val="00905D0D"/>
    <w:rsid w:val="00906206"/>
    <w:rsid w:val="009062FC"/>
    <w:rsid w:val="00907DA0"/>
    <w:rsid w:val="0091022C"/>
    <w:rsid w:val="009129AC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7C31"/>
    <w:rsid w:val="0096383A"/>
    <w:rsid w:val="00963A8A"/>
    <w:rsid w:val="00964DBB"/>
    <w:rsid w:val="00970FDD"/>
    <w:rsid w:val="009715FE"/>
    <w:rsid w:val="00975E55"/>
    <w:rsid w:val="00975E70"/>
    <w:rsid w:val="009777D9"/>
    <w:rsid w:val="0098402B"/>
    <w:rsid w:val="00984234"/>
    <w:rsid w:val="009876A2"/>
    <w:rsid w:val="00991B88"/>
    <w:rsid w:val="00993964"/>
    <w:rsid w:val="00993AB1"/>
    <w:rsid w:val="00993AF5"/>
    <w:rsid w:val="00993D42"/>
    <w:rsid w:val="009944F5"/>
    <w:rsid w:val="00996D31"/>
    <w:rsid w:val="009A0D66"/>
    <w:rsid w:val="009A397C"/>
    <w:rsid w:val="009A3C77"/>
    <w:rsid w:val="009A3DBF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0E34"/>
    <w:rsid w:val="009D21E4"/>
    <w:rsid w:val="009D30F7"/>
    <w:rsid w:val="009D4AAB"/>
    <w:rsid w:val="009D6D3C"/>
    <w:rsid w:val="009D742B"/>
    <w:rsid w:val="009E08DA"/>
    <w:rsid w:val="009E152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144CA"/>
    <w:rsid w:val="00A15FB4"/>
    <w:rsid w:val="00A16F45"/>
    <w:rsid w:val="00A172CF"/>
    <w:rsid w:val="00A219E2"/>
    <w:rsid w:val="00A2244A"/>
    <w:rsid w:val="00A246B6"/>
    <w:rsid w:val="00A30AC2"/>
    <w:rsid w:val="00A30FD2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3384"/>
    <w:rsid w:val="00A73F49"/>
    <w:rsid w:val="00A7671C"/>
    <w:rsid w:val="00A81557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4B30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66AD"/>
    <w:rsid w:val="00AD68ED"/>
    <w:rsid w:val="00AE0A90"/>
    <w:rsid w:val="00AE2A42"/>
    <w:rsid w:val="00AE3710"/>
    <w:rsid w:val="00AE3CAB"/>
    <w:rsid w:val="00AE6230"/>
    <w:rsid w:val="00AE7029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47FD"/>
    <w:rsid w:val="00B117B6"/>
    <w:rsid w:val="00B1265D"/>
    <w:rsid w:val="00B136F6"/>
    <w:rsid w:val="00B141C9"/>
    <w:rsid w:val="00B14836"/>
    <w:rsid w:val="00B17E98"/>
    <w:rsid w:val="00B200B1"/>
    <w:rsid w:val="00B2119C"/>
    <w:rsid w:val="00B220E2"/>
    <w:rsid w:val="00B22F0E"/>
    <w:rsid w:val="00B232EC"/>
    <w:rsid w:val="00B258BB"/>
    <w:rsid w:val="00B26E97"/>
    <w:rsid w:val="00B27F58"/>
    <w:rsid w:val="00B30378"/>
    <w:rsid w:val="00B37BCD"/>
    <w:rsid w:val="00B40169"/>
    <w:rsid w:val="00B43183"/>
    <w:rsid w:val="00B43189"/>
    <w:rsid w:val="00B4556A"/>
    <w:rsid w:val="00B475C4"/>
    <w:rsid w:val="00B47BBC"/>
    <w:rsid w:val="00B5134E"/>
    <w:rsid w:val="00B51FCB"/>
    <w:rsid w:val="00B52D3E"/>
    <w:rsid w:val="00B54510"/>
    <w:rsid w:val="00B55C85"/>
    <w:rsid w:val="00B5763F"/>
    <w:rsid w:val="00B6351C"/>
    <w:rsid w:val="00B6459A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260C"/>
    <w:rsid w:val="00BB2ACA"/>
    <w:rsid w:val="00BB31DC"/>
    <w:rsid w:val="00BB5DFC"/>
    <w:rsid w:val="00BB7757"/>
    <w:rsid w:val="00BC01AF"/>
    <w:rsid w:val="00BC0FE3"/>
    <w:rsid w:val="00BC1627"/>
    <w:rsid w:val="00BC3DB9"/>
    <w:rsid w:val="00BC4B3A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70F"/>
    <w:rsid w:val="00C572D0"/>
    <w:rsid w:val="00C61603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FBD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584D"/>
    <w:rsid w:val="00D66520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336A"/>
    <w:rsid w:val="00DF48C8"/>
    <w:rsid w:val="00DF7A7C"/>
    <w:rsid w:val="00DF7C50"/>
    <w:rsid w:val="00E00246"/>
    <w:rsid w:val="00E04C5C"/>
    <w:rsid w:val="00E052E6"/>
    <w:rsid w:val="00E11711"/>
    <w:rsid w:val="00E11B1F"/>
    <w:rsid w:val="00E12BFD"/>
    <w:rsid w:val="00E13F3D"/>
    <w:rsid w:val="00E14B0C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6FE7"/>
    <w:rsid w:val="00E37029"/>
    <w:rsid w:val="00E4037E"/>
    <w:rsid w:val="00E40D3E"/>
    <w:rsid w:val="00E419D7"/>
    <w:rsid w:val="00E429F2"/>
    <w:rsid w:val="00E42ADA"/>
    <w:rsid w:val="00E43783"/>
    <w:rsid w:val="00E465CE"/>
    <w:rsid w:val="00E519F0"/>
    <w:rsid w:val="00E521F5"/>
    <w:rsid w:val="00E530DE"/>
    <w:rsid w:val="00E53427"/>
    <w:rsid w:val="00E53893"/>
    <w:rsid w:val="00E56386"/>
    <w:rsid w:val="00E6031B"/>
    <w:rsid w:val="00E60E9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1DD2"/>
    <w:rsid w:val="00ED1AAC"/>
    <w:rsid w:val="00ED31E4"/>
    <w:rsid w:val="00ED33F0"/>
    <w:rsid w:val="00ED5081"/>
    <w:rsid w:val="00EE0C9F"/>
    <w:rsid w:val="00EE282C"/>
    <w:rsid w:val="00EE2833"/>
    <w:rsid w:val="00EE3DA5"/>
    <w:rsid w:val="00EE738B"/>
    <w:rsid w:val="00EE7D7C"/>
    <w:rsid w:val="00EF456E"/>
    <w:rsid w:val="00EF5295"/>
    <w:rsid w:val="00EF79B9"/>
    <w:rsid w:val="00F01B37"/>
    <w:rsid w:val="00F061BD"/>
    <w:rsid w:val="00F06A73"/>
    <w:rsid w:val="00F10AB5"/>
    <w:rsid w:val="00F13CB0"/>
    <w:rsid w:val="00F141C7"/>
    <w:rsid w:val="00F1774A"/>
    <w:rsid w:val="00F209E7"/>
    <w:rsid w:val="00F21A70"/>
    <w:rsid w:val="00F22CA8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2ED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138"/>
    <w:rsid w:val="00F74751"/>
    <w:rsid w:val="00F80452"/>
    <w:rsid w:val="00F824A4"/>
    <w:rsid w:val="00F829B4"/>
    <w:rsid w:val="00F84478"/>
    <w:rsid w:val="00F9014C"/>
    <w:rsid w:val="00F91785"/>
    <w:rsid w:val="00F948DB"/>
    <w:rsid w:val="00F95DA8"/>
    <w:rsid w:val="00F9666B"/>
    <w:rsid w:val="00FA098E"/>
    <w:rsid w:val="00FA212F"/>
    <w:rsid w:val="00FA3CDC"/>
    <w:rsid w:val="00FA40E5"/>
    <w:rsid w:val="00FA440E"/>
    <w:rsid w:val="00FA4573"/>
    <w:rsid w:val="00FA5FD1"/>
    <w:rsid w:val="00FA6F58"/>
    <w:rsid w:val="00FB07A3"/>
    <w:rsid w:val="00FB299B"/>
    <w:rsid w:val="00FB4F2D"/>
    <w:rsid w:val="00FB571E"/>
    <w:rsid w:val="00FB60B6"/>
    <w:rsid w:val="00FB6386"/>
    <w:rsid w:val="00FC2CD8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0C72092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69F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customStyle="1" w:styleId="ui-provider">
    <w:name w:val="ui-provider"/>
    <w:basedOn w:val="DefaultParagraphFont"/>
    <w:rsid w:val="008E67E2"/>
  </w:style>
  <w:style w:type="character" w:customStyle="1" w:styleId="B1Char1">
    <w:name w:val="B1 Char1"/>
    <w:link w:val="B1"/>
    <w:locked/>
    <w:rsid w:val="00546917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AE08D-1088-412A-BC42-A4216B319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831</Words>
  <Characters>4738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5558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7</cp:revision>
  <cp:lastPrinted>1900-01-01T00:00:00Z</cp:lastPrinted>
  <dcterms:created xsi:type="dcterms:W3CDTF">2024-09-23T07:28:00Z</dcterms:created>
  <dcterms:modified xsi:type="dcterms:W3CDTF">2024-09-23T07:38:00Z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