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8F" w:rsidRPr="00D42F2C" w:rsidRDefault="0072478F" w:rsidP="00B16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42F2C">
        <w:rPr>
          <w:b/>
          <w:noProof/>
          <w:sz w:val="24"/>
        </w:rPr>
        <w:t>3GPP TSG-RAN5 Meeting #2024-TTCN email</w:t>
      </w:r>
      <w:r w:rsidRPr="00D42F2C">
        <w:rPr>
          <w:b/>
          <w:i/>
          <w:noProof/>
          <w:sz w:val="28"/>
        </w:rPr>
        <w:tab/>
      </w:r>
      <w:r w:rsidR="004E6928" w:rsidRPr="004E6928">
        <w:rPr>
          <w:b/>
          <w:i/>
          <w:noProof/>
          <w:sz w:val="28"/>
        </w:rPr>
        <w:t>R5s240582</w:t>
      </w:r>
      <w:r w:rsidR="005D5DFD" w:rsidRPr="00D42F2C">
        <w:rPr>
          <w:b/>
          <w:i/>
          <w:noProof/>
          <w:sz w:val="28"/>
        </w:rPr>
        <w:t xml:space="preserve"> </w:t>
      </w:r>
    </w:p>
    <w:p w:rsidR="0072478F" w:rsidRPr="00D42F2C" w:rsidRDefault="00CB76EB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D42F2C">
          <w:rPr>
            <w:b/>
            <w:noProof/>
            <w:sz w:val="24"/>
          </w:rPr>
          <w:t>Online</w:t>
        </w:r>
      </w:fldSimple>
      <w:r w:rsidR="0072478F" w:rsidRPr="00D42F2C">
        <w:rPr>
          <w:b/>
          <w:noProof/>
          <w:sz w:val="24"/>
        </w:rPr>
        <w:t xml:space="preserve">, </w:t>
      </w:r>
      <w:r w:rsidRPr="00D42F2C">
        <w:fldChar w:fldCharType="begin"/>
      </w:r>
      <w:r w:rsidR="0072478F" w:rsidRPr="00D42F2C">
        <w:instrText xml:space="preserve"> DOCPROPERTY  Country  \* MERGEFORMAT </w:instrText>
      </w:r>
      <w:r w:rsidRPr="00D42F2C">
        <w:fldChar w:fldCharType="end"/>
      </w:r>
      <w:r w:rsidR="0072478F" w:rsidRPr="00D42F2C">
        <w:rPr>
          <w:b/>
          <w:noProof/>
          <w:sz w:val="24"/>
        </w:rPr>
        <w:t xml:space="preserve">, </w:t>
      </w:r>
      <w:fldSimple w:instr=" DOCPROPERTY  StartDate  \* MERGEFORMAT ">
        <w:r w:rsidR="0072478F" w:rsidRPr="00D42F2C">
          <w:rPr>
            <w:b/>
            <w:noProof/>
            <w:sz w:val="24"/>
          </w:rPr>
          <w:t>8th Dec 2023</w:t>
        </w:r>
      </w:fldSimple>
      <w:r w:rsidR="0072478F" w:rsidRPr="00D42F2C">
        <w:rPr>
          <w:b/>
          <w:noProof/>
          <w:sz w:val="24"/>
        </w:rPr>
        <w:t xml:space="preserve"> - </w:t>
      </w:r>
      <w:fldSimple w:instr=" DOCPROPERTY  EndDate  \* MERGEFORMAT ">
        <w:r w:rsidR="0072478F" w:rsidRPr="00D42F2C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42F2C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42F2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42F2C">
              <w:rPr>
                <w:i/>
                <w:noProof/>
                <w:sz w:val="14"/>
              </w:rPr>
              <w:t>CR-Form-v</w:t>
            </w:r>
            <w:r w:rsidR="008863B9" w:rsidRPr="00D42F2C">
              <w:rPr>
                <w:i/>
                <w:noProof/>
                <w:sz w:val="14"/>
              </w:rPr>
              <w:t>12.</w:t>
            </w:r>
            <w:r w:rsidR="009531B0" w:rsidRPr="00D42F2C">
              <w:rPr>
                <w:i/>
                <w:noProof/>
                <w:sz w:val="14"/>
              </w:rPr>
              <w:t>3</w:t>
            </w:r>
          </w:p>
        </w:tc>
      </w:tr>
      <w:tr w:rsidR="001E41F3" w:rsidRPr="00D42F2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42F2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42F2C" w:rsidRDefault="00CB76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D42F2C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42F2C" w:rsidRDefault="00BC27C7" w:rsidP="0086518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BC27C7">
              <w:rPr>
                <w:b/>
                <w:noProof/>
                <w:sz w:val="28"/>
              </w:rPr>
              <w:t>353</w:t>
            </w:r>
            <w:r w:rsidR="0086518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Pr="00D42F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42F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42F2C" w:rsidRDefault="00CB76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 w:rsidRPr="00D42F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D42F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42F2C" w:rsidRDefault="00CB76EB" w:rsidP="00A131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D42F2C">
                <w:rPr>
                  <w:b/>
                  <w:noProof/>
                  <w:sz w:val="28"/>
                </w:rPr>
                <w:t>1</w:t>
              </w:r>
              <w:r w:rsidR="00A13142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C7265C" w:rsidRPr="00D42F2C">
                <w:rPr>
                  <w:b/>
                  <w:noProof/>
                  <w:sz w:val="28"/>
                </w:rPr>
                <w:t>.</w:t>
              </w:r>
              <w:r w:rsidR="00A1314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C7265C" w:rsidRPr="00D42F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42F2C" w:rsidRDefault="00920F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D42F2C" w:rsidTr="00547111">
        <w:tc>
          <w:tcPr>
            <w:tcW w:w="9641" w:type="dxa"/>
            <w:gridSpan w:val="9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42F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42F2C" w:rsidTr="00A7671C">
        <w:tc>
          <w:tcPr>
            <w:tcW w:w="2835" w:type="dxa"/>
          </w:tcPr>
          <w:p w:rsidR="00F25D98" w:rsidRPr="00D42F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2F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2F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D42F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42F2C" w:rsidTr="00547111">
        <w:tc>
          <w:tcPr>
            <w:tcW w:w="9640" w:type="dxa"/>
            <w:gridSpan w:val="11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Title:</w:t>
            </w:r>
            <w:r w:rsidRPr="00D42F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2F2C" w:rsidRDefault="00CB76EB" w:rsidP="00DE2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9545DB" w:rsidRPr="00D42F2C">
                <w:t xml:space="preserve">Correction to </w:t>
              </w:r>
              <w:r w:rsidR="009545DB" w:rsidRPr="00D42F2C">
                <w:rPr>
                  <w:rFonts w:hint="eastAsia"/>
                  <w:lang w:eastAsia="zh-CN"/>
                </w:rPr>
                <w:t>NR5GC</w:t>
              </w:r>
              <w:r w:rsidR="009545DB" w:rsidRPr="00D42F2C">
                <w:t xml:space="preserve"> testcase </w:t>
              </w:r>
              <w:r w:rsidR="009545DB" w:rsidRPr="00D42F2C">
                <w:rPr>
                  <w:rFonts w:hint="eastAsia"/>
                  <w:lang w:eastAsia="zh-CN"/>
                </w:rPr>
                <w:t>7.1.1.4.1.1</w:t>
              </w:r>
            </w:fldSimple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CB76E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 w:rsidRPr="00D42F2C">
                <w:rPr>
                  <w:noProof/>
                </w:rPr>
                <w:t>R5</w:t>
              </w:r>
            </w:fldSimple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Work item code</w:t>
            </w:r>
            <w:r w:rsidR="0051580D" w:rsidRPr="00D42F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42F2C" w:rsidRDefault="005427FE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42F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42F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CB76EB" w:rsidP="00E465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 w:rsidRPr="00D42F2C">
                <w:rPr>
                  <w:noProof/>
                </w:rPr>
                <w:t>2024-</w:t>
              </w:r>
              <w:r w:rsidR="003F4082" w:rsidRPr="00D42F2C">
                <w:rPr>
                  <w:rFonts w:hint="eastAsia"/>
                  <w:noProof/>
                  <w:lang w:eastAsia="zh-CN"/>
                </w:rPr>
                <w:t>0</w:t>
              </w:r>
              <w:r w:rsidR="00BC46FD">
                <w:rPr>
                  <w:rFonts w:hint="eastAsia"/>
                  <w:noProof/>
                  <w:lang w:eastAsia="zh-CN"/>
                </w:rPr>
                <w:t>9</w:t>
              </w:r>
              <w:r w:rsidR="003F4082" w:rsidRPr="00D42F2C">
                <w:rPr>
                  <w:noProof/>
                </w:rPr>
                <w:t>-</w:t>
              </w:r>
              <w:r w:rsidR="00BC46FD">
                <w:rPr>
                  <w:rFonts w:hint="eastAsia"/>
                  <w:noProof/>
                  <w:lang w:eastAsia="zh-CN"/>
                </w:rPr>
                <w:t>2</w:t>
              </w:r>
              <w:r w:rsidR="00E465DE">
                <w:rPr>
                  <w:rFonts w:hint="eastAsia"/>
                  <w:noProof/>
                  <w:lang w:eastAsia="zh-CN"/>
                </w:rPr>
                <w:t>3</w:t>
              </w:r>
            </w:fldSimple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42F2C" w:rsidRDefault="00CB76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 w:rsidRPr="00D42F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42F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CB76EB" w:rsidP="00E465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 w:rsidRPr="00D42F2C">
                <w:rPr>
                  <w:noProof/>
                </w:rPr>
                <w:t>Rel-1</w:t>
              </w:r>
              <w:r w:rsidR="00E465DE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42F2C">
              <w:rPr>
                <w:i/>
                <w:noProof/>
                <w:sz w:val="18"/>
              </w:rPr>
              <w:t xml:space="preserve">Use </w:t>
            </w:r>
            <w:r w:rsidRPr="00D42F2C">
              <w:rPr>
                <w:i/>
                <w:noProof/>
                <w:sz w:val="18"/>
                <w:u w:val="single"/>
              </w:rPr>
              <w:t>one</w:t>
            </w:r>
            <w:r w:rsidRPr="00D42F2C">
              <w:rPr>
                <w:i/>
                <w:noProof/>
                <w:sz w:val="18"/>
              </w:rPr>
              <w:t xml:space="preserve"> of the following categories:</w:t>
            </w:r>
            <w:r w:rsidRPr="00D42F2C">
              <w:rPr>
                <w:b/>
                <w:i/>
                <w:noProof/>
                <w:sz w:val="18"/>
              </w:rPr>
              <w:br/>
              <w:t>F</w:t>
            </w:r>
            <w:r w:rsidRPr="00D42F2C">
              <w:rPr>
                <w:i/>
                <w:noProof/>
                <w:sz w:val="18"/>
              </w:rPr>
              <w:t xml:space="preserve">  (correction)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A</w:t>
            </w:r>
            <w:r w:rsidRPr="00D42F2C">
              <w:rPr>
                <w:i/>
                <w:noProof/>
                <w:sz w:val="18"/>
              </w:rPr>
              <w:t xml:space="preserve">  (</w:t>
            </w:r>
            <w:r w:rsidR="00DE34CF" w:rsidRPr="00D42F2C">
              <w:rPr>
                <w:i/>
                <w:noProof/>
                <w:sz w:val="18"/>
              </w:rPr>
              <w:t xml:space="preserve">mirror </w:t>
            </w:r>
            <w:r w:rsidRPr="00D42F2C">
              <w:rPr>
                <w:i/>
                <w:noProof/>
                <w:sz w:val="18"/>
              </w:rPr>
              <w:t>correspond</w:t>
            </w:r>
            <w:r w:rsidR="00DE34CF" w:rsidRPr="00D42F2C">
              <w:rPr>
                <w:i/>
                <w:noProof/>
                <w:sz w:val="18"/>
              </w:rPr>
              <w:t xml:space="preserve">ing </w:t>
            </w:r>
            <w:r w:rsidRPr="00D42F2C">
              <w:rPr>
                <w:i/>
                <w:noProof/>
                <w:sz w:val="18"/>
              </w:rPr>
              <w:t xml:space="preserve">to a </w:t>
            </w:r>
            <w:r w:rsidR="00DE34CF" w:rsidRPr="00D42F2C">
              <w:rPr>
                <w:i/>
                <w:noProof/>
                <w:sz w:val="18"/>
              </w:rPr>
              <w:t xml:space="preserve">change </w:t>
            </w:r>
            <w:r w:rsidRPr="00D42F2C">
              <w:rPr>
                <w:i/>
                <w:noProof/>
                <w:sz w:val="18"/>
              </w:rPr>
              <w:t xml:space="preserve">in an earlier </w:t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Pr="00D42F2C">
              <w:rPr>
                <w:i/>
                <w:noProof/>
                <w:sz w:val="18"/>
              </w:rPr>
              <w:t>release)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B</w:t>
            </w:r>
            <w:r w:rsidRPr="00D42F2C">
              <w:rPr>
                <w:i/>
                <w:noProof/>
                <w:sz w:val="18"/>
              </w:rPr>
              <w:t xml:space="preserve">  (addition of feature), 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C</w:t>
            </w:r>
            <w:r w:rsidRPr="00D42F2C">
              <w:rPr>
                <w:i/>
                <w:noProof/>
                <w:sz w:val="18"/>
              </w:rPr>
              <w:t xml:space="preserve">  (functional modification of feature)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D</w:t>
            </w:r>
            <w:r w:rsidRPr="00D42F2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D42F2C" w:rsidRDefault="001E41F3">
            <w:pPr>
              <w:pStyle w:val="CRCoverPage"/>
              <w:rPr>
                <w:noProof/>
              </w:rPr>
            </w:pPr>
            <w:r w:rsidRPr="00D42F2C">
              <w:rPr>
                <w:noProof/>
                <w:sz w:val="18"/>
              </w:rPr>
              <w:t>Detailed explanations of the above categories can</w:t>
            </w:r>
            <w:r w:rsidRPr="00D42F2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="002E0678">
                <w:rPr>
                  <w:rStyle w:val="aa"/>
                  <w:noProof/>
                  <w:sz w:val="18"/>
                </w:rPr>
                <w:t>TR 21.900</w:t>
              </w:r>
            </w:hyperlink>
            <w:r w:rsidR="002E06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D42F2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42F2C">
              <w:rPr>
                <w:i/>
                <w:noProof/>
                <w:sz w:val="18"/>
              </w:rPr>
              <w:t xml:space="preserve">Use </w:t>
            </w:r>
            <w:r w:rsidRPr="00D42F2C">
              <w:rPr>
                <w:i/>
                <w:noProof/>
                <w:sz w:val="18"/>
                <w:u w:val="single"/>
              </w:rPr>
              <w:t>one</w:t>
            </w:r>
            <w:r w:rsidRPr="00D42F2C">
              <w:rPr>
                <w:i/>
                <w:noProof/>
                <w:sz w:val="18"/>
              </w:rPr>
              <w:t xml:space="preserve"> of the following releases:</w:t>
            </w:r>
            <w:r w:rsidRPr="00D42F2C">
              <w:rPr>
                <w:i/>
                <w:noProof/>
                <w:sz w:val="18"/>
              </w:rPr>
              <w:br/>
              <w:t>Rel-8</w:t>
            </w:r>
            <w:r w:rsidRPr="00D42F2C">
              <w:rPr>
                <w:i/>
                <w:noProof/>
                <w:sz w:val="18"/>
              </w:rPr>
              <w:tab/>
              <w:t>(Release 8)</w:t>
            </w:r>
            <w:r w:rsidR="007C2097" w:rsidRPr="00D42F2C">
              <w:rPr>
                <w:i/>
                <w:noProof/>
                <w:sz w:val="18"/>
              </w:rPr>
              <w:br/>
              <w:t>Rel-9</w:t>
            </w:r>
            <w:r w:rsidR="007C2097" w:rsidRPr="00D42F2C">
              <w:rPr>
                <w:i/>
                <w:noProof/>
                <w:sz w:val="18"/>
              </w:rPr>
              <w:tab/>
              <w:t>(Release 9)</w:t>
            </w:r>
            <w:r w:rsidR="009777D9" w:rsidRPr="00D42F2C">
              <w:rPr>
                <w:i/>
                <w:noProof/>
                <w:sz w:val="18"/>
              </w:rPr>
              <w:br/>
              <w:t>Rel-10</w:t>
            </w:r>
            <w:r w:rsidR="009777D9" w:rsidRPr="00D42F2C">
              <w:rPr>
                <w:i/>
                <w:noProof/>
                <w:sz w:val="18"/>
              </w:rPr>
              <w:tab/>
              <w:t>(Release 10)</w:t>
            </w:r>
            <w:r w:rsidR="000C038A" w:rsidRPr="00D42F2C">
              <w:rPr>
                <w:i/>
                <w:noProof/>
                <w:sz w:val="18"/>
              </w:rPr>
              <w:br/>
              <w:t>Rel-11</w:t>
            </w:r>
            <w:r w:rsidR="000C038A" w:rsidRPr="00D42F2C">
              <w:rPr>
                <w:i/>
                <w:noProof/>
                <w:sz w:val="18"/>
              </w:rPr>
              <w:tab/>
              <w:t>(Release 11)</w:t>
            </w:r>
            <w:r w:rsidR="000C038A" w:rsidRPr="00D42F2C">
              <w:rPr>
                <w:i/>
                <w:noProof/>
                <w:sz w:val="18"/>
              </w:rPr>
              <w:br/>
            </w:r>
            <w:r w:rsidR="002E472E" w:rsidRPr="00D42F2C">
              <w:rPr>
                <w:i/>
                <w:noProof/>
                <w:sz w:val="18"/>
              </w:rPr>
              <w:t>…</w:t>
            </w:r>
            <w:r w:rsidR="0051580D" w:rsidRPr="00D42F2C">
              <w:rPr>
                <w:i/>
                <w:noProof/>
                <w:sz w:val="18"/>
              </w:rPr>
              <w:br/>
            </w:r>
            <w:r w:rsidR="002E472E" w:rsidRPr="00D42F2C">
              <w:rPr>
                <w:i/>
                <w:noProof/>
                <w:sz w:val="18"/>
              </w:rPr>
              <w:t>Rel-17</w:t>
            </w:r>
            <w:r w:rsidR="002E472E" w:rsidRPr="00D42F2C">
              <w:rPr>
                <w:i/>
                <w:noProof/>
                <w:sz w:val="18"/>
              </w:rPr>
              <w:tab/>
              <w:t>(Release 17)</w:t>
            </w:r>
            <w:r w:rsidR="002E472E" w:rsidRPr="00D42F2C">
              <w:rPr>
                <w:i/>
                <w:noProof/>
                <w:sz w:val="18"/>
              </w:rPr>
              <w:br/>
              <w:t>Rel-18</w:t>
            </w:r>
            <w:r w:rsidR="002E472E" w:rsidRPr="00D42F2C">
              <w:rPr>
                <w:i/>
                <w:noProof/>
                <w:sz w:val="18"/>
              </w:rPr>
              <w:tab/>
              <w:t>(Release 18)</w:t>
            </w:r>
            <w:r w:rsidR="00C870F6" w:rsidRPr="00D42F2C">
              <w:rPr>
                <w:i/>
                <w:noProof/>
                <w:sz w:val="18"/>
              </w:rPr>
              <w:br/>
              <w:t>Rel-19</w:t>
            </w:r>
            <w:r w:rsidR="00653DE4" w:rsidRPr="00D42F2C">
              <w:rPr>
                <w:i/>
                <w:noProof/>
                <w:sz w:val="18"/>
              </w:rPr>
              <w:tab/>
              <w:t>(Release 19)</w:t>
            </w:r>
            <w:r w:rsidR="00D9124E" w:rsidRPr="00D42F2C">
              <w:rPr>
                <w:i/>
                <w:noProof/>
                <w:sz w:val="18"/>
              </w:rPr>
              <w:br/>
              <w:t>Rel-20</w:t>
            </w:r>
            <w:r w:rsidR="00D9124E" w:rsidRPr="00D42F2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42F2C" w:rsidTr="00547111">
        <w:tc>
          <w:tcPr>
            <w:tcW w:w="1843" w:type="dxa"/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13C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According to TS38.523-1</w:t>
            </w:r>
            <w:r w:rsidRPr="00DE0B89">
              <w:t>Table 7.1.1.4.1.0-1</w:t>
            </w:r>
            <w:r>
              <w:rPr>
                <w:rFonts w:hint="eastAsia"/>
                <w:lang w:eastAsia="zh-CN"/>
              </w:rPr>
              <w:t>,</w:t>
            </w:r>
            <w:r w:rsidRPr="00DE0B89">
              <w:t xml:space="preserve"> startSymbolAndLength</w:t>
            </w:r>
            <w:r>
              <w:rPr>
                <w:rFonts w:hint="eastAsia"/>
                <w:lang w:eastAsia="zh-CN"/>
              </w:rPr>
              <w:t xml:space="preserve"> should set with S=2.</w:t>
            </w:r>
          </w:p>
          <w:p w:rsidR="006B76F1" w:rsidRDefault="006B76F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2 A</w:t>
            </w:r>
            <w:r w:rsidRPr="006B76F1">
              <w:rPr>
                <w:lang w:eastAsia="zh-CN"/>
              </w:rPr>
              <w:t>ccording to TS 38.211 Table 6.4.1.1.3-3 and Table 7.4.1.1.2-3</w:t>
            </w:r>
            <w:r>
              <w:rPr>
                <w:rFonts w:hint="eastAsia"/>
                <w:lang w:eastAsia="zh-CN"/>
              </w:rPr>
              <w:t xml:space="preserve">,function </w:t>
            </w:r>
            <w:r w:rsidRPr="00DE041C">
              <w:rPr>
                <w:rFonts w:cs="Arial"/>
                <w:lang w:eastAsia="zh-CN"/>
              </w:rPr>
              <w:t>fl_NR_TBS_Calculation_NoOfREsPerPrb_Step1</w:t>
            </w:r>
            <w:r>
              <w:rPr>
                <w:rFonts w:cs="Arial" w:hint="eastAsia"/>
                <w:lang w:eastAsia="zh-CN"/>
              </w:rPr>
              <w:t xml:space="preserve"> need to by modified.</w:t>
            </w:r>
          </w:p>
          <w:p w:rsidR="006B76F1" w:rsidRPr="00D42F2C" w:rsidRDefault="00424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 </w:t>
            </w:r>
            <w:r w:rsidR="00141468" w:rsidRPr="00D42F2C">
              <w:rPr>
                <w:rFonts w:hint="eastAsia"/>
                <w:noProof/>
                <w:lang w:eastAsia="zh-CN"/>
              </w:rPr>
              <w:t>A</w:t>
            </w:r>
            <w:r w:rsidR="00141468" w:rsidRPr="00D42F2C">
              <w:rPr>
                <w:noProof/>
                <w:lang w:eastAsia="zh-CN"/>
              </w:rPr>
              <w:t xml:space="preserve">ccording </w:t>
            </w:r>
            <w:r w:rsidR="00141468" w:rsidRPr="00D42F2C">
              <w:rPr>
                <w:rFonts w:hint="eastAsia"/>
                <w:noProof/>
                <w:lang w:eastAsia="zh-CN"/>
              </w:rPr>
              <w:t xml:space="preserve">to </w:t>
            </w:r>
            <w:r w:rsidR="00141468" w:rsidRPr="00D42F2C">
              <w:rPr>
                <w:noProof/>
                <w:lang w:eastAsia="zh-CN"/>
              </w:rPr>
              <w:t>TS 38.21</w:t>
            </w:r>
            <w:r w:rsidR="00141468" w:rsidRPr="00D42F2C">
              <w:rPr>
                <w:rFonts w:hint="eastAsia"/>
                <w:noProof/>
                <w:lang w:eastAsia="zh-CN"/>
              </w:rPr>
              <w:t>2,</w:t>
            </w:r>
            <w:r w:rsidR="00141468">
              <w:t xml:space="preserve"> 5.2.2 Low density parity check coding</w:t>
            </w:r>
            <w:r w:rsidR="00141468">
              <w:rPr>
                <w:rFonts w:hint="eastAsia"/>
                <w:lang w:eastAsia="zh-CN"/>
              </w:rPr>
              <w:t>, the c</w:t>
            </w:r>
            <w:r w:rsidR="00141468" w:rsidRPr="00F71A38">
              <w:rPr>
                <w:lang w:eastAsia="zh-CN"/>
              </w:rPr>
              <w:t>alculation of</w:t>
            </w:r>
            <w:r w:rsidR="00141468">
              <w:rPr>
                <w:rFonts w:hint="eastAsia"/>
                <w:lang w:eastAsia="zh-CN"/>
              </w:rPr>
              <w:t xml:space="preserve"> </w:t>
            </w:r>
            <w:r w:rsidR="00141468" w:rsidRPr="00F2620B">
              <w:rPr>
                <w:lang w:eastAsia="zh-CN"/>
              </w:rPr>
              <w:t>v_EffectiveCodeRat</w:t>
            </w:r>
            <w:r w:rsidR="00141468" w:rsidRPr="00F2620B">
              <w:t>e</w:t>
            </w:r>
            <w:r w:rsidR="00141468" w:rsidRPr="005E5305">
              <w:rPr>
                <w:rFonts w:hint="eastAsia"/>
              </w:rPr>
              <w:t xml:space="preserve"> didn</w:t>
            </w:r>
            <w:r w:rsidR="00141468" w:rsidRPr="005E5305">
              <w:t>’</w:t>
            </w:r>
            <w:r w:rsidR="00141468" w:rsidRPr="005E5305">
              <w:rPr>
                <w:rFonts w:hint="eastAsia"/>
              </w:rPr>
              <w:t xml:space="preserve">t take the </w:t>
            </w:r>
            <w:r w:rsidR="00141468" w:rsidRPr="003638DC">
              <w:t>segmentation</w:t>
            </w:r>
            <w:r w:rsidR="00141468">
              <w:rPr>
                <w:rFonts w:hint="eastAsia"/>
                <w:lang w:eastAsia="zh-CN"/>
              </w:rPr>
              <w:t xml:space="preserve"> into account in current algorithm.</w:t>
            </w: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Summary of change</w:t>
            </w:r>
            <w:r w:rsidR="0051580D" w:rsidRPr="00D42F2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113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 </w:t>
            </w: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 xml:space="preserve">ass 2 as </w:t>
            </w:r>
            <w:r w:rsidRPr="009511A2">
              <w:rPr>
                <w:noProof/>
                <w:lang w:eastAsia="zh-CN"/>
              </w:rPr>
              <w:t>p_StartSymbol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8235F3">
              <w:rPr>
                <w:noProof/>
                <w:lang w:eastAsia="zh-CN"/>
              </w:rPr>
              <w:t>f_NR_TBS_Calculation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6B76F1" w:rsidRDefault="006B76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 </w:t>
            </w:r>
            <w:r w:rsidR="004C589E" w:rsidRPr="004C589E">
              <w:rPr>
                <w:noProof/>
                <w:lang w:eastAsia="zh-CN"/>
              </w:rPr>
              <w:t>In case TypeA, set v_ActualNumberOfSymbolsWithDMRS according to the actual No Of Symbols</w:t>
            </w:r>
            <w:r w:rsidR="004C589E">
              <w:rPr>
                <w:rFonts w:hint="eastAsia"/>
                <w:noProof/>
                <w:lang w:eastAsia="zh-CN"/>
              </w:rPr>
              <w:t>.</w:t>
            </w:r>
          </w:p>
          <w:p w:rsidR="00F9222B" w:rsidRPr="00D42F2C" w:rsidRDefault="00F92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3 </w:t>
            </w:r>
            <w:r w:rsidR="00141468">
              <w:rPr>
                <w:rFonts w:hint="eastAsia"/>
                <w:noProof/>
                <w:lang w:eastAsia="zh-CN"/>
              </w:rPr>
              <w:t>Modify the algorithm.</w:t>
            </w: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2F2C" w:rsidRDefault="00754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2F2C">
              <w:rPr>
                <w:noProof/>
              </w:rPr>
              <w:t xml:space="preserve">A conformant UE </w:t>
            </w:r>
            <w:r w:rsidRPr="00D42F2C">
              <w:rPr>
                <w:rFonts w:cs="Arial"/>
                <w:lang w:eastAsia="en-GB"/>
              </w:rPr>
              <w:t>may fail the test cases.</w:t>
            </w:r>
          </w:p>
        </w:tc>
      </w:tr>
      <w:tr w:rsidR="001E41F3" w:rsidRPr="00D42F2C" w:rsidTr="00547111">
        <w:tc>
          <w:tcPr>
            <w:tcW w:w="2694" w:type="dxa"/>
            <w:gridSpan w:val="2"/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2F2C" w:rsidRDefault="00205C08" w:rsidP="00187E4E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noProof/>
              </w:rPr>
              <w:t>7.1.1.4.1.1.NR5GC</w:t>
            </w: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D42F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D42F2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2F2C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42F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Other core specifications</w:t>
            </w:r>
            <w:r w:rsidRPr="00D42F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 xml:space="preserve">TS/TR ... CR ... </w:t>
            </w: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2F2C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42F2C" w:rsidRDefault="001E41F3">
            <w:pPr>
              <w:pStyle w:val="CRCoverPage"/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 xml:space="preserve">TS/TR ... CR ... </w:t>
            </w: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 xml:space="preserve">(show </w:t>
            </w:r>
            <w:r w:rsidR="00592D74" w:rsidRPr="00D42F2C">
              <w:rPr>
                <w:b/>
                <w:i/>
                <w:noProof/>
              </w:rPr>
              <w:t xml:space="preserve">related </w:t>
            </w:r>
            <w:r w:rsidRPr="00D42F2C">
              <w:rPr>
                <w:b/>
                <w:i/>
                <w:noProof/>
              </w:rPr>
              <w:t>CR</w:t>
            </w:r>
            <w:r w:rsidR="00592D74" w:rsidRPr="00D42F2C">
              <w:rPr>
                <w:b/>
                <w:i/>
                <w:noProof/>
              </w:rPr>
              <w:t>s</w:t>
            </w:r>
            <w:r w:rsidRPr="00D42F2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2F2C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42F2C" w:rsidRDefault="001E41F3">
            <w:pPr>
              <w:pStyle w:val="CRCoverPage"/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>TS</w:t>
            </w:r>
            <w:r w:rsidR="000A6394" w:rsidRPr="00D42F2C">
              <w:rPr>
                <w:noProof/>
              </w:rPr>
              <w:t xml:space="preserve">/TR ... CR ... </w:t>
            </w:r>
          </w:p>
        </w:tc>
      </w:tr>
      <w:tr w:rsidR="001E41F3" w:rsidRPr="00D42F2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2F2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42F2C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D42F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D42F2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42F2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D42F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D42F2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42F2C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42F2C" w:rsidRDefault="001E41F3">
      <w:pPr>
        <w:rPr>
          <w:noProof/>
        </w:rPr>
        <w:sectPr w:rsidR="001E41F3" w:rsidRPr="00D42F2C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478F" w:rsidRPr="00D42F2C" w:rsidRDefault="0072478F" w:rsidP="0072478F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0" w:name="_Toc177746211"/>
      <w:r w:rsidRPr="00D42F2C">
        <w:rPr>
          <w:rStyle w:val="af1"/>
          <w:rFonts w:cs="Arial"/>
          <w:i w:val="0"/>
        </w:rPr>
        <w:lastRenderedPageBreak/>
        <w:t>Table of Contents</w:t>
      </w:r>
      <w:bookmarkEnd w:id="0"/>
    </w:p>
    <w:p w:rsidR="00B82A8D" w:rsidRDefault="00CB76EB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CB76EB">
        <w:rPr>
          <w:rFonts w:cs="Arial"/>
        </w:rPr>
        <w:fldChar w:fldCharType="begin"/>
      </w:r>
      <w:r w:rsidR="0072478F" w:rsidRPr="00D42F2C">
        <w:rPr>
          <w:rFonts w:cs="Arial"/>
        </w:rPr>
        <w:instrText xml:space="preserve"> TOC \o "1-3" </w:instrText>
      </w:r>
      <w:r w:rsidRPr="00CB76EB">
        <w:rPr>
          <w:rFonts w:cs="Arial"/>
        </w:rPr>
        <w:fldChar w:fldCharType="separate"/>
      </w:r>
      <w:r w:rsidR="00B82A8D" w:rsidRPr="000D4768">
        <w:rPr>
          <w:rFonts w:cs="Arial"/>
          <w:iCs/>
        </w:rPr>
        <w:t>Table of Contents</w:t>
      </w:r>
      <w:r w:rsidR="00B82A8D">
        <w:tab/>
      </w:r>
      <w:r>
        <w:fldChar w:fldCharType="begin"/>
      </w:r>
      <w:r w:rsidR="00B82A8D">
        <w:instrText xml:space="preserve"> PAGEREF _Toc177746211 \h </w:instrText>
      </w:r>
      <w:r>
        <w:fldChar w:fldCharType="separate"/>
      </w:r>
      <w:r w:rsidR="00B82A8D">
        <w:t>2</w:t>
      </w:r>
      <w:r>
        <w:fldChar w:fldCharType="end"/>
      </w:r>
    </w:p>
    <w:p w:rsidR="00B82A8D" w:rsidRDefault="00B82A8D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D476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D4768">
        <w:rPr>
          <w:b/>
          <w:lang w:eastAsia="ja-JP"/>
        </w:rPr>
        <w:t>Overview</w:t>
      </w:r>
      <w:r>
        <w:tab/>
      </w:r>
      <w:r w:rsidR="00CB76EB">
        <w:fldChar w:fldCharType="begin"/>
      </w:r>
      <w:r>
        <w:instrText xml:space="preserve"> PAGEREF _Toc177746212 \h </w:instrText>
      </w:r>
      <w:r w:rsidR="00CB76EB">
        <w:fldChar w:fldCharType="separate"/>
      </w:r>
      <w:r>
        <w:t>3</w:t>
      </w:r>
      <w:r w:rsidR="00CB76EB">
        <w:fldChar w:fldCharType="end"/>
      </w:r>
    </w:p>
    <w:p w:rsidR="00B82A8D" w:rsidRDefault="00B82A8D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D476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D4768">
        <w:rPr>
          <w:b/>
        </w:rPr>
        <w:t>Corrections required</w:t>
      </w:r>
      <w:r>
        <w:tab/>
      </w:r>
      <w:r w:rsidR="00CB76EB">
        <w:fldChar w:fldCharType="begin"/>
      </w:r>
      <w:r>
        <w:instrText xml:space="preserve"> PAGEREF _Toc177746213 \h </w:instrText>
      </w:r>
      <w:r w:rsidR="00CB76EB">
        <w:fldChar w:fldCharType="separate"/>
      </w:r>
      <w:r>
        <w:t>3</w:t>
      </w:r>
      <w:r w:rsidR="00CB76EB">
        <w:fldChar w:fldCharType="end"/>
      </w:r>
    </w:p>
    <w:p w:rsidR="00B82A8D" w:rsidRDefault="00B82A8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D476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D4768">
        <w:rPr>
          <w:b/>
          <w:lang w:val="pt-BR"/>
        </w:rPr>
        <w:t>Change 1</w:t>
      </w:r>
      <w:r>
        <w:tab/>
      </w:r>
      <w:r w:rsidR="00CB76EB">
        <w:fldChar w:fldCharType="begin"/>
      </w:r>
      <w:r>
        <w:instrText xml:space="preserve"> PAGEREF _Toc177746214 \h </w:instrText>
      </w:r>
      <w:r w:rsidR="00CB76EB">
        <w:fldChar w:fldCharType="separate"/>
      </w:r>
      <w:r>
        <w:t>3</w:t>
      </w:r>
      <w:r w:rsidR="00CB76EB">
        <w:fldChar w:fldCharType="end"/>
      </w:r>
    </w:p>
    <w:p w:rsidR="00B82A8D" w:rsidRDefault="00B82A8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D4768">
        <w:rPr>
          <w:b/>
          <w:lang w:val="pt-BR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D4768">
        <w:rPr>
          <w:b/>
          <w:lang w:val="pt-BR"/>
        </w:rPr>
        <w:t xml:space="preserve">Change </w:t>
      </w:r>
      <w:r w:rsidRPr="000D4768">
        <w:rPr>
          <w:b/>
          <w:lang w:val="pt-BR" w:eastAsia="zh-CN"/>
        </w:rPr>
        <w:t>2</w:t>
      </w:r>
      <w:r>
        <w:tab/>
      </w:r>
      <w:r w:rsidR="00CB76EB">
        <w:fldChar w:fldCharType="begin"/>
      </w:r>
      <w:r>
        <w:instrText xml:space="preserve"> PAGEREF _Toc177746215 \h </w:instrText>
      </w:r>
      <w:r w:rsidR="00CB76EB">
        <w:fldChar w:fldCharType="separate"/>
      </w:r>
      <w:r>
        <w:t>6</w:t>
      </w:r>
      <w:r w:rsidR="00CB76EB">
        <w:fldChar w:fldCharType="end"/>
      </w:r>
    </w:p>
    <w:p w:rsidR="00B82A8D" w:rsidRDefault="00B82A8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D4768">
        <w:rPr>
          <w:b/>
          <w:lang w:val="pt-BR"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D4768">
        <w:rPr>
          <w:b/>
          <w:lang w:val="pt-BR"/>
        </w:rPr>
        <w:t xml:space="preserve">Change </w:t>
      </w:r>
      <w:r w:rsidRPr="000D4768">
        <w:rPr>
          <w:b/>
          <w:lang w:val="pt-BR" w:eastAsia="zh-CN"/>
        </w:rPr>
        <w:t>3</w:t>
      </w:r>
      <w:r>
        <w:tab/>
      </w:r>
      <w:r w:rsidR="00CB76EB">
        <w:fldChar w:fldCharType="begin"/>
      </w:r>
      <w:r>
        <w:instrText xml:space="preserve"> PAGEREF _Toc177746216 \h </w:instrText>
      </w:r>
      <w:r w:rsidR="00CB76EB">
        <w:fldChar w:fldCharType="separate"/>
      </w:r>
      <w:r>
        <w:t>9</w:t>
      </w:r>
      <w:r w:rsidR="00CB76EB">
        <w:fldChar w:fldCharType="end"/>
      </w:r>
    </w:p>
    <w:p w:rsidR="0072478F" w:rsidRPr="00D42F2C" w:rsidRDefault="00CB76EB" w:rsidP="0072478F">
      <w:pPr>
        <w:rPr>
          <w:b/>
          <w:sz w:val="24"/>
          <w:lang w:eastAsia="ja-JP"/>
        </w:rPr>
      </w:pPr>
      <w:r w:rsidRPr="00D42F2C">
        <w:rPr>
          <w:rFonts w:cs="Arial"/>
          <w:noProof/>
        </w:rPr>
        <w:fldChar w:fldCharType="end"/>
      </w:r>
      <w:r w:rsidR="0072478F" w:rsidRPr="00D42F2C">
        <w:rPr>
          <w:lang w:val="pt-BR"/>
        </w:rPr>
        <w:br w:type="page"/>
      </w:r>
    </w:p>
    <w:p w:rsidR="0072478F" w:rsidRPr="00D42F2C" w:rsidRDefault="0072478F" w:rsidP="0072478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77746212"/>
      <w:r w:rsidRPr="00D42F2C">
        <w:rPr>
          <w:b/>
          <w:lang w:eastAsia="ja-JP"/>
        </w:rPr>
        <w:lastRenderedPageBreak/>
        <w:t>Overview</w:t>
      </w:r>
      <w:bookmarkEnd w:id="1"/>
      <w:bookmarkEnd w:id="2"/>
    </w:p>
    <w:p w:rsidR="00F65A21" w:rsidRPr="00F65A21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zh-CN"/>
        </w:rPr>
      </w:pPr>
      <w:r w:rsidRPr="00D42F2C">
        <w:rPr>
          <w:rFonts w:cs="Arial"/>
        </w:rPr>
        <w:t xml:space="preserve">This document lists all the changes needed to correct issues in the ATS </w:t>
      </w:r>
      <w:r w:rsidR="00F65A21" w:rsidRPr="00F52EBC">
        <w:rPr>
          <w:rFonts w:cs="Arial"/>
          <w:lang w:val="en-US"/>
        </w:rPr>
        <w:t>iwd-TTCN3-B2024-06_D24wk37</w:t>
      </w:r>
      <w:r w:rsidR="00F24579" w:rsidRPr="00D42F2C">
        <w:rPr>
          <w:rFonts w:cs="Arial" w:hint="eastAsia"/>
          <w:lang w:eastAsia="zh-CN"/>
        </w:rPr>
        <w:t xml:space="preserve"> </w:t>
      </w:r>
      <w:r w:rsidRPr="00D42F2C">
        <w:rPr>
          <w:rFonts w:cs="Arial"/>
        </w:rPr>
        <w:t>related to the title of this CR.</w:t>
      </w:r>
    </w:p>
    <w:p w:rsidR="0072478F" w:rsidRPr="00D42F2C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42F2C">
        <w:rPr>
          <w:rFonts w:cs="Arial"/>
          <w:b/>
          <w:sz w:val="24"/>
          <w:lang w:eastAsia="ja-JP"/>
        </w:rPr>
        <w:t>Contact:</w:t>
      </w:r>
      <w:r w:rsidRPr="00D42F2C">
        <w:rPr>
          <w:rFonts w:cs="Arial"/>
          <w:b/>
          <w:sz w:val="24"/>
          <w:lang w:eastAsia="ja-JP"/>
        </w:rPr>
        <w:tab/>
      </w:r>
      <w:r w:rsidR="003E1EA3" w:rsidRPr="00D42F2C">
        <w:rPr>
          <w:rFonts w:cs="Arial" w:hint="eastAsia"/>
          <w:b/>
          <w:sz w:val="24"/>
          <w:lang w:eastAsia="zh-CN"/>
        </w:rPr>
        <w:t>Ting Gao</w:t>
      </w:r>
      <w:r w:rsidRPr="00D42F2C">
        <w:rPr>
          <w:rFonts w:cs="Arial"/>
          <w:sz w:val="24"/>
          <w:lang w:eastAsia="ja-JP"/>
        </w:rPr>
        <w:br/>
      </w:r>
      <w:r w:rsidRPr="00D42F2C">
        <w:rPr>
          <w:rFonts w:cs="Arial"/>
          <w:b/>
          <w:lang w:eastAsia="ja-JP"/>
        </w:rPr>
        <w:tab/>
      </w:r>
      <w:hyperlink r:id="rId13" w:history="1">
        <w:r w:rsidR="00EB6D8B" w:rsidRPr="00D42F2C">
          <w:rPr>
            <w:rStyle w:val="aa"/>
            <w:rFonts w:cs="Arial" w:hint="eastAsia"/>
            <w:b/>
            <w:color w:val="auto"/>
            <w:sz w:val="24"/>
            <w:lang w:eastAsia="zh-CN"/>
          </w:rPr>
          <w:t>gaoting@starpointcomm.com</w:t>
        </w:r>
      </w:hyperlink>
    </w:p>
    <w:p w:rsidR="0072478F" w:rsidRPr="00D42F2C" w:rsidRDefault="0072478F" w:rsidP="007247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77746213"/>
      <w:r w:rsidRPr="00D42F2C">
        <w:rPr>
          <w:b/>
        </w:rPr>
        <w:t>Corrections required</w:t>
      </w:r>
      <w:bookmarkEnd w:id="3"/>
      <w:bookmarkEnd w:id="4"/>
      <w:bookmarkEnd w:id="5"/>
    </w:p>
    <w:p w:rsidR="00D42F2C" w:rsidRPr="00D42F2C" w:rsidRDefault="0072478F" w:rsidP="00D42F2C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eastAsia="en-GB"/>
        </w:rPr>
      </w:pPr>
      <w:bookmarkStart w:id="6" w:name="_Toc177746214"/>
      <w:r w:rsidRPr="00D42F2C">
        <w:rPr>
          <w:b/>
          <w:lang w:val="pt-BR"/>
        </w:rPr>
        <w:t>Change 1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D42F2C" w:rsidRPr="00D42F2C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spacing w:before="40" w:after="40"/>
              <w:rPr>
                <w:rFonts w:ascii="Arial" w:hAnsi="Arial" w:cs="Arial"/>
                <w:b/>
              </w:rPr>
            </w:pPr>
            <w:r w:rsidRPr="00D42F2C"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Pr="00D42F2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pStyle w:val="CRCoverPage"/>
              <w:spacing w:after="0"/>
              <w:rPr>
                <w:noProof/>
              </w:rPr>
            </w:pPr>
            <w:r w:rsidRPr="00B16F1E">
              <w:rPr>
                <w:rFonts w:cs="Arial"/>
                <w:lang w:eastAsia="zh-CN"/>
              </w:rPr>
              <w:t>f_NR_TBS_Calculation</w:t>
            </w:r>
          </w:p>
        </w:tc>
      </w:tr>
      <w:tr w:rsidR="00D42F2C" w:rsidRPr="00D42F2C" w:rsidTr="00B16F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0" w:rsidRDefault="00D42F2C" w:rsidP="004D1E40">
            <w:pPr>
              <w:rPr>
                <w:lang w:eastAsia="zh-CN"/>
              </w:rPr>
            </w:pPr>
            <w:r w:rsidRPr="00D42F2C">
              <w:rPr>
                <w:rFonts w:hint="eastAsia"/>
                <w:noProof/>
                <w:lang w:eastAsia="zh-CN"/>
              </w:rPr>
              <w:t>A</w:t>
            </w:r>
            <w:r w:rsidRPr="00D42F2C">
              <w:rPr>
                <w:noProof/>
                <w:lang w:eastAsia="zh-CN"/>
              </w:rPr>
              <w:t xml:space="preserve">ccording </w:t>
            </w:r>
            <w:r w:rsidRPr="00D42F2C">
              <w:rPr>
                <w:rFonts w:hint="eastAsia"/>
                <w:noProof/>
                <w:lang w:eastAsia="zh-CN"/>
              </w:rPr>
              <w:t xml:space="preserve">to </w:t>
            </w:r>
            <w:r w:rsidRPr="00D42F2C">
              <w:rPr>
                <w:noProof/>
                <w:lang w:eastAsia="zh-CN"/>
              </w:rPr>
              <w:t>TS 38.21</w:t>
            </w:r>
            <w:r w:rsidRPr="00D42F2C">
              <w:rPr>
                <w:rFonts w:hint="eastAsia"/>
                <w:noProof/>
                <w:lang w:eastAsia="zh-CN"/>
              </w:rPr>
              <w:t>2,</w:t>
            </w:r>
            <w:r w:rsidR="00D37CFD">
              <w:t xml:space="preserve"> 5.2.2 Low density parity check coding</w:t>
            </w:r>
            <w:r w:rsidR="00D37CFD">
              <w:br/>
            </w:r>
            <w:r w:rsidR="004D1E40" w:rsidRPr="003638DC">
              <w:t>The input bit sequence to the code block segmentation is denoted by</w:t>
            </w:r>
            <w:r w:rsidR="004D1E40" w:rsidRPr="003638DC">
              <w:rPr>
                <w:position w:val="-10"/>
              </w:rPr>
              <w:object w:dxaOrig="168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3pt;height:15.05pt" o:ole="">
                  <v:imagedata r:id="rId14" o:title=""/>
                </v:shape>
                <o:OLEObject Type="Embed" ProgID="Equation.3" ShapeID="_x0000_i1025" DrawAspect="Content" ObjectID="_1788596080" r:id="rId15"/>
              </w:object>
            </w:r>
            <w:r w:rsidR="004D1E40" w:rsidRPr="003638DC">
              <w:t xml:space="preserve">, where </w:t>
            </w:r>
            <w:r w:rsidR="004D1E40" w:rsidRPr="003638DC">
              <w:rPr>
                <w:position w:val="-6"/>
              </w:rPr>
              <w:object w:dxaOrig="600" w:dyaOrig="279">
                <v:shape id="_x0000_i1026" type="#_x0000_t75" style="width:26.85pt;height:12.9pt" o:ole="">
                  <v:imagedata r:id="rId16" o:title=""/>
                </v:shape>
                <o:OLEObject Type="Embed" ProgID="Equation.3" ShapeID="_x0000_i1026" DrawAspect="Content" ObjectID="_1788596081" r:id="rId17"/>
              </w:object>
            </w:r>
            <w:r w:rsidR="004D1E40" w:rsidRPr="003638DC">
              <w:t xml:space="preserve">. If </w:t>
            </w:r>
            <w:r w:rsidR="004D1E40" w:rsidRPr="003638DC">
              <w:rPr>
                <w:position w:val="-4"/>
              </w:rPr>
              <w:object w:dxaOrig="240" w:dyaOrig="260">
                <v:shape id="_x0000_i1027" type="#_x0000_t75" style="width:12.9pt;height:11.3pt" o:ole="">
                  <v:imagedata r:id="rId18" o:title=""/>
                </v:shape>
                <o:OLEObject Type="Embed" ProgID="Equation.3" ShapeID="_x0000_i1027" DrawAspect="Content" ObjectID="_1788596082" r:id="rId19"/>
              </w:object>
            </w:r>
            <w:r w:rsidR="004D1E40" w:rsidRPr="003638DC">
              <w:t xml:space="preserve"> is larger than the maximum code block size </w:t>
            </w:r>
            <w:r w:rsidR="004D1E40" w:rsidRPr="003638DC">
              <w:rPr>
                <w:position w:val="-12"/>
              </w:rPr>
              <w:object w:dxaOrig="400" w:dyaOrig="360">
                <v:shape id="_x0000_i1028" type="#_x0000_t75" style="width:16.65pt;height:15.05pt" o:ole="">
                  <v:imagedata r:id="rId20" o:title=""/>
                </v:shape>
                <o:OLEObject Type="Embed" ProgID="Equation.3" ShapeID="_x0000_i1028" DrawAspect="Content" ObjectID="_1788596083" r:id="rId21"/>
              </w:object>
            </w:r>
            <w:r w:rsidR="004D1E40" w:rsidRPr="003638DC">
              <w:t xml:space="preserve">, segmentation of the input bit sequence is performed and an additional CRC sequence of </w:t>
            </w:r>
            <w:r w:rsidR="004D1E40" w:rsidRPr="003638DC">
              <w:rPr>
                <w:position w:val="-4"/>
              </w:rPr>
              <w:object w:dxaOrig="700" w:dyaOrig="260">
                <v:shape id="_x0000_i1029" type="#_x0000_t75" style="width:27.95pt;height:11.3pt" o:ole="">
                  <v:imagedata r:id="rId22" o:title=""/>
                </v:shape>
                <o:OLEObject Type="Embed" ProgID="Equation.3" ShapeID="_x0000_i1029" DrawAspect="Content" ObjectID="_1788596084" r:id="rId23"/>
              </w:object>
            </w:r>
            <w:r w:rsidR="004D1E40" w:rsidRPr="003638DC">
              <w:t xml:space="preserve"> bits is attached to each code block.</w:t>
            </w:r>
          </w:p>
          <w:p w:rsidR="00D42F2C" w:rsidRPr="004D1E40" w:rsidRDefault="00F71A38" w:rsidP="0069225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</w:t>
            </w:r>
            <w:r w:rsidRPr="00F71A38">
              <w:rPr>
                <w:lang w:eastAsia="zh-CN"/>
              </w:rPr>
              <w:t>alculation of</w:t>
            </w:r>
            <w:r w:rsidR="00F2620B">
              <w:rPr>
                <w:rFonts w:hint="eastAsia"/>
                <w:lang w:eastAsia="zh-CN"/>
              </w:rPr>
              <w:t xml:space="preserve"> </w:t>
            </w:r>
            <w:r w:rsidR="00F2620B" w:rsidRPr="00F2620B">
              <w:rPr>
                <w:lang w:eastAsia="zh-CN"/>
              </w:rPr>
              <w:t>v_EffectiveCodeRat</w:t>
            </w:r>
            <w:r w:rsidR="00F2620B" w:rsidRPr="00F2620B">
              <w:t>e</w:t>
            </w:r>
            <w:r w:rsidR="00F2620B" w:rsidRPr="005E5305">
              <w:rPr>
                <w:rFonts w:hint="eastAsia"/>
              </w:rPr>
              <w:t xml:space="preserve"> didn</w:t>
            </w:r>
            <w:r w:rsidR="00F2620B" w:rsidRPr="005E5305">
              <w:t>’</w:t>
            </w:r>
            <w:r w:rsidR="00F2620B" w:rsidRPr="005E5305">
              <w:rPr>
                <w:rFonts w:hint="eastAsia"/>
              </w:rPr>
              <w:t xml:space="preserve">t take the </w:t>
            </w:r>
            <w:r w:rsidR="00F2620B" w:rsidRPr="003638DC">
              <w:t>segmentation</w:t>
            </w:r>
            <w:r w:rsidR="00F2620B">
              <w:rPr>
                <w:rFonts w:hint="eastAsia"/>
                <w:lang w:eastAsia="zh-CN"/>
              </w:rPr>
              <w:t xml:space="preserve"> into account</w:t>
            </w:r>
            <w:r w:rsidR="005E5305">
              <w:rPr>
                <w:rFonts w:hint="eastAsia"/>
                <w:lang w:eastAsia="zh-CN"/>
              </w:rPr>
              <w:t xml:space="preserve"> in current </w:t>
            </w:r>
            <w:r w:rsidR="00692251">
              <w:rPr>
                <w:rFonts w:hint="eastAsia"/>
                <w:lang w:eastAsia="zh-CN"/>
              </w:rPr>
              <w:t>algorithm</w:t>
            </w:r>
            <w:r w:rsidR="005E5305">
              <w:rPr>
                <w:rFonts w:hint="eastAsia"/>
                <w:lang w:eastAsia="zh-CN"/>
              </w:rPr>
              <w:t>.</w:t>
            </w:r>
          </w:p>
        </w:tc>
      </w:tr>
      <w:tr w:rsidR="00D42F2C" w:rsidRPr="00D42F2C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2C" w:rsidRDefault="00A75426" w:rsidP="00A754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 Define a new veriable </w:t>
            </w:r>
            <w:r w:rsidRPr="00A75426">
              <w:rPr>
                <w:noProof/>
                <w:lang w:eastAsia="zh-CN"/>
              </w:rPr>
              <w:t>v_Kcb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972EB9" w:rsidRDefault="00972EB9" w:rsidP="00A754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 Modify the algorithm;</w:t>
            </w:r>
          </w:p>
          <w:p w:rsidR="00637E60" w:rsidRPr="00D42F2C" w:rsidRDefault="00637E60" w:rsidP="00A754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 Pass in </w:t>
            </w:r>
            <w:r w:rsidRPr="00637E60">
              <w:rPr>
                <w:noProof/>
                <w:lang w:eastAsia="zh-CN"/>
              </w:rPr>
              <w:t>p_StartSymbol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637E60">
              <w:rPr>
                <w:noProof/>
                <w:lang w:eastAsia="zh-CN"/>
              </w:rPr>
              <w:t>fl_NR_TBS_Calculation_NoOfREsPerPrb_Step1</w:t>
            </w:r>
            <w:r w:rsidR="00B82A8D">
              <w:rPr>
                <w:rFonts w:hint="eastAsia"/>
                <w:noProof/>
                <w:lang w:eastAsia="zh-CN"/>
              </w:rPr>
              <w:t xml:space="preserve"> for change 2 and change3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</w:tc>
      </w:tr>
      <w:tr w:rsidR="00D42F2C" w:rsidRPr="00D42F2C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2C" w:rsidRPr="00D42F2C" w:rsidRDefault="001C3E37" w:rsidP="00B16F1E">
            <w:pPr>
              <w:spacing w:after="0"/>
              <w:rPr>
                <w:rFonts w:ascii="Arial" w:hAnsi="Arial" w:cs="Arial"/>
                <w:lang w:eastAsia="zh-CN"/>
              </w:rPr>
            </w:pPr>
            <w:r w:rsidRPr="001C3E37">
              <w:rPr>
                <w:rFonts w:ascii="Arial" w:hAnsi="Arial" w:cs="Arial"/>
                <w:lang w:eastAsia="zh-CN"/>
              </w:rPr>
              <w:t>NR_TBS_Calculation.ttcn</w:t>
            </w:r>
          </w:p>
        </w:tc>
      </w:tr>
      <w:tr w:rsidR="00D42F2C" w:rsidRPr="00D42F2C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42F2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2C" w:rsidRPr="00D42F2C" w:rsidRDefault="00D42F2C" w:rsidP="00B16F1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</w:p>
    <w:p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  <w:r w:rsidRPr="00D42F2C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D42F2C" w:rsidRPr="00D42F2C" w:rsidTr="00B16F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>function f_NR_TBS_Calculation(template (value) NR_TBS_CalculationParameters_Type p_CalculationParameters,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integer p_NoOfSymbols,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integer p_NoOfRBs,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integer p_Imcs,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boolean p_IsDownlink := false) return integer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NR_TBS_CalculationParameters_Type v_Parameters := valueof(p_CalculationParameters);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NR_MCS_TableEntry_Type v_MCS_TableEntry := v_Parameters.MCS_Table[p_Imcs];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v_CodeRate := v_MCS_TableEntry.CodeRate_x_1024 / 1024.0;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v_Qm := v_MCS_TableEntry.Qm;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v_NoOfREsPerPrb;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v_NoOfREs;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v_Nmax;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v_Ninfo;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v_TBS;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v_EffectiveCodeRate;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v_CRCSize;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 Step 1: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v_NoOfREsPerPrb := fl_NR_TBS_Calculation_NoOfREsPerPrb_Step1(v_Parameters, p_NoOfSymbols);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v_NoOfREs := f_MinInt(156, v_NoOfREsPerPrb) * p_NoOfRBs;     /* NOTE: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for </w:t>
            </w:r>
            <w:r w:rsidRPr="00D42F2C">
              <w:rPr>
                <w:rFonts w:ascii="Courier New" w:hAnsi="Courier New" w:cs="Courier New"/>
                <w:lang w:eastAsia="de-DE"/>
              </w:rPr>
              <w:lastRenderedPageBreak/>
              <w:t>p_NoOfSymbols=14, p_Parameters.NoOfCdmGroups=1 and p_Parameters.MaxNoOfDmrsAddPos=0 we get v_NoOfREsPerPrb = 162,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for p_NoOfSymbols=14, p_Parameters.NoOfCdmGroups=1 and p_Parameters.MaxNoOfDmrsAddPos=1 we get v_NoOfREsPerPrb = 156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=&gt; f_MinInt(156, v_NoOfREsPerPrb) results in 156 for both configurations and the TBS' are the same */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//log("v_NoOfREsPerPrb = " &amp; int2str(v_NoOfREsPerPrb));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//log("v_NoOfREs = " &amp; int2str(v_NoOfREs));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 Step 2: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v_Nmax := v_Parameters.ScalingFactor * int2float(v_NoOfREs) * int2float(v_Qm) * int2float(v_Parameters.NoOfLayers);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v_Ninfo := v_Nmax * v_CodeRate;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//log("v_Ninfo = " &amp; int2str(float2int(v_Ninfo)) &amp; "." &amp; int2str(float2int(v_Ninfo * 1000.0) mod 1000));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if (v_Ninfo &lt; 24.0) {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/* special case: TBS=24 is the smallest TBS =&gt; any Ninfo &lt; 24 would result in TBS=24 according to the calculation in 38.214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=&gt; criteria needs to be specified in the prose (either e.g. to skip Ninfo &lt; 24.0 or to skip all {NoOfRBs, Imcs} where there is a greater Imcs value for the same NoOfRBs */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return 0;    // !!!! exact criteria needs to be defined and documented !!!!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if (v_Ninfo &lt;= 3824.0) {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// Step 3: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v_TBS := fl_NR_TBS_Calculation_Step3(v_Ninfo);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   else if  (v_Ninfo &lt; 3825.0) { //@sic R5-202607, R5-202608 sic@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//There is ambiguity of TBS calculation when 3824.0 &lt; Ninfo &lt; 3825.0 in clause 5.1.3.2 of TS 38.214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v_TBS := 0;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 else{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// Step 4: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v_TBS := fl_NR_TBS_Calculation_Step4(v_Ninfo, v_CodeRate);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if (p_IsDownlink) {                             /* @sic R5s190826 change 5: check effective code rate for DL sic@ */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if (v_TBS &lt;= 3824){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v_CRCSize := 16;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v_CRCSize := 24;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v_EffectiveCodeRate := </w:t>
            </w: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>int2float(v_TBS + v_CRCSize) / v_Nmax;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if (v_EffectiveCodeRate &gt; 0.95) {             /* @sic R5s190826 change 5: effective code rate shall be &lt;= 0.95  according to 38.214 clause 5.1.3.4 sic@ */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v_TBS := 0;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>/*     if ((v_Ninfo &gt; 3824.0) and (v_Ninfo &lt; 3825.0)) {   // @sic R5-200241: Discussion of ambiguity of Ninfo in TBS calculation sic@  */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>/*       log("v_Ninfo=" &amp; f_Float2Str(v_Ninfo) &amp; ": TBS=" &amp; int2str(v_TBS) &amp; " NoOfRBs=" &amp; int2str(p_NoOfRBs) &amp; " Imcs=" &amp; int2str(p_Imcs)); */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>/*     } */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return v_TBS;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</w:p>
    <w:p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  <w:r w:rsidRPr="00D42F2C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D42F2C" w:rsidRPr="00D42F2C" w:rsidTr="00031CA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D42F2C">
              <w:rPr>
                <w:rFonts w:ascii="Courier New" w:hAnsi="Courier New" w:cs="Courier New"/>
                <w:lang w:eastAsia="de-DE"/>
              </w:rPr>
              <w:t>function f_NR_TBS_Calculation(template (value) NR_TBS_CalculationParameters_Type p_CalculationParameters,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integer p_NoOfSymbols,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integer p_NoOfRBs,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integer p_Imcs,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zh-CN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boolean p_IsDownlink := false</w:t>
            </w: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ind w:firstLineChars="1900" w:firstLine="380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>integer p_StartSymbol:=0</w:t>
            </w:r>
            <w:r w:rsidRPr="00D42F2C">
              <w:rPr>
                <w:rFonts w:ascii="Courier New" w:hAnsi="Courier New" w:cs="Courier New"/>
                <w:lang w:eastAsia="de-DE"/>
              </w:rPr>
              <w:t>) return integer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NR_TBS_CalculationParameters_Type v_Parameters := valueof(p_CalculationParameters);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NR_MCS_TableEntry_Type v_MCS_TableEntry := v_Parameters.MCS_Table[p_Imcs];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v_CodeRate := v_MCS_TableEntry.CodeRate_x_1024 / 1024.0;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v_Qm := v_MCS_TableEntry.Qm;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v_NoOfREsPerPrb;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v_NoOfREs;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v_Nmax;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v_Ninfo;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v_TBS;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v_EffectiveCodeRate;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v_CRCSize;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>var integer v_Kcb;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 Step 1: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v_NoOfREsPerPrb := fl_NR_TBS_Calculation_NoOfREsPerPrb_Step1(v_Parameters, p_NoOfSymbols</w:t>
            </w: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>,p_StartSymbol</w:t>
            </w:r>
            <w:r w:rsidRPr="00D42F2C">
              <w:rPr>
                <w:rFonts w:ascii="Courier New" w:hAnsi="Courier New" w:cs="Courier New"/>
                <w:lang w:eastAsia="de-DE"/>
              </w:rPr>
              <w:t>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v_NoOfREs := f_MinInt(156, v_NoOfREsPerPrb) * p_NoOfRBs;     /* NOTE: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for p_NoOfSymbols=14, p_Parameters.NoOfCdmGroups=1 and p_Parameters.MaxNoOfDmrsAddPos=0 we get v_NoOfREsPerPrb = 162,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for p_NoOfSymbols=14, p_Parameters.NoOfCdmGroups=1 and p_Parameters.MaxNoOfDmrsAddPos=1 we get v_NoOfREsPerPrb = 156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=&gt; f_MinInt(156, v_NoOfREsPerPrb) results in 156 for both configurations and the TBS' are the same */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//log("v_NoOfREsPerPrb = " &amp; int2str(v_NoOfREsPerPrb));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//log("v_NoOfREs = " &amp; int2str(v_NoOfREs));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 Step 2: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v_Nmax := v_Parameters.ScalingFactor * int2float(v_NoOfREs) * int2float(v_Qm) * int2float(v_Parameters.NoOfLayers);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v_Ninfo := v_Nmax * v_CodeRate;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//log("v_Ninfo = " &amp; int2str(float2int(v_Ninfo)) &amp; "." &amp; int2str(float2int(v_Ninfo * 1000.0) mod 1000));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if (v_Ninfo &lt; 24.0) {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/* special case: TBS=24 is the smallest TBS =&gt; any Ninfo &lt; 24 would result in TBS=24 according to the calculation in 38.214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=&gt; criteria needs to be specified in the prose (either e.g. to skip Ninfo &lt; 24.0 or to skip all {NoOfRBs, Imcs} where there is a greater Imcs value for the same NoOfRBs */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return 0;    // !!!! exact criteria needs to be defined and documented !!!!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if (v_Ninfo &lt;= 3824.0) {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// Step 3: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v_TBS := fl_NR_TBS_Calculation_Step3(v_Ninfo);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lastRenderedPageBreak/>
              <w:t xml:space="preserve">    }   else if  (v_Ninfo &lt; 3825.0) { //@sic R5-202607, R5-202608 sic@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//There is ambiguity of TBS calculation when 3824.0 &lt; Ninfo &lt; 3825.0 in clause 5.1.3.2 of TS 38.214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v_TBS := 0;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 else{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// Step 4: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v_TBS := fl_NR_TBS_Calculation_Step4(v_Ninfo, v_CodeRate);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if (p_IsDownlink) {                             /* @sic R5s190826 change 5: check effective code rate for DL sic@ */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 xml:space="preserve">if ((v_CodeRate&lt;=0.25)or(v_TBS &lt;= 292)or((v_TBS &lt;= 3824)and(v_CodeRate&lt;=0.67))){        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ab/>
              <w:t>v_Kcb:=3840;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 xml:space="preserve">      } else {        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ab/>
              <w:t>v_Kcb:=8448;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 xml:space="preserve">      }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if (v_TBS &lt;= 3824){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v_CRCSize := 16;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v_CRCSize := 24;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v_EffectiveCodeRate := int2float</w:t>
            </w: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>((v_TBS+(v_TBS/(v_Kcb-24))*24+v_CRCSize))/ v_Nmax;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if (v_EffectiveCodeRate &gt; 0.95) {             /* @sic R5s190826 change 5: effective code rate shall be &lt;= 0.95  according to 38.214 clause 5.1.3.4 sic@ */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v_TBS := 0;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>/*     if ((v_Ninfo &gt; 3824.0) and (v_Ninfo &lt; 3825.0)) {   // @sic R5-200241: Discussion of ambiguity of Ninfo in TBS calculation sic@  */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>/*       log("v_Ninfo=" &amp; f_Float2Str(v_Ninfo) &amp; ": TBS=" &amp; int2str(v_TBS) &amp; " NoOfRBs=" &amp; int2str(p_NoOfRBs) &amp; " Imcs=" &amp; int2str(p_Imcs)); */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>/*     } */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return v_TBS;</w:t>
            </w:r>
          </w:p>
          <w:p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70094B" w:rsidRPr="0070094B" w:rsidRDefault="00FA4DD1" w:rsidP="0070094B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b/>
          <w:lang w:val="pt-BR" w:eastAsia="zh-CN"/>
        </w:rPr>
      </w:pPr>
      <w:bookmarkStart w:id="7" w:name="_Toc165389948"/>
      <w:bookmarkStart w:id="8" w:name="_Toc177746215"/>
      <w:r w:rsidRPr="00D42F2C"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70094B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4B" w:rsidRDefault="0070094B" w:rsidP="00A1675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4B" w:rsidRPr="00067302" w:rsidRDefault="0070094B" w:rsidP="00A16752">
            <w:pPr>
              <w:pStyle w:val="CRCoverPage"/>
              <w:spacing w:after="0"/>
              <w:rPr>
                <w:noProof/>
              </w:rPr>
            </w:pPr>
            <w:r w:rsidRPr="00DE041C">
              <w:rPr>
                <w:rFonts w:cs="Arial"/>
                <w:lang w:eastAsia="zh-CN"/>
              </w:rPr>
              <w:t>fl_NR_TBS_Calculation_NoOfREsPerPrb_Step1</w:t>
            </w:r>
          </w:p>
        </w:tc>
      </w:tr>
      <w:tr w:rsidR="0070094B" w:rsidTr="00A1675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4B" w:rsidRDefault="0070094B" w:rsidP="00A1675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42" w:rsidRPr="009A4541" w:rsidRDefault="006E6842" w:rsidP="006E6842">
            <w:pPr>
              <w:pStyle w:val="5"/>
              <w:rPr>
                <w:noProof/>
                <w:sz w:val="20"/>
                <w:lang w:eastAsia="zh-CN"/>
              </w:rPr>
            </w:pPr>
            <w:r w:rsidRPr="009A4541">
              <w:rPr>
                <w:rFonts w:hint="eastAsia"/>
                <w:noProof/>
                <w:sz w:val="20"/>
                <w:lang w:eastAsia="zh-CN"/>
              </w:rPr>
              <w:t>A</w:t>
            </w:r>
            <w:r w:rsidRPr="009A4541">
              <w:rPr>
                <w:noProof/>
                <w:sz w:val="20"/>
                <w:lang w:eastAsia="zh-CN"/>
              </w:rPr>
              <w:t>ccording to TS 38.211</w:t>
            </w:r>
            <w:r w:rsidR="00A82459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Pr="009A4541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bookmarkStart w:id="9" w:name="_Toc19796503"/>
            <w:bookmarkStart w:id="10" w:name="_Toc26459729"/>
            <w:bookmarkStart w:id="11" w:name="_Toc29230379"/>
            <w:bookmarkStart w:id="12" w:name="_Toc36026638"/>
            <w:bookmarkStart w:id="13" w:name="_Toc45107477"/>
            <w:bookmarkStart w:id="14" w:name="_Toc51774146"/>
            <w:bookmarkStart w:id="15" w:name="_Toc161686698"/>
            <w:r w:rsidRPr="009A4541">
              <w:rPr>
                <w:noProof/>
                <w:sz w:val="20"/>
                <w:lang w:eastAsia="zh-CN"/>
              </w:rPr>
              <w:t>7.4.1.1.2</w:t>
            </w:r>
            <w:r w:rsidRPr="009A4541">
              <w:rPr>
                <w:noProof/>
                <w:sz w:val="20"/>
                <w:lang w:eastAsia="zh-CN"/>
              </w:rPr>
              <w:tab/>
              <w:t>Mapping to physical resources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 w:rsidRPr="009A4541">
              <w:rPr>
                <w:rFonts w:hint="eastAsia"/>
                <w:noProof/>
                <w:sz w:val="20"/>
                <w:lang w:eastAsia="zh-CN"/>
              </w:rPr>
              <w:t>,</w:t>
            </w:r>
          </w:p>
          <w:p w:rsidR="00F533DC" w:rsidRPr="006E6842" w:rsidRDefault="00F533DC" w:rsidP="00F533DC">
            <w:r w:rsidRPr="006E6842">
              <w:t xml:space="preserve">The position(s) of the DM-RS symbols is given by </w:t>
            </w:r>
            <w:r w:rsidRPr="006E6842">
              <w:rPr>
                <w:position w:val="-6"/>
              </w:rPr>
              <w:object w:dxaOrig="160" w:dyaOrig="300">
                <v:shape id="_x0000_i1030" type="#_x0000_t75" style="width:8.05pt;height:15.05pt" o:ole="">
                  <v:imagedata r:id="rId24" o:title=""/>
                </v:shape>
                <o:OLEObject Type="Embed" ProgID="Equation.3" ShapeID="_x0000_i1030" DrawAspect="Content" ObjectID="_1788596085" r:id="rId25"/>
              </w:object>
            </w:r>
            <w:r w:rsidRPr="006E6842">
              <w:t xml:space="preserve"> and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6E6842">
              <w:t xml:space="preserve"> where</w:t>
            </w:r>
          </w:p>
          <w:p w:rsidR="00F533DC" w:rsidRPr="006E6842" w:rsidRDefault="00F533DC" w:rsidP="00F533DC">
            <w:pPr>
              <w:pStyle w:val="B1"/>
            </w:pPr>
            <w:r w:rsidRPr="006E6842">
              <w:t>-</w:t>
            </w:r>
            <w:r w:rsidRPr="006E6842">
              <w:tab/>
              <w:t xml:space="preserve">for PDSCH mapping type A,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6E6842">
              <w:t xml:space="preserve"> is the duration between the first OFDM symbol of the slot and the last OFDM symbol of the scheduled PDSCH resources in the slot </w:t>
            </w:r>
          </w:p>
          <w:p w:rsidR="00F533DC" w:rsidRDefault="00F533DC" w:rsidP="00A82459">
            <w:pPr>
              <w:pStyle w:val="B1"/>
              <w:rPr>
                <w:lang w:eastAsia="zh-CN"/>
              </w:rPr>
            </w:pPr>
            <w:r w:rsidRPr="006E6842">
              <w:t>-</w:t>
            </w:r>
            <w:r w:rsidRPr="006E6842">
              <w:tab/>
              <w:t xml:space="preserve">for PDSCH mapping type B,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6E6842">
              <w:t xml:space="preserve"> is the duration of the scheduled PDSCH resources</w:t>
            </w:r>
          </w:p>
          <w:p w:rsidR="00A82459" w:rsidRPr="00D868A7" w:rsidRDefault="00CB76EB" w:rsidP="00F50F9C">
            <w:pPr>
              <w:pStyle w:val="B1"/>
              <w:ind w:left="0" w:firstLine="0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="00A82459">
              <w:rPr>
                <w:rFonts w:hint="eastAsia"/>
                <w:lang w:eastAsia="zh-CN"/>
              </w:rPr>
              <w:t xml:space="preserve"> is different for type A and type B, and in </w:t>
            </w:r>
            <w:r w:rsidR="00F533DC" w:rsidRPr="00F533DC">
              <w:rPr>
                <w:noProof/>
                <w:lang w:eastAsia="zh-CN"/>
              </w:rPr>
              <w:t>Table 6.4.1.1.3-3 and Table 7.4.1.1.2-3</w:t>
            </w:r>
            <w:r w:rsidR="00F533DC">
              <w:rPr>
                <w:rFonts w:hint="eastAsia"/>
                <w:noProof/>
                <w:lang w:eastAsia="zh-CN"/>
              </w:rPr>
              <w:t>,</w:t>
            </w:r>
            <w:r w:rsidR="00F533DC">
              <w:t xml:space="preserve"> </w:t>
            </w:r>
            <w:r w:rsidR="00F533DC">
              <w:rPr>
                <w:rFonts w:hint="eastAsia"/>
                <w:noProof/>
                <w:lang w:eastAsia="zh-CN"/>
              </w:rPr>
              <w:t>a</w:t>
            </w:r>
            <w:r w:rsidR="00F533DC" w:rsidRPr="00F533DC">
              <w:rPr>
                <w:noProof/>
                <w:lang w:eastAsia="zh-CN"/>
              </w:rPr>
              <w:t>ctual number of symbols with DMRS for mapping type A</w:t>
            </w:r>
            <w:r w:rsidR="00A82459">
              <w:rPr>
                <w:rFonts w:hint="eastAsia"/>
                <w:noProof/>
                <w:lang w:eastAsia="zh-CN"/>
              </w:rPr>
              <w:t>,</w:t>
            </w:r>
            <w:r w:rsidR="00B76BF3">
              <w:rPr>
                <w:rFonts w:hint="eastAsia"/>
                <w:noProof/>
                <w:lang w:eastAsia="zh-CN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="00B76BF3">
              <w:rPr>
                <w:rFonts w:hint="eastAsia"/>
                <w:noProof/>
                <w:lang w:eastAsia="zh-CN"/>
              </w:rPr>
              <w:t xml:space="preserve"> is larger than 8, a</w:t>
            </w:r>
            <w:r w:rsidR="00B76BF3" w:rsidRPr="00B76BF3">
              <w:rPr>
                <w:noProof/>
                <w:lang w:eastAsia="zh-CN"/>
              </w:rPr>
              <w:t>ctual</w:t>
            </w:r>
            <w:r w:rsidR="00B76BF3">
              <w:rPr>
                <w:rFonts w:hint="eastAsia"/>
                <w:noProof/>
                <w:lang w:eastAsia="zh-CN"/>
              </w:rPr>
              <w:t xml:space="preserve"> </w:t>
            </w:r>
            <w:r w:rsidR="00B76BF3" w:rsidRPr="00B76BF3">
              <w:rPr>
                <w:noProof/>
                <w:lang w:eastAsia="zh-CN"/>
              </w:rPr>
              <w:t>Number</w:t>
            </w:r>
            <w:r w:rsidR="00B76BF3">
              <w:rPr>
                <w:rFonts w:hint="eastAsia"/>
                <w:noProof/>
                <w:lang w:eastAsia="zh-CN"/>
              </w:rPr>
              <w:t xml:space="preserve"> of </w:t>
            </w:r>
            <w:r w:rsidR="00B76BF3" w:rsidRPr="00B76BF3">
              <w:rPr>
                <w:noProof/>
                <w:lang w:eastAsia="zh-CN"/>
              </w:rPr>
              <w:t>Symbols</w:t>
            </w:r>
            <w:r w:rsidR="00B76BF3">
              <w:rPr>
                <w:rFonts w:hint="eastAsia"/>
                <w:noProof/>
                <w:lang w:eastAsia="zh-CN"/>
              </w:rPr>
              <w:t xml:space="preserve"> </w:t>
            </w:r>
            <w:r w:rsidR="00B76BF3" w:rsidRPr="00B76BF3">
              <w:rPr>
                <w:noProof/>
                <w:lang w:eastAsia="zh-CN"/>
              </w:rPr>
              <w:t>With</w:t>
            </w:r>
            <w:r w:rsidR="00B76BF3">
              <w:rPr>
                <w:rFonts w:hint="eastAsia"/>
                <w:noProof/>
                <w:lang w:eastAsia="zh-CN"/>
              </w:rPr>
              <w:t xml:space="preserve"> </w:t>
            </w:r>
            <w:r w:rsidR="00B76BF3" w:rsidRPr="00B76BF3">
              <w:rPr>
                <w:noProof/>
                <w:lang w:eastAsia="zh-CN"/>
              </w:rPr>
              <w:t>DMRS</w:t>
            </w:r>
            <w:r w:rsidR="00B76BF3">
              <w:rPr>
                <w:rFonts w:hint="eastAsia"/>
                <w:noProof/>
                <w:lang w:eastAsia="zh-CN"/>
              </w:rPr>
              <w:t xml:space="preserve"> should be 2.</w:t>
            </w:r>
          </w:p>
        </w:tc>
      </w:tr>
      <w:tr w:rsidR="0070094B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4B" w:rsidRDefault="0070094B" w:rsidP="00A1675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4B" w:rsidRPr="00F721B7" w:rsidRDefault="00463A2F" w:rsidP="00A167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case </w:t>
            </w:r>
            <w:r w:rsidRPr="00463A2F">
              <w:rPr>
                <w:noProof/>
                <w:lang w:eastAsia="zh-CN"/>
              </w:rPr>
              <w:t>TypeA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DB7866">
              <w:rPr>
                <w:rFonts w:hint="eastAsia"/>
                <w:noProof/>
                <w:lang w:eastAsia="zh-CN"/>
              </w:rPr>
              <w:t xml:space="preserve">set </w:t>
            </w:r>
            <w:r w:rsidR="00DB7866" w:rsidRPr="00DB7866">
              <w:rPr>
                <w:noProof/>
                <w:lang w:eastAsia="zh-CN"/>
              </w:rPr>
              <w:t>v_ActualNumberOfSymbolsWithDMRS</w:t>
            </w:r>
            <w:r w:rsidR="00DB7866">
              <w:rPr>
                <w:rFonts w:hint="eastAsia"/>
                <w:noProof/>
                <w:lang w:eastAsia="zh-CN"/>
              </w:rPr>
              <w:t xml:space="preserve"> according to the </w:t>
            </w:r>
            <w:r w:rsidR="00846874">
              <w:rPr>
                <w:rFonts w:hint="eastAsia"/>
                <w:noProof/>
                <w:lang w:eastAsia="zh-CN"/>
              </w:rPr>
              <w:t xml:space="preserve">actual </w:t>
            </w:r>
            <w:r w:rsidR="00846874" w:rsidRPr="00846874">
              <w:rPr>
                <w:noProof/>
                <w:lang w:eastAsia="zh-CN"/>
              </w:rPr>
              <w:t>No</w:t>
            </w:r>
            <w:r w:rsidR="00846874">
              <w:rPr>
                <w:rFonts w:hint="eastAsia"/>
                <w:noProof/>
                <w:lang w:eastAsia="zh-CN"/>
              </w:rPr>
              <w:t xml:space="preserve"> </w:t>
            </w:r>
            <w:r w:rsidR="00846874" w:rsidRPr="00846874">
              <w:rPr>
                <w:noProof/>
                <w:lang w:eastAsia="zh-CN"/>
              </w:rPr>
              <w:t>Of</w:t>
            </w:r>
            <w:r w:rsidR="00846874">
              <w:rPr>
                <w:rFonts w:hint="eastAsia"/>
                <w:noProof/>
                <w:lang w:eastAsia="zh-CN"/>
              </w:rPr>
              <w:t xml:space="preserve"> </w:t>
            </w:r>
            <w:r w:rsidR="00846874" w:rsidRPr="00846874">
              <w:rPr>
                <w:noProof/>
                <w:lang w:eastAsia="zh-CN"/>
              </w:rPr>
              <w:t>Symbols</w:t>
            </w:r>
            <w:r w:rsidR="00D9690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70094B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4B" w:rsidRDefault="0070094B" w:rsidP="00A1675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4B" w:rsidRPr="00067302" w:rsidRDefault="0070094B" w:rsidP="00A16752">
            <w:pPr>
              <w:spacing w:after="0"/>
              <w:rPr>
                <w:rFonts w:ascii="Arial" w:hAnsi="Arial" w:cs="Arial"/>
                <w:lang w:eastAsia="zh-CN"/>
              </w:rPr>
            </w:pPr>
            <w:r w:rsidRPr="002F3C3B">
              <w:rPr>
                <w:rFonts w:ascii="Arial" w:hAnsi="Arial" w:cs="Arial"/>
                <w:lang w:eastAsia="zh-CN"/>
              </w:rPr>
              <w:t>NR_TBS_Calculation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70094B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4B" w:rsidRDefault="0070094B" w:rsidP="00A1675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4B" w:rsidRDefault="0070094B" w:rsidP="00A16752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70094B" w:rsidRDefault="0070094B" w:rsidP="0070094B">
      <w:pPr>
        <w:spacing w:after="0"/>
        <w:rPr>
          <w:rFonts w:ascii="Arial" w:hAnsi="Arial"/>
          <w:b/>
          <w:lang w:eastAsia="en-GB"/>
        </w:rPr>
      </w:pPr>
    </w:p>
    <w:p w:rsidR="0070094B" w:rsidRDefault="0070094B" w:rsidP="0070094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70094B" w:rsidRPr="00504291" w:rsidTr="00A1675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>functionfl_NR_TBS_Calculation_NoOfREsPerPrb_Step1(NR_TBS_CalculationParameters_Type p_Parameters,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p_NoOfSymbols) return integer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v_ActualNumberOfSymbolsWithDMRS;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v_TotalNumberOfREs;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v_NumberOfREsWithoutData;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(p_Parameters.MappingType)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("TypeA")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// Actual number of symbols with DMRS for mapping type A according to TS 38.211 Table 6.4.1.1.3-3 and Table 7.4.1.1.2-3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if ((p_NoOfSymbols &lt; 8) or (p_Parameters.MaxNoOfDmrsAddPos == 0))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1;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if ((p_NoOfSymbols &lt; 10) or (p_Parameters.MaxNoOfDmrsAddPos == 1))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2;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if ((p_NoOfSymbols &lt; 12) or (p_Parameters.MaxNoOfDmrsAddPos == 2))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3;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4;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("TypeB")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(p_Parameters.PxSCH)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("PUSCH")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Actual number of symbols with DMRS for mapping type B according to TS 38.211 Table 6.4.1.1.3-3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((p_NoOfSymbols &lt; 5) or (p_Parameters.MaxNoOfDmrsAddPos == 0))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1;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((p_NoOfSymbols &lt; 8) or (p_Parameters.MaxNoOfDmrsAddPos == 1))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2;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((p_NoOfSymbols &lt; 10) or (p_Parameters.MaxNoOfDmrsAddPos == 2))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3;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4;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("PDSCH")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Actual number of symbols with DMRS for mapping type B according to TS 38.211 Table 6.4.1.1.3-3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((p_NoOfSymbols &lt; 6) or (p_Parameters.MaxNoOfDmrsAddPos == 0))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1;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(p_Parameters.MaxNoOfDmrsAddPos == 1)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2;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FatalError(__FILE__, __LINE__, "PDSCH mapping type B: invalid configuration");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// Total number of REs in an RB with given duration: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v_TotalNumberOfREs := p_NoOfSymbols * 12;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// number of REs which are not used for PDSCH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v_NumberOfREsWithoutData := v_ActualNumberOfSymbolsWithDMRS * </w:t>
            </w: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p_Parameters.NoOfCdmGroups * 6;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// return number of REs which are used for PDSCH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return v_TotalNumberOfREs - v_NumberOfREsWithoutData - p_Parameters.XOverhead;</w:t>
            </w:r>
          </w:p>
          <w:p w:rsidR="0070094B" w:rsidRPr="00A361C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70094B" w:rsidRPr="00CD057D" w:rsidRDefault="0070094B" w:rsidP="0070094B">
      <w:pPr>
        <w:spacing w:after="0"/>
        <w:rPr>
          <w:rFonts w:ascii="Arial" w:hAnsi="Arial"/>
          <w:b/>
          <w:color w:val="000000"/>
          <w:lang w:eastAsia="en-GB"/>
        </w:rPr>
      </w:pPr>
    </w:p>
    <w:p w:rsidR="0070094B" w:rsidRDefault="0070094B" w:rsidP="0070094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70094B" w:rsidRPr="00504291" w:rsidTr="0070094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4B" w:rsidRPr="00210010" w:rsidRDefault="00D27E6A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function</w:t>
            </w:r>
            <w:r w:rsidR="0070094B" w:rsidRPr="00210010">
              <w:rPr>
                <w:rFonts w:ascii="Courier New" w:hAnsi="Courier New" w:cs="Courier New"/>
                <w:color w:val="000000"/>
                <w:lang w:eastAsia="de-DE"/>
              </w:rPr>
              <w:t>fl_NR_TBS_Calculation_NoOfREsPerPrb_Step1(NR_TBS_CalculationParameters_Type p_Parameters,</w:t>
            </w:r>
          </w:p>
          <w:p w:rsidR="0070094B" w:rsidRPr="00DE14B4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p_NoOfSymbols</w:t>
            </w:r>
            <w:r w:rsidRPr="00DE14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4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integer p_StartSymbol:=0</w:t>
            </w: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>) return integer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v_ActualNumberOfSymbolsWithDMRS;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v_TotalNumberOfREs;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v_NumberOfREsWithoutData;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(p_Parameters.MappingType)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("TypeA")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// Actual number of symbols with DMRS for mapping type A according to TS 38.211 Table 6.4.1.1.3-3 and Table 7.4.1.1.2-3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if ((p_NoOfSymbols &lt; 8) or (p_Parameters.MaxNoOfDmrsAddPos == 0)) {</w:t>
            </w:r>
          </w:p>
          <w:p w:rsidR="0070094B" w:rsidRPr="00760DDF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if(p_StartSymbol+p_NoOfSymbols &gt;8)   </w:t>
            </w:r>
          </w:p>
          <w:p w:rsidR="0070094B" w:rsidRPr="00760DDF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{</w:t>
            </w:r>
          </w:p>
          <w:p w:rsidR="0070094B" w:rsidRPr="00760DDF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v_ActualNumberOfSymbolsWithDMRS := 2;</w:t>
            </w:r>
          </w:p>
          <w:p w:rsidR="0070094B" w:rsidRPr="00760DDF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}</w:t>
            </w:r>
          </w:p>
          <w:p w:rsidR="0070094B" w:rsidRPr="00760DDF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else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1;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</w:t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if ((p_NoOfSymbols &lt; 10) or (p_Parameters.MaxNoOfDmrsAddPos == 1))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2;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if ((p_NoOfSymbols &lt; 12) or (p_Parameters.MaxNoOfDmrsAddPos == 2))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3;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4;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("TypeB")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(p_Parameters.PxSCH)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("PUSCH")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Actual number of symbols with DMRS for mapping type B according to TS 38.211 Table 6.4.1.1.3-3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((p_NoOfSymbols &lt; 5) or (p_Parameters.MaxNoOfDmrsAddPos == 0))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1;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((p_NoOfSymbols &lt; 8) or (p_Parameters.MaxNoOfDmrsAddPos == 1))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2;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((p_NoOfSymbols &lt; 10) or (p_Parameters.MaxNoOfDmrsAddPos == 2))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3;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4;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("PDSCH")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Actual number of symbols with DMRS for mapping type B according to TS 38.211 Table 6.4.1.1.3-3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((p_NoOfSymbols &lt; 6) or (p_Parameters.MaxNoOfDmrsAddPos == 0))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1;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} else if (p_Parameters.MaxNoOfDmrsAddPos == 1)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2;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FatalError(__FILE__, __LINE__, "PDSCH mapping type B: invalid configuration");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// Total number of REs in an RB with given duration: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v_TotalNumberOfREs := p_NoOfSymbols * 12;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// number of REs which are not used for PDSCH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v_NumberOfREsWithoutData := v_ActualNumberOfSymbolsWithDMRS * p_Parameters.NoOfCdmGroups * 6;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// return number of REs which are used for PDSCH</w:t>
            </w:r>
          </w:p>
          <w:p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return v_TotalNumberOfREs - v_NumberOfREsWithoutData - p_Parameters.XOverhead;</w:t>
            </w:r>
          </w:p>
          <w:p w:rsidR="0070094B" w:rsidRPr="00F212A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70094B" w:rsidRPr="0070094B" w:rsidRDefault="0070094B" w:rsidP="0070094B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b/>
          <w:lang w:val="pt-BR" w:eastAsia="zh-CN"/>
        </w:rPr>
      </w:pPr>
      <w:bookmarkStart w:id="16" w:name="_Toc177746216"/>
      <w:r w:rsidRPr="00D42F2C"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70094B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4B" w:rsidRDefault="0070094B" w:rsidP="00A1675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4B" w:rsidRPr="00067302" w:rsidRDefault="0070094B" w:rsidP="00A16752">
            <w:pPr>
              <w:pStyle w:val="CRCoverPage"/>
              <w:spacing w:after="0"/>
              <w:rPr>
                <w:noProof/>
              </w:rPr>
            </w:pPr>
            <w:r w:rsidRPr="00601E78">
              <w:rPr>
                <w:rFonts w:cs="Arial"/>
                <w:lang w:eastAsia="zh-CN"/>
              </w:rPr>
              <w:t>f_TC_7_1_1_4_1_1_NR_TestBody</w:t>
            </w:r>
          </w:p>
        </w:tc>
      </w:tr>
      <w:tr w:rsidR="0070094B" w:rsidTr="00A1675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4B" w:rsidRDefault="0070094B" w:rsidP="00A1675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4B" w:rsidRPr="00D868A7" w:rsidRDefault="0070094B" w:rsidP="00A167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According to TS38.523-1</w:t>
            </w:r>
            <w:r w:rsidRPr="00DE0B89">
              <w:t>Table 7.1.1.4.1.0-1</w:t>
            </w:r>
            <w:r w:rsidR="00F533DC">
              <w:rPr>
                <w:rFonts w:hint="eastAsia"/>
                <w:lang w:eastAsia="zh-CN"/>
              </w:rPr>
              <w:t>,</w:t>
            </w:r>
            <w:r w:rsidR="00F533DC" w:rsidRPr="00DE0B89">
              <w:t xml:space="preserve"> startSymbolAndLength</w:t>
            </w:r>
            <w:r w:rsidR="00F533DC">
              <w:rPr>
                <w:rFonts w:hint="eastAsia"/>
                <w:lang w:eastAsia="zh-CN"/>
              </w:rPr>
              <w:t xml:space="preserve"> should set with S=2.</w:t>
            </w:r>
          </w:p>
        </w:tc>
      </w:tr>
      <w:tr w:rsidR="0070094B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4B" w:rsidRDefault="0070094B" w:rsidP="00A1675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4B" w:rsidRPr="00F721B7" w:rsidRDefault="006559D5" w:rsidP="00A167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 xml:space="preserve">ass 2 as </w:t>
            </w:r>
            <w:r w:rsidRPr="009511A2">
              <w:rPr>
                <w:noProof/>
                <w:lang w:eastAsia="zh-CN"/>
              </w:rPr>
              <w:t>p_StartSymbol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8235F3">
              <w:rPr>
                <w:noProof/>
                <w:lang w:eastAsia="zh-CN"/>
              </w:rPr>
              <w:t>f_NR_TBS_Calculation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70094B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4B" w:rsidRDefault="0070094B" w:rsidP="00A1675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4B" w:rsidRPr="00067302" w:rsidRDefault="0070094B" w:rsidP="00A16752">
            <w:pPr>
              <w:spacing w:after="0"/>
              <w:rPr>
                <w:rFonts w:ascii="Arial" w:hAnsi="Arial" w:cs="Arial"/>
                <w:lang w:eastAsia="zh-CN"/>
              </w:rPr>
            </w:pPr>
            <w:r w:rsidRPr="00394680">
              <w:rPr>
                <w:rFonts w:ascii="Arial" w:hAnsi="Arial" w:cs="Arial"/>
                <w:lang w:eastAsia="zh-CN"/>
              </w:rPr>
              <w:t>MAC_TC_Common_NR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70094B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4B" w:rsidRDefault="0070094B" w:rsidP="00A1675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4B" w:rsidRDefault="0070094B" w:rsidP="00A16752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70094B" w:rsidRPr="0070094B" w:rsidRDefault="0070094B" w:rsidP="0070094B">
      <w:pPr>
        <w:pStyle w:val="af3"/>
        <w:spacing w:after="0"/>
        <w:ind w:left="432" w:firstLineChars="0" w:firstLine="0"/>
        <w:rPr>
          <w:rFonts w:ascii="Arial" w:hAnsi="Arial"/>
          <w:b/>
          <w:lang w:eastAsia="en-GB"/>
        </w:rPr>
      </w:pPr>
    </w:p>
    <w:p w:rsidR="0070094B" w:rsidRPr="0070094B" w:rsidRDefault="0070094B" w:rsidP="0070094B">
      <w:pPr>
        <w:spacing w:after="0"/>
        <w:rPr>
          <w:rFonts w:ascii="Arial" w:hAnsi="Arial"/>
          <w:b/>
          <w:i/>
          <w:lang w:eastAsia="en-GB"/>
        </w:rPr>
      </w:pPr>
      <w:r w:rsidRPr="0070094B">
        <w:rPr>
          <w:rFonts w:ascii="Arial" w:hAnsi="Arial"/>
          <w:b/>
          <w:i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70094B" w:rsidRPr="0070094B" w:rsidTr="00A1675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>function f_TC_7_1_1_4_1_1_NR_TestBody(DRB_Identity p_NR_DRB_Id,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    template (value) NR_TBS_CalculationParameters_Type p_CalculationParameters) runs on NR_BASE_PTC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{ /* L2/MAC/7.1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* 7.1.1.4.x: DL-SCH Transport Block Size selection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*/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integer v_TBSize:=0;    // transport block size in bits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integer v_I_MCS;      // Modulation and Coding Scehme Index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integer v_N_PRB;      // Number of physical resource Blocks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integer v_Max_nPRB := f_NR_CellInfo_GetCarrierBandwidth_DL(nr_Cell1);     // to store the max allowed PRB resources that can be allocated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integer v_TDRA; // Time Domain resource allocation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NR_PDCP_SDUList_Type v_NR_PDCP_SDUList := {''O};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NR_ResourceAllocation_Type v_NR_ResourceAllocation := {v_Max_nPRB, 28}; // Max NPRB and Max MCS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//@sic R5s190826 sic@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SubcarrierSpacing v_SCS := f_NR_CellInfo_GetSCS(nr_Cell1);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integer v_NoOfSymbols;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SubFrameNumber_Type v_SF := 2;//@sic R5s210885 sic@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integer v_TBSizeLow := 136; //lowest allowed for normal UE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if (v_SCS ==kHz30) {v_SF:= 1;}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if(pc_supportOfRedCap_r17) { v_TBSizeLow := 120; }  //for Redcap lowest allowed TBSize is 120 bits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// Configure SS for UL grant for Max TB size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f_NR_ULGrantConfiguration_Start( nr_Cell1, cs_TimingInfo_Now, v_NR_ResourceAllocation.Imcs,  cs_NR_FreqDomainSchedulExplicit(-, </w:t>
            </w: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lastRenderedPageBreak/>
              <w:t>v_NR_ResourceAllocation.Lrbs));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//Steps 1 to 5 are repeated for values of nPRB  from 1 to v_Max_nPRB and iMCS from 0 to 28, time domain resource allocation v_TDRA 0..8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//f_NR_ConfigureULGrant_MaxTBSupported();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for (v_N_PRB := 1; v_N_PRB &lt;= v_Max_nPRB; v_N_PRB := v_N_PRB + 1) {  //for nPRB 1 to v_Max_nPRB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for (v_I_MCS := 0; v_I_MCS &lt;= 28; v_I_MCS := v_I_MCS + 1) {   //for iMCS 0 to 28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for (v_TDRA := 0; v_TDRA &lt;= 1 ; v_TDRA := v_TDRA + 1) {   //for Time Domain Resource Allocation 0 to 1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if (v_TDRA == 0) {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v_NoOfSymbols := 12; //@sic R5s210885 sic@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}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else {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v_NoOfSymbols := 7;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}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//SS looks up iTBS in table 7.1.7.1-1 in TS 36.213 based on the value of iMCS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//v_I_TBS := f_NR_Get_iTBS_For_iMCS(v_I_MCS);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//The SS calculates or looks up TBS in TS 38.214 [15] based on the value of S, L, and  nPRB.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//@sic R5s190826 sic@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v_TBSize := f_NR_TBS_Calculation(p_CalculationParameters, v_NoOfSymbols, v_N_PRB, v_I_MCS,true </w:t>
            </w:r>
            <w:r w:rsidRPr="0070094B">
              <w:rPr>
                <w:rFonts w:ascii="Courier New" w:hAnsi="Courier New" w:cs="Courier New"/>
                <w:i/>
                <w:color w:val="000000"/>
                <w:highlight w:val="yellow"/>
                <w:lang w:eastAsia="de-DE"/>
              </w:rPr>
              <w:t>);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//@sic R5-227163 sic@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if (v_TBSize &lt; v_TBSizeLow  ) {  //this results in zero number of PDCP SDUs or TBSize has high coding rate|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continue;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}  // skip this nprb, Imcs, TDRA combination.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 Steps 2 to 5 are performed if  TBsize is More than minimum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//@siclog "Step 2" siclog@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 SS creates one or more PDCP SDUs, depending on TBsize, in accordance with Table  7.1.1.4.1.1.3.2-2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//Configure SS for DCI Format x with RA type y and a Resource block assignment (RBA) correspondent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//to nPRB as specified in 7.1.6.1 in TS 36.213 and Modulation and coding scheme iMCS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f_NR_DLGrantConfiguration(nr_Cell1,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cs_TimingInfo_SubFrame(v_SF),//@sic R5s210885 sic@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resourceAllocationType1,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cs_NR_FreqDomainResourceAssignmentDL_Explicit(0, v_N_PRB),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int2bit(v_TDRA, 4),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cs_NR_TransportBlockRetransmissionList_Def(v_I_MCS),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-, //@sic R5s190892 sic@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-,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cs_NR_DciFormat_1_0_Params(v_SCS));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//@siclog "Step 3" siclog@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 SS sends MAC PDU (NxPDCP SDUs)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v_NR_PDCP_SDUList := fl_NR_GetPdcpSduList_1TB(v_TBSize);   //calculates v_N, v_PDCPsize and returns f_NR_Build_N_PDCP_SDUList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DRB.send(cas_NR_DRB_COMMON_REQ_PDCP_SDUList(nr_Cell1,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                  p_NR_DRB_Id,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lastRenderedPageBreak/>
              <w:t xml:space="preserve">                                                      //crs_RlcBearerRouting_NR(nr_Cell1),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                  -,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                  v_NR_PDCP_SDUList ));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//@siclog "Step 4" siclog@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 automatically taken by SS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//@siclog "Step 5" siclog@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 SS receives NxPDCP SDUs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f_NR_Rx_N_PDCP_SDUs(v_NR_PDCP_SDUList, p_NR_DRB_Id);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}//End for TDRA 0 to 8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}//End for iMCS 0 to 28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}//End for nPRB 1 to 110</w:t>
            </w:r>
          </w:p>
          <w:p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}//f_NR_7_1_1_4_1_1</w:t>
            </w:r>
          </w:p>
        </w:tc>
      </w:tr>
    </w:tbl>
    <w:p w:rsidR="0070094B" w:rsidRPr="0070094B" w:rsidRDefault="0070094B" w:rsidP="0070094B">
      <w:pPr>
        <w:spacing w:after="0"/>
        <w:rPr>
          <w:rFonts w:ascii="Arial" w:hAnsi="Arial"/>
          <w:b/>
          <w:lang w:eastAsia="en-GB"/>
        </w:rPr>
      </w:pPr>
      <w:r w:rsidRPr="0070094B"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70094B" w:rsidRPr="00504291" w:rsidTr="00A1675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>function f_TC_7_1_1_4_1_1_NR_TestBody(DRB_Identity p_NR_DRB_Id,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(value) NR_TBS_CalculationParameters_Type p_CalculationParameters) runs on NR_BASE_PTC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7.1.1.4.x: DL-SCH Transport Block Size selection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v_TBSize:=0;    // transport block size in bits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v_I_MCS;      // Modulation and Coding Scehme Index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v_N_PRB;      // Number of physical resource Blocks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     // to store the max allowed PRB resources that can be allocated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v_TDRA; // Time Domain resource allocation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v_NR_PDCP_SDUList := {''O};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{v_Max_nPRB, 28}; // Max NPRB and Max MCS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R5s190826 sic@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f_NR_CellInfo_GetSCS(nr_Cell1);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v_NoOfSymbols;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SubFrameNumber_Type v_SF := 2;//@sic R5s210885 sic@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v_TBSizeLow := 136; //lowest allowed for normal UE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if (v_SCS ==kHz30) {v_SF:= 1;}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if(pc_supportOfRedCap_r17) { v_TBSizeLow := 120; }  //for Redcap lowest allowed TBSize is 120 bits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UL grant for Max TB size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 nr_Cell1, cs_TimingInfo_Now, v_NR_ResourceAllocation.Imcs,  cs_NR_FreqDomainSchedulExplicit(-, v_NR_ResourceAllocation.Lrbs));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nPRB  from 1 to v_Max_nPRB and iMCS from 0 to 28, time domain resource allocation v_TDRA 0..8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//f_NR_ConfigureULGrant_MaxTBSupported();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for (v_N_PRB := 1; v_N_PRB &lt;= v_Max_nPRB; v_N_PRB := v_N_PRB + 1) {  //for nPRB 1 to v_Max_nPRB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for (v_I_MCS := 0; v_I_MCS &lt;= 28; v_I_MCS := v_I_MCS + 1) {   //for iMCS 0 to 28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for (v_TDRA := 0; v_TDRA &lt;= 1 ; v_TDRA := v_TDRA + 1) {   //for Time Domain Resource Allocation 0 to 1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(v_TDRA == 0) {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v_NoOfSymbols := 12; //@sic R5s210885 sic@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else {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v_NoOfSymbols := 7;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//SS looks up iTBS in table 7.1.7.1-1 in TS 36.213 based on the value of iMCS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//v_I_TBS := f_NR_Get_iTBS_For_iMCS(v_I_MCS);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//The SS calculates or looks up TBS in TS 38.214 [15] based on the value of S, L, and  nPRB.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R5s190826 sic@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v_TBSize := f_NR_TBS_Calculation(p_CalculationParameters, v_NoOfSymbols, v_N_PRB, v_I_MCS,true</w:t>
            </w:r>
            <w:r w:rsidRPr="0033596E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, 2</w:t>
            </w:r>
            <w:r w:rsidRPr="003359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);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R5-227163 sic@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(v_TBSize &lt; v_TBSizeLow  ) {  //this results in zero number of PDCP SDUs or TBSize has high coding rate|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}  // skip this nprb, Imcs, TDRA combination.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Steps 2 to 5 are performed if  TBsize is More than minimum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2" siclog@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creates one or more PDCP SDUs, depending on TBsize, in accordance with Table  7.1.1.4.1.1.3.2-2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//Configure SS for DCI Format x with RA type y and a Resource block assignment (RBA) correspondent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//to nPRB as specified in 7.1.6.1 in TS 36.213 and Modulation and coding scheme iMCS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f_NR_DLGrantConfiguration(nr_Cell1,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cs_TimingInfo_SubFrame(v_SF),//@sic R5s210885 sic@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resourceAllocationType1,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cs_NR_FreqDomainResourceAssignmentDL_Explicit(0, v_N_PRB),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int2bit(v_TDRA, 4),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cs_NR_TransportBlockRetransmissionList_Def(v_I_MCS),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-, //@sic R5s190892 sic@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-,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cs_NR_DciFormat_1_0_Params(v_SCS));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3" siclog@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sends MAC PDU (NxPDCP SDUs)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v_NR_PDCP_SDUList := fl_NR_GetPdcpSduList_1TB(v_TBSize);   //calculates v_N, v_PDCPsize and returns f_NR_Build_N_PDCP_SDUList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DRB.send(cas_NR_DRB_COMMON_REQ_PDCP_SDUList(nr_Cell1,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p_NR_DRB_Id,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//crs_RlcBearerRouting_NR(nr_Cell1),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-,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v_NR_PDCP_SDUList ));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4" siclog@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 automatically taken by SS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5" siclog@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receives NxPDCP SDUs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f_NR_Rx_N_PDCP_SDUs(v_NR_PDCP_SDUList, p_NR_DRB_Id);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TDRA 0 to 8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iMCS 0 to 28</w:t>
            </w:r>
          </w:p>
          <w:p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}//End for nPRB 1 to 110</w:t>
            </w:r>
          </w:p>
          <w:p w:rsidR="0070094B" w:rsidRPr="00F212A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}//f_NR_7_1_1_4_1_1</w:t>
            </w:r>
          </w:p>
        </w:tc>
      </w:tr>
    </w:tbl>
    <w:p w:rsidR="0072478F" w:rsidRPr="00D42F2C" w:rsidRDefault="0072478F" w:rsidP="00504B10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lang w:eastAsia="zh-CN"/>
        </w:rPr>
      </w:pPr>
    </w:p>
    <w:sectPr w:rsidR="0072478F" w:rsidRPr="00D42F2C" w:rsidSect="0054030B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235" w:rsidRDefault="00462235">
      <w:r>
        <w:separator/>
      </w:r>
    </w:p>
  </w:endnote>
  <w:endnote w:type="continuationSeparator" w:id="1">
    <w:p w:rsidR="00462235" w:rsidRDefault="00462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235" w:rsidRDefault="00462235">
      <w:r>
        <w:separator/>
      </w:r>
    </w:p>
  </w:footnote>
  <w:footnote w:type="continuationSeparator" w:id="1">
    <w:p w:rsidR="00462235" w:rsidRDefault="004622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1E" w:rsidRDefault="00B16F1E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1E" w:rsidRDefault="00B16F1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1E" w:rsidRDefault="00B16F1E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1E" w:rsidRDefault="00B16F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6975"/>
    <w:rsid w:val="00013D9E"/>
    <w:rsid w:val="00022E4A"/>
    <w:rsid w:val="00031CA2"/>
    <w:rsid w:val="00046596"/>
    <w:rsid w:val="00053A0E"/>
    <w:rsid w:val="00070E09"/>
    <w:rsid w:val="00094FFB"/>
    <w:rsid w:val="000A6394"/>
    <w:rsid w:val="000B7FED"/>
    <w:rsid w:val="000C038A"/>
    <w:rsid w:val="000C6598"/>
    <w:rsid w:val="000C6B85"/>
    <w:rsid w:val="000D44B3"/>
    <w:rsid w:val="00106F7F"/>
    <w:rsid w:val="00112823"/>
    <w:rsid w:val="001150DF"/>
    <w:rsid w:val="00141468"/>
    <w:rsid w:val="00145D43"/>
    <w:rsid w:val="00150911"/>
    <w:rsid w:val="001635A3"/>
    <w:rsid w:val="00181F0D"/>
    <w:rsid w:val="00187E4E"/>
    <w:rsid w:val="00190E3B"/>
    <w:rsid w:val="00192C46"/>
    <w:rsid w:val="00197724"/>
    <w:rsid w:val="001A06AD"/>
    <w:rsid w:val="001A08B3"/>
    <w:rsid w:val="001A79AC"/>
    <w:rsid w:val="001A7B60"/>
    <w:rsid w:val="001B52F0"/>
    <w:rsid w:val="001B7A65"/>
    <w:rsid w:val="001C3E37"/>
    <w:rsid w:val="001E41F3"/>
    <w:rsid w:val="002020C9"/>
    <w:rsid w:val="00205A90"/>
    <w:rsid w:val="00205C08"/>
    <w:rsid w:val="00216024"/>
    <w:rsid w:val="0026004D"/>
    <w:rsid w:val="002640DD"/>
    <w:rsid w:val="00275D12"/>
    <w:rsid w:val="00284FEB"/>
    <w:rsid w:val="002860C4"/>
    <w:rsid w:val="00287792"/>
    <w:rsid w:val="002B2C45"/>
    <w:rsid w:val="002B5741"/>
    <w:rsid w:val="002C4817"/>
    <w:rsid w:val="002C5349"/>
    <w:rsid w:val="002D683C"/>
    <w:rsid w:val="002E0678"/>
    <w:rsid w:val="002E472E"/>
    <w:rsid w:val="002F15F0"/>
    <w:rsid w:val="00300591"/>
    <w:rsid w:val="003045C8"/>
    <w:rsid w:val="00305409"/>
    <w:rsid w:val="003113CF"/>
    <w:rsid w:val="0031320A"/>
    <w:rsid w:val="00346760"/>
    <w:rsid w:val="00353717"/>
    <w:rsid w:val="00355005"/>
    <w:rsid w:val="003609EF"/>
    <w:rsid w:val="0036231A"/>
    <w:rsid w:val="00374772"/>
    <w:rsid w:val="00374DD4"/>
    <w:rsid w:val="003873EE"/>
    <w:rsid w:val="003A1211"/>
    <w:rsid w:val="003A1523"/>
    <w:rsid w:val="003C3721"/>
    <w:rsid w:val="003C3954"/>
    <w:rsid w:val="003E1A36"/>
    <w:rsid w:val="003E1EA3"/>
    <w:rsid w:val="003F285A"/>
    <w:rsid w:val="003F4082"/>
    <w:rsid w:val="00404EA2"/>
    <w:rsid w:val="00405C8E"/>
    <w:rsid w:val="00407EE9"/>
    <w:rsid w:val="00410371"/>
    <w:rsid w:val="0041163C"/>
    <w:rsid w:val="0041798F"/>
    <w:rsid w:val="00424125"/>
    <w:rsid w:val="004242F1"/>
    <w:rsid w:val="00427748"/>
    <w:rsid w:val="00431BA8"/>
    <w:rsid w:val="00437303"/>
    <w:rsid w:val="00462235"/>
    <w:rsid w:val="00463A2F"/>
    <w:rsid w:val="004677F1"/>
    <w:rsid w:val="0048283F"/>
    <w:rsid w:val="00493138"/>
    <w:rsid w:val="004B72EF"/>
    <w:rsid w:val="004B75B7"/>
    <w:rsid w:val="004C2D2C"/>
    <w:rsid w:val="004C2D35"/>
    <w:rsid w:val="004C589E"/>
    <w:rsid w:val="004D1E40"/>
    <w:rsid w:val="004E6928"/>
    <w:rsid w:val="004E6AFE"/>
    <w:rsid w:val="00504B10"/>
    <w:rsid w:val="005141D9"/>
    <w:rsid w:val="00514EAE"/>
    <w:rsid w:val="0051580D"/>
    <w:rsid w:val="0054030B"/>
    <w:rsid w:val="005425BA"/>
    <w:rsid w:val="005427FE"/>
    <w:rsid w:val="00545E9D"/>
    <w:rsid w:val="00547111"/>
    <w:rsid w:val="00561ECB"/>
    <w:rsid w:val="005672A4"/>
    <w:rsid w:val="00570273"/>
    <w:rsid w:val="00572918"/>
    <w:rsid w:val="005830CF"/>
    <w:rsid w:val="00583289"/>
    <w:rsid w:val="00587EE3"/>
    <w:rsid w:val="00592D74"/>
    <w:rsid w:val="005D5DFD"/>
    <w:rsid w:val="005E2C44"/>
    <w:rsid w:val="005E5305"/>
    <w:rsid w:val="00600660"/>
    <w:rsid w:val="00601E78"/>
    <w:rsid w:val="00621188"/>
    <w:rsid w:val="00624EF0"/>
    <w:rsid w:val="006257ED"/>
    <w:rsid w:val="00634CBF"/>
    <w:rsid w:val="00637E60"/>
    <w:rsid w:val="006429F0"/>
    <w:rsid w:val="00647DC6"/>
    <w:rsid w:val="006517C7"/>
    <w:rsid w:val="00653DE4"/>
    <w:rsid w:val="006559D5"/>
    <w:rsid w:val="00665C47"/>
    <w:rsid w:val="00672F06"/>
    <w:rsid w:val="006750FC"/>
    <w:rsid w:val="006904EA"/>
    <w:rsid w:val="00690874"/>
    <w:rsid w:val="00691375"/>
    <w:rsid w:val="00692251"/>
    <w:rsid w:val="00694B69"/>
    <w:rsid w:val="00695808"/>
    <w:rsid w:val="006A1740"/>
    <w:rsid w:val="006A4D8B"/>
    <w:rsid w:val="006B0377"/>
    <w:rsid w:val="006B34CB"/>
    <w:rsid w:val="006B46FB"/>
    <w:rsid w:val="006B4D39"/>
    <w:rsid w:val="006B4F7F"/>
    <w:rsid w:val="006B76F1"/>
    <w:rsid w:val="006C5D54"/>
    <w:rsid w:val="006C7DDF"/>
    <w:rsid w:val="006D0D07"/>
    <w:rsid w:val="006E21FB"/>
    <w:rsid w:val="006E6842"/>
    <w:rsid w:val="006F3A6B"/>
    <w:rsid w:val="0070094B"/>
    <w:rsid w:val="0070669F"/>
    <w:rsid w:val="0072478F"/>
    <w:rsid w:val="00736C93"/>
    <w:rsid w:val="007420EF"/>
    <w:rsid w:val="00742FE7"/>
    <w:rsid w:val="007459D2"/>
    <w:rsid w:val="00750132"/>
    <w:rsid w:val="0075393E"/>
    <w:rsid w:val="0075464B"/>
    <w:rsid w:val="00763199"/>
    <w:rsid w:val="007659EC"/>
    <w:rsid w:val="00781FBF"/>
    <w:rsid w:val="00792342"/>
    <w:rsid w:val="007977A8"/>
    <w:rsid w:val="007A5807"/>
    <w:rsid w:val="007B36C8"/>
    <w:rsid w:val="007B512A"/>
    <w:rsid w:val="007C2097"/>
    <w:rsid w:val="007D6A07"/>
    <w:rsid w:val="007E6E6E"/>
    <w:rsid w:val="007F0146"/>
    <w:rsid w:val="007F7259"/>
    <w:rsid w:val="00803DE0"/>
    <w:rsid w:val="008040A8"/>
    <w:rsid w:val="008235F3"/>
    <w:rsid w:val="008279FA"/>
    <w:rsid w:val="00845170"/>
    <w:rsid w:val="00846874"/>
    <w:rsid w:val="00860108"/>
    <w:rsid w:val="008626E7"/>
    <w:rsid w:val="00865118"/>
    <w:rsid w:val="0086518A"/>
    <w:rsid w:val="0086617D"/>
    <w:rsid w:val="00870EE7"/>
    <w:rsid w:val="00882109"/>
    <w:rsid w:val="008863B9"/>
    <w:rsid w:val="0089010A"/>
    <w:rsid w:val="008A45A6"/>
    <w:rsid w:val="008B2850"/>
    <w:rsid w:val="008D39E6"/>
    <w:rsid w:val="008D3CCC"/>
    <w:rsid w:val="008E1FF2"/>
    <w:rsid w:val="008E2C62"/>
    <w:rsid w:val="008F3789"/>
    <w:rsid w:val="008F686C"/>
    <w:rsid w:val="009148DE"/>
    <w:rsid w:val="009172F5"/>
    <w:rsid w:val="00920F80"/>
    <w:rsid w:val="00941E30"/>
    <w:rsid w:val="009511A2"/>
    <w:rsid w:val="009531B0"/>
    <w:rsid w:val="009545DB"/>
    <w:rsid w:val="00972EB9"/>
    <w:rsid w:val="009741B3"/>
    <w:rsid w:val="009777D9"/>
    <w:rsid w:val="00991B88"/>
    <w:rsid w:val="00991F31"/>
    <w:rsid w:val="009A4541"/>
    <w:rsid w:val="009A5753"/>
    <w:rsid w:val="009A579D"/>
    <w:rsid w:val="009B1AF5"/>
    <w:rsid w:val="009C582D"/>
    <w:rsid w:val="009E3297"/>
    <w:rsid w:val="009E5487"/>
    <w:rsid w:val="009F734F"/>
    <w:rsid w:val="00A04749"/>
    <w:rsid w:val="00A06009"/>
    <w:rsid w:val="00A13142"/>
    <w:rsid w:val="00A246B6"/>
    <w:rsid w:val="00A2733B"/>
    <w:rsid w:val="00A30CE5"/>
    <w:rsid w:val="00A47483"/>
    <w:rsid w:val="00A47E70"/>
    <w:rsid w:val="00A50CF0"/>
    <w:rsid w:val="00A55DA1"/>
    <w:rsid w:val="00A75426"/>
    <w:rsid w:val="00A75674"/>
    <w:rsid w:val="00A7671C"/>
    <w:rsid w:val="00A82459"/>
    <w:rsid w:val="00A94CFF"/>
    <w:rsid w:val="00A97A81"/>
    <w:rsid w:val="00AA0347"/>
    <w:rsid w:val="00AA2CBC"/>
    <w:rsid w:val="00AA4D1D"/>
    <w:rsid w:val="00AC198B"/>
    <w:rsid w:val="00AC5820"/>
    <w:rsid w:val="00AD1CD8"/>
    <w:rsid w:val="00B10A87"/>
    <w:rsid w:val="00B16F1E"/>
    <w:rsid w:val="00B258BB"/>
    <w:rsid w:val="00B67B97"/>
    <w:rsid w:val="00B76BF3"/>
    <w:rsid w:val="00B82A8D"/>
    <w:rsid w:val="00B85A61"/>
    <w:rsid w:val="00B968C8"/>
    <w:rsid w:val="00BA1D37"/>
    <w:rsid w:val="00BA3EC5"/>
    <w:rsid w:val="00BA51D9"/>
    <w:rsid w:val="00BA623C"/>
    <w:rsid w:val="00BB5DFC"/>
    <w:rsid w:val="00BC27C7"/>
    <w:rsid w:val="00BC46FD"/>
    <w:rsid w:val="00BD1C2A"/>
    <w:rsid w:val="00BD279D"/>
    <w:rsid w:val="00BD6BB8"/>
    <w:rsid w:val="00C01BAA"/>
    <w:rsid w:val="00C167E8"/>
    <w:rsid w:val="00C550B6"/>
    <w:rsid w:val="00C64ABB"/>
    <w:rsid w:val="00C66BA2"/>
    <w:rsid w:val="00C7265C"/>
    <w:rsid w:val="00C8557A"/>
    <w:rsid w:val="00C870F6"/>
    <w:rsid w:val="00C95985"/>
    <w:rsid w:val="00CB2C57"/>
    <w:rsid w:val="00CB76EB"/>
    <w:rsid w:val="00CB7B33"/>
    <w:rsid w:val="00CC313B"/>
    <w:rsid w:val="00CC5026"/>
    <w:rsid w:val="00CC68D0"/>
    <w:rsid w:val="00CC7D43"/>
    <w:rsid w:val="00CD5617"/>
    <w:rsid w:val="00CF66AD"/>
    <w:rsid w:val="00D03F9A"/>
    <w:rsid w:val="00D04AC1"/>
    <w:rsid w:val="00D06D51"/>
    <w:rsid w:val="00D24991"/>
    <w:rsid w:val="00D27D2A"/>
    <w:rsid w:val="00D27E6A"/>
    <w:rsid w:val="00D370BF"/>
    <w:rsid w:val="00D37CFD"/>
    <w:rsid w:val="00D42F2C"/>
    <w:rsid w:val="00D50255"/>
    <w:rsid w:val="00D66520"/>
    <w:rsid w:val="00D84AE9"/>
    <w:rsid w:val="00D9124E"/>
    <w:rsid w:val="00D9690E"/>
    <w:rsid w:val="00DA206B"/>
    <w:rsid w:val="00DA4E06"/>
    <w:rsid w:val="00DB58EE"/>
    <w:rsid w:val="00DB7866"/>
    <w:rsid w:val="00DC023F"/>
    <w:rsid w:val="00DC7FD7"/>
    <w:rsid w:val="00DD3C08"/>
    <w:rsid w:val="00DE041C"/>
    <w:rsid w:val="00DE23E3"/>
    <w:rsid w:val="00DE34CF"/>
    <w:rsid w:val="00DE44FB"/>
    <w:rsid w:val="00E13F3D"/>
    <w:rsid w:val="00E34898"/>
    <w:rsid w:val="00E3516A"/>
    <w:rsid w:val="00E465DE"/>
    <w:rsid w:val="00E46F9C"/>
    <w:rsid w:val="00E6304E"/>
    <w:rsid w:val="00E6782A"/>
    <w:rsid w:val="00E70359"/>
    <w:rsid w:val="00E75B59"/>
    <w:rsid w:val="00E8246D"/>
    <w:rsid w:val="00E9201B"/>
    <w:rsid w:val="00E9304A"/>
    <w:rsid w:val="00E97CAD"/>
    <w:rsid w:val="00EA38CC"/>
    <w:rsid w:val="00EB09B7"/>
    <w:rsid w:val="00EB1C14"/>
    <w:rsid w:val="00EB6D8B"/>
    <w:rsid w:val="00EB7219"/>
    <w:rsid w:val="00ED7414"/>
    <w:rsid w:val="00EE7D7C"/>
    <w:rsid w:val="00F01432"/>
    <w:rsid w:val="00F110BE"/>
    <w:rsid w:val="00F23CF0"/>
    <w:rsid w:val="00F24579"/>
    <w:rsid w:val="00F25D98"/>
    <w:rsid w:val="00F2620B"/>
    <w:rsid w:val="00F300FB"/>
    <w:rsid w:val="00F333BA"/>
    <w:rsid w:val="00F42A6B"/>
    <w:rsid w:val="00F50F9C"/>
    <w:rsid w:val="00F51C74"/>
    <w:rsid w:val="00F533DC"/>
    <w:rsid w:val="00F65A21"/>
    <w:rsid w:val="00F67511"/>
    <w:rsid w:val="00F67D04"/>
    <w:rsid w:val="00F712EB"/>
    <w:rsid w:val="00F71A38"/>
    <w:rsid w:val="00F8702E"/>
    <w:rsid w:val="00F9222B"/>
    <w:rsid w:val="00F93F46"/>
    <w:rsid w:val="00FA2F03"/>
    <w:rsid w:val="00FA4DD1"/>
    <w:rsid w:val="00FB6386"/>
    <w:rsid w:val="00FB7088"/>
    <w:rsid w:val="00FC5C65"/>
    <w:rsid w:val="00FC5E87"/>
    <w:rsid w:val="00FE3B40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70094B"/>
    <w:pPr>
      <w:ind w:firstLineChars="200" w:firstLine="420"/>
    </w:pPr>
  </w:style>
  <w:style w:type="character" w:customStyle="1" w:styleId="B10">
    <w:name w:val="B1 (文字)"/>
    <w:link w:val="B1"/>
    <w:qFormat/>
    <w:locked/>
    <w:rsid w:val="00F533D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image" Target="media/image3.w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1463</TotalTime>
  <Pages>13</Pages>
  <Words>4120</Words>
  <Characters>23485</Characters>
  <Application>Microsoft Office Word</Application>
  <DocSecurity>0</DocSecurity>
  <Lines>195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268</cp:revision>
  <cp:lastPrinted>1900-01-01T00:00:00Z</cp:lastPrinted>
  <dcterms:created xsi:type="dcterms:W3CDTF">2024-04-17T09:14:00Z</dcterms:created>
  <dcterms:modified xsi:type="dcterms:W3CDTF">2024-09-23T03:28:00Z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