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0DB9B" w14:textId="77777777" w:rsidR="00666421" w:rsidRDefault="00666421" w:rsidP="006664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R5s240577</w:t>
      </w:r>
      <w:r>
        <w:rPr>
          <w:b/>
          <w:i/>
          <w:noProof/>
          <w:sz w:val="28"/>
        </w:rPr>
        <w:fldChar w:fldCharType="end"/>
      </w:r>
    </w:p>
    <w:p w14:paraId="5425742B" w14:textId="77777777" w:rsidR="00666421" w:rsidRDefault="00666421" w:rsidP="006664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6421" w14:paraId="11B95A44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66B90" w14:textId="77777777" w:rsidR="00666421" w:rsidRDefault="00666421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6421" w14:paraId="43834E5C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8AC36" w14:textId="77777777" w:rsidR="00666421" w:rsidRDefault="00666421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6421" w14:paraId="0EFA361D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208D9" w14:textId="77777777" w:rsidR="00666421" w:rsidRDefault="00666421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421" w14:paraId="289E2D53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2FFAC2BD" w14:textId="77777777" w:rsidR="00666421" w:rsidRDefault="00666421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0D9C16" w14:textId="77777777" w:rsidR="00666421" w:rsidRPr="00410371" w:rsidRDefault="00666421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29C027" w14:textId="77777777" w:rsidR="00666421" w:rsidRDefault="00666421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BD4893" w14:textId="77777777" w:rsidR="00666421" w:rsidRPr="00410371" w:rsidRDefault="00666421" w:rsidP="0021350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95EFEB" w14:textId="77777777" w:rsidR="00666421" w:rsidRDefault="00666421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21CCE9" w14:textId="77777777" w:rsidR="00666421" w:rsidRPr="00410371" w:rsidRDefault="00666421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5BEC582" w14:textId="77777777" w:rsidR="00666421" w:rsidRDefault="00666421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ABF547" w14:textId="77777777" w:rsidR="00666421" w:rsidRPr="00410371" w:rsidRDefault="00666421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ED8898" w14:textId="77777777" w:rsidR="00666421" w:rsidRDefault="00666421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666421" w14:paraId="70EDCF9A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D979A" w14:textId="77777777" w:rsidR="00666421" w:rsidRDefault="00666421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666421" w14:paraId="7BC23BD0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422CEC" w14:textId="77777777" w:rsidR="00666421" w:rsidRPr="00F25D98" w:rsidRDefault="00666421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6421" w14:paraId="1D53F236" w14:textId="77777777" w:rsidTr="00213506">
        <w:tc>
          <w:tcPr>
            <w:tcW w:w="9641" w:type="dxa"/>
            <w:gridSpan w:val="9"/>
          </w:tcPr>
          <w:p w14:paraId="657D91EC" w14:textId="77777777" w:rsidR="00666421" w:rsidRDefault="00666421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7FD58A" w14:textId="77777777" w:rsidR="00666421" w:rsidRDefault="00666421" w:rsidP="006664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6421" w14:paraId="3E03E557" w14:textId="77777777" w:rsidTr="00213506">
        <w:tc>
          <w:tcPr>
            <w:tcW w:w="2835" w:type="dxa"/>
          </w:tcPr>
          <w:p w14:paraId="1B2FD365" w14:textId="77777777" w:rsidR="00666421" w:rsidRDefault="00666421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CD8F61" w14:textId="77777777" w:rsidR="00666421" w:rsidRDefault="00666421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022CDE" w14:textId="77777777" w:rsidR="00666421" w:rsidRDefault="00666421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801611" w14:textId="77777777" w:rsidR="00666421" w:rsidRDefault="00666421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B66B7" w14:textId="77777777" w:rsidR="00666421" w:rsidRDefault="00666421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003A78" w14:textId="77777777" w:rsidR="00666421" w:rsidRDefault="00666421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CFEC14" w14:textId="77777777" w:rsidR="00666421" w:rsidRDefault="00666421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A096FA" w14:textId="77777777" w:rsidR="00666421" w:rsidRDefault="00666421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CCDB40" w14:textId="77777777" w:rsidR="00666421" w:rsidRDefault="00666421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821233" w14:textId="77777777" w:rsidR="00666421" w:rsidRDefault="00666421" w:rsidP="006664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6421" w14:paraId="39DC5BAA" w14:textId="77777777" w:rsidTr="00213506">
        <w:tc>
          <w:tcPr>
            <w:tcW w:w="9640" w:type="dxa"/>
            <w:gridSpan w:val="11"/>
          </w:tcPr>
          <w:p w14:paraId="3700EEF7" w14:textId="77777777" w:rsidR="00666421" w:rsidRDefault="00666421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421" w14:paraId="364CC35A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54BBE" w14:textId="77777777" w:rsidR="00666421" w:rsidRDefault="00666421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7A0B3" w14:textId="77777777" w:rsidR="00666421" w:rsidRDefault="00666421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11.4.12</w:t>
            </w:r>
            <w:r>
              <w:fldChar w:fldCharType="end"/>
            </w:r>
          </w:p>
        </w:tc>
      </w:tr>
      <w:tr w:rsidR="00666421" w14:paraId="05D8E230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39EF22BF" w14:textId="77777777" w:rsidR="00666421" w:rsidRDefault="00666421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14C511" w14:textId="77777777" w:rsidR="00666421" w:rsidRDefault="00666421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421" w14:paraId="27D21663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6C6A0A13" w14:textId="77777777" w:rsidR="00666421" w:rsidRDefault="00666421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17569" w14:textId="77777777" w:rsidR="00666421" w:rsidRDefault="00666421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66421" w14:paraId="668E0CE6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41B19441" w14:textId="77777777" w:rsidR="00666421" w:rsidRDefault="00666421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91559B" w14:textId="797DA72F" w:rsidR="00666421" w:rsidRDefault="00666421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666421" w14:paraId="2A4A05C5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7291BB7A" w14:textId="77777777" w:rsidR="00666421" w:rsidRDefault="00666421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2350C" w14:textId="77777777" w:rsidR="00666421" w:rsidRDefault="00666421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421" w14:paraId="46C19B72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74CC2C6E" w14:textId="77777777" w:rsidR="00666421" w:rsidRDefault="00666421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D17E4E" w14:textId="77777777" w:rsidR="00666421" w:rsidRDefault="00666421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AE76A67" w14:textId="77777777" w:rsidR="00666421" w:rsidRDefault="00666421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E9B2C2" w14:textId="77777777" w:rsidR="00666421" w:rsidRDefault="00666421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B7EF0" w14:textId="77777777" w:rsidR="00666421" w:rsidRDefault="00666421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2024-09-20</w:t>
            </w:r>
            <w:r>
              <w:rPr>
                <w:noProof/>
              </w:rPr>
              <w:fldChar w:fldCharType="end"/>
            </w:r>
          </w:p>
        </w:tc>
      </w:tr>
      <w:tr w:rsidR="00666421" w14:paraId="47DBC10B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0C755197" w14:textId="77777777" w:rsidR="00666421" w:rsidRDefault="00666421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C7B3EC" w14:textId="77777777" w:rsidR="00666421" w:rsidRDefault="00666421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4E22B4" w14:textId="77777777" w:rsidR="00666421" w:rsidRDefault="00666421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960F2F" w14:textId="77777777" w:rsidR="00666421" w:rsidRDefault="00666421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D155F8" w14:textId="77777777" w:rsidR="00666421" w:rsidRDefault="00666421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421" w14:paraId="72A60999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899471" w14:textId="77777777" w:rsidR="00666421" w:rsidRDefault="00666421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109DE6" w14:textId="77777777" w:rsidR="00666421" w:rsidRDefault="00666421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865B25" w14:textId="77777777" w:rsidR="00666421" w:rsidRDefault="00666421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36512" w14:textId="77777777" w:rsidR="00666421" w:rsidRDefault="00666421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93A15" w14:textId="77777777" w:rsidR="00666421" w:rsidRDefault="00666421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666421" w14:paraId="1ED92034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CB27D8" w14:textId="77777777" w:rsidR="00666421" w:rsidRDefault="00666421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C46DA7" w14:textId="77777777" w:rsidR="00666421" w:rsidRDefault="00666421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AF4D85" w14:textId="77777777" w:rsidR="00666421" w:rsidRDefault="00666421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3DEDCF" w14:textId="77777777" w:rsidR="00666421" w:rsidRPr="007C2097" w:rsidRDefault="00666421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6421" w14:paraId="307E3A5F" w14:textId="77777777" w:rsidTr="00213506">
        <w:tc>
          <w:tcPr>
            <w:tcW w:w="1843" w:type="dxa"/>
          </w:tcPr>
          <w:p w14:paraId="0AB52411" w14:textId="77777777" w:rsidR="00666421" w:rsidRDefault="00666421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543FD" w14:textId="77777777" w:rsidR="00666421" w:rsidRDefault="00666421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421" w14:paraId="4995F6FE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212D8" w14:textId="77777777" w:rsidR="00666421" w:rsidRDefault="00666421" w:rsidP="00666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505F2" w14:textId="77777777" w:rsidR="00666421" w:rsidRDefault="00666421" w:rsidP="00666421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 the current TTCN implementation of function </w:t>
            </w:r>
            <w:r w:rsidRPr="00042209">
              <w:rPr>
                <w:rFonts w:cs="Arial"/>
                <w:noProof/>
                <w:lang w:val="en-SG"/>
              </w:rPr>
              <w:t>fl_TC_11_4_12_NR5GC_EUTRA_TestBody</w:t>
            </w:r>
            <w:r>
              <w:rPr>
                <w:rFonts w:cs="Arial"/>
                <w:noProof/>
                <w:lang w:val="en-SG"/>
              </w:rPr>
              <w:t>, following is initialized :</w:t>
            </w:r>
          </w:p>
          <w:p w14:paraId="0D81FF51" w14:textId="77777777" w:rsidR="00666421" w:rsidRDefault="00666421" w:rsidP="00666421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42209">
              <w:rPr>
                <w:rFonts w:cs="Arial"/>
                <w:noProof/>
                <w:lang w:val="en-SG"/>
              </w:rPr>
              <w:t xml:space="preserve">v_UENWCap.cIoT_V2X := (? length (2) &amp; </w:t>
            </w:r>
            <w:r w:rsidRPr="00042209">
              <w:rPr>
                <w:rFonts w:cs="Arial"/>
                <w:noProof/>
                <w:highlight w:val="yellow"/>
                <w:lang w:val="en-SG"/>
              </w:rPr>
              <w:t>'1'B</w:t>
            </w:r>
            <w:r w:rsidRPr="00042209">
              <w:rPr>
                <w:rFonts w:cs="Arial"/>
                <w:noProof/>
                <w:lang w:val="en-SG"/>
              </w:rPr>
              <w:t xml:space="preserve"> &amp; ? length (5)) ifpresent;</w:t>
            </w:r>
          </w:p>
          <w:p w14:paraId="4F2C7734" w14:textId="77777777" w:rsidR="00666421" w:rsidRDefault="00666421" w:rsidP="00666421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77E5E93E" w14:textId="77777777" w:rsidR="00666421" w:rsidRDefault="00666421" w:rsidP="00666421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This would check if the N1 mode bit is set as 1, that is N1 mode is supported.</w:t>
            </w:r>
          </w:p>
          <w:p w14:paraId="4A31EA2E" w14:textId="77777777" w:rsidR="00666421" w:rsidRDefault="00666421" w:rsidP="00666421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77F1CDE2" w14:textId="77777777" w:rsidR="00666421" w:rsidRDefault="00666421" w:rsidP="00666421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However, the Prose indicates that a check that N1 mode is not supported is required.</w:t>
            </w:r>
          </w:p>
          <w:p w14:paraId="12745BE1" w14:textId="77777777" w:rsidR="00666421" w:rsidRDefault="00666421" w:rsidP="00666421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7FE9DB7B" w14:textId="14F5751F" w:rsidR="00666421" w:rsidRDefault="00666421" w:rsidP="00666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>This needs to be corrected.</w:t>
            </w:r>
          </w:p>
        </w:tc>
      </w:tr>
      <w:tr w:rsidR="00666421" w14:paraId="19672046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14B1D" w14:textId="77777777" w:rsidR="00666421" w:rsidRDefault="00666421" w:rsidP="00666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1B4D09" w14:textId="77777777" w:rsidR="00666421" w:rsidRDefault="00666421" w:rsidP="00666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421" w14:paraId="11A1781D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DD447" w14:textId="77777777" w:rsidR="00666421" w:rsidRDefault="00666421" w:rsidP="00666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9AEA73" w14:textId="77777777" w:rsidR="00666421" w:rsidRDefault="00666421" w:rsidP="00666421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Instead of initializing </w:t>
            </w:r>
            <w:r w:rsidRPr="00042209">
              <w:rPr>
                <w:rFonts w:cs="Arial"/>
                <w:noProof/>
                <w:lang w:val="en-SG"/>
              </w:rPr>
              <w:t>v_UENWCap.cIoT_V2X := (? length (2) &amp; '1'B &amp; ? length (5)) ifpresent;</w:t>
            </w:r>
            <w:r>
              <w:rPr>
                <w:rFonts w:cs="Arial"/>
                <w:noProof/>
                <w:lang w:val="en-SG"/>
              </w:rPr>
              <w:t>, initialized</w:t>
            </w:r>
          </w:p>
          <w:p w14:paraId="58D58022" w14:textId="7D20FC7D" w:rsidR="00666421" w:rsidRDefault="00666421" w:rsidP="00666421">
            <w:pPr>
              <w:pStyle w:val="CRCoverPage"/>
              <w:spacing w:after="0"/>
              <w:ind w:left="100"/>
              <w:rPr>
                <w:noProof/>
              </w:rPr>
            </w:pPr>
            <w:r w:rsidRPr="00042209">
              <w:rPr>
                <w:noProof/>
              </w:rPr>
              <w:t xml:space="preserve">v_UENWCap.cIoT_V2X := (? length (2) &amp; </w:t>
            </w:r>
            <w:r w:rsidRPr="00042209">
              <w:rPr>
                <w:noProof/>
                <w:highlight w:val="green"/>
              </w:rPr>
              <w:t>'0'B</w:t>
            </w:r>
            <w:r w:rsidRPr="00042209">
              <w:rPr>
                <w:noProof/>
              </w:rPr>
              <w:t xml:space="preserve"> &amp; ? length (5)) ifpresent;</w:t>
            </w:r>
          </w:p>
        </w:tc>
      </w:tr>
      <w:tr w:rsidR="00666421" w14:paraId="3E7A7E93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9A941" w14:textId="77777777" w:rsidR="00666421" w:rsidRDefault="00666421" w:rsidP="00666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F0FB6" w14:textId="77777777" w:rsidR="00666421" w:rsidRDefault="00666421" w:rsidP="00666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421" w14:paraId="6C3B4B4E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56B5D9" w14:textId="77777777" w:rsidR="00666421" w:rsidRDefault="00666421" w:rsidP="00666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B4DFB" w14:textId="758348E2" w:rsidR="00666421" w:rsidRDefault="00666421" w:rsidP="00666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tetstcase</w:t>
            </w:r>
          </w:p>
        </w:tc>
      </w:tr>
      <w:tr w:rsidR="00666421" w14:paraId="2FBB985D" w14:textId="77777777" w:rsidTr="00213506">
        <w:tc>
          <w:tcPr>
            <w:tcW w:w="2694" w:type="dxa"/>
            <w:gridSpan w:val="2"/>
          </w:tcPr>
          <w:p w14:paraId="39C4E739" w14:textId="77777777" w:rsidR="00666421" w:rsidRDefault="00666421" w:rsidP="00666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E74129" w14:textId="77777777" w:rsidR="00666421" w:rsidRDefault="00666421" w:rsidP="00666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421" w14:paraId="6E0C0D25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D0F2CA" w14:textId="77777777" w:rsidR="00666421" w:rsidRDefault="00666421" w:rsidP="00666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F0267" w14:textId="48900182" w:rsidR="00666421" w:rsidRDefault="00666421" w:rsidP="00666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11.4.12.NR5GC</w:t>
            </w:r>
          </w:p>
        </w:tc>
      </w:tr>
      <w:tr w:rsidR="00666421" w14:paraId="59B9F665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13B93" w14:textId="77777777" w:rsidR="00666421" w:rsidRDefault="00666421" w:rsidP="00666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376F6A" w14:textId="77777777" w:rsidR="00666421" w:rsidRDefault="00666421" w:rsidP="00666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421" w14:paraId="66BBA43E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E6612" w14:textId="77777777" w:rsidR="00666421" w:rsidRDefault="00666421" w:rsidP="00666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0E9129" w14:textId="77777777" w:rsidR="00666421" w:rsidRDefault="00666421" w:rsidP="00666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E3BCD0" w14:textId="77777777" w:rsidR="00666421" w:rsidRDefault="00666421" w:rsidP="00666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CF7F7C" w14:textId="77777777" w:rsidR="00666421" w:rsidRDefault="00666421" w:rsidP="006664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5A7EB4" w14:textId="77777777" w:rsidR="00666421" w:rsidRDefault="00666421" w:rsidP="006664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421" w14:paraId="7E02CB86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CB3F" w14:textId="77777777" w:rsidR="00666421" w:rsidRDefault="00666421" w:rsidP="00666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B9F8DE" w14:textId="77777777" w:rsidR="00666421" w:rsidRDefault="00666421" w:rsidP="00666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D3357" w14:textId="698F0114" w:rsidR="00666421" w:rsidRDefault="00666421" w:rsidP="00666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F77084" w14:textId="77777777" w:rsidR="00666421" w:rsidRDefault="00666421" w:rsidP="006664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43E9B" w14:textId="6483A617" w:rsidR="00666421" w:rsidRDefault="00666421" w:rsidP="006664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421" w14:paraId="62E8F8EC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6C066" w14:textId="77777777" w:rsidR="00666421" w:rsidRDefault="00666421" w:rsidP="006664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FF879" w14:textId="77777777" w:rsidR="00666421" w:rsidRDefault="00666421" w:rsidP="00666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C179F" w14:textId="2E29482A" w:rsidR="00666421" w:rsidRDefault="00666421" w:rsidP="00666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22E42F" w14:textId="77777777" w:rsidR="00666421" w:rsidRDefault="00666421" w:rsidP="006664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8CC78" w14:textId="2987AF7A" w:rsidR="00666421" w:rsidRDefault="00666421" w:rsidP="006664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421" w14:paraId="0F82DBAF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27411" w14:textId="77777777" w:rsidR="00666421" w:rsidRDefault="00666421" w:rsidP="006664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B6D17" w14:textId="77777777" w:rsidR="00666421" w:rsidRDefault="00666421" w:rsidP="00666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4FF0C" w14:textId="00C23C51" w:rsidR="00666421" w:rsidRDefault="00666421" w:rsidP="00666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D93437" w14:textId="77777777" w:rsidR="00666421" w:rsidRDefault="00666421" w:rsidP="006664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51F6A" w14:textId="55639D1B" w:rsidR="00666421" w:rsidRDefault="00666421" w:rsidP="006664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421" w14:paraId="7BAF9FD1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28891" w14:textId="77777777" w:rsidR="00666421" w:rsidRDefault="00666421" w:rsidP="006664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ADDACB" w14:textId="77777777" w:rsidR="00666421" w:rsidRDefault="00666421" w:rsidP="00666421">
            <w:pPr>
              <w:pStyle w:val="CRCoverPage"/>
              <w:spacing w:after="0"/>
              <w:rPr>
                <w:noProof/>
              </w:rPr>
            </w:pPr>
          </w:p>
        </w:tc>
      </w:tr>
      <w:tr w:rsidR="00666421" w14:paraId="59C0DE49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9321B8" w14:textId="77777777" w:rsidR="00666421" w:rsidRDefault="00666421" w:rsidP="00666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14F01" w14:textId="77777777" w:rsidR="00666421" w:rsidRDefault="00666421" w:rsidP="00666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6421" w:rsidRPr="008863B9" w14:paraId="0BC253FE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1C7959" w14:textId="77777777" w:rsidR="00666421" w:rsidRPr="008863B9" w:rsidRDefault="00666421" w:rsidP="00666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683B92" w14:textId="77777777" w:rsidR="00666421" w:rsidRPr="008863B9" w:rsidRDefault="00666421" w:rsidP="006664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6421" w14:paraId="7DF150D6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CE5CE" w14:textId="77777777" w:rsidR="00666421" w:rsidRDefault="00666421" w:rsidP="00666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8E1F6" w14:textId="77777777" w:rsidR="00666421" w:rsidRDefault="00666421" w:rsidP="00666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E34F4B" w14:textId="77777777" w:rsidR="00C365FE" w:rsidRDefault="00C365FE" w:rsidP="00C365FE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771074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29A3C87" w14:textId="13A2446F" w:rsidR="00B85434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85434" w:rsidRPr="00297D30">
        <w:rPr>
          <w:rFonts w:ascii="Arial" w:hAnsi="Arial" w:cs="Arial"/>
          <w:iCs/>
        </w:rPr>
        <w:t>Table of Contents</w:t>
      </w:r>
      <w:r w:rsidR="00B85434">
        <w:tab/>
      </w:r>
      <w:r w:rsidR="00B85434">
        <w:fldChar w:fldCharType="begin"/>
      </w:r>
      <w:r w:rsidR="00B85434">
        <w:instrText xml:space="preserve"> PAGEREF _Toc177710741 \h </w:instrText>
      </w:r>
      <w:r w:rsidR="00B85434">
        <w:fldChar w:fldCharType="separate"/>
      </w:r>
      <w:r w:rsidR="00B85434">
        <w:t>2</w:t>
      </w:r>
      <w:r w:rsidR="00B85434">
        <w:fldChar w:fldCharType="end"/>
      </w:r>
    </w:p>
    <w:p w14:paraId="6210D112" w14:textId="52C348A7" w:rsidR="00B85434" w:rsidRDefault="00B85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7D3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7D3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_Toc177710742 \h </w:instrText>
      </w:r>
      <w:r>
        <w:fldChar w:fldCharType="separate"/>
      </w:r>
      <w:r>
        <w:t>2</w:t>
      </w:r>
      <w:r>
        <w:fldChar w:fldCharType="end"/>
      </w:r>
    </w:p>
    <w:p w14:paraId="3A318B10" w14:textId="6BA4FBF4" w:rsidR="00B85434" w:rsidRDefault="00B8543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7D3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7D3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_Toc177710743 \h </w:instrText>
      </w:r>
      <w:r>
        <w:fldChar w:fldCharType="separate"/>
      </w:r>
      <w:r>
        <w:t>2</w:t>
      </w:r>
      <w:r>
        <w:fldChar w:fldCharType="end"/>
      </w:r>
    </w:p>
    <w:p w14:paraId="19B0B164" w14:textId="4740E724" w:rsidR="00B85434" w:rsidRDefault="00B8543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97D3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97D30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_Toc177710744 \h </w:instrText>
      </w:r>
      <w:r>
        <w:fldChar w:fldCharType="separate"/>
      </w:r>
      <w:r>
        <w:t>2</w:t>
      </w:r>
      <w:r>
        <w:fldChar w:fldCharType="end"/>
      </w:r>
    </w:p>
    <w:p w14:paraId="1E7482B4" w14:textId="2A92153B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Hlk107318485"/>
      <w:bookmarkStart w:id="20" w:name="_Toc177710742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0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7710743"/>
      <w:r w:rsidRPr="00854C55">
        <w:rPr>
          <w:b/>
        </w:rPr>
        <w:t>Corrections required</w:t>
      </w:r>
      <w:bookmarkEnd w:id="21"/>
      <w:bookmarkEnd w:id="22"/>
      <w:bookmarkEnd w:id="23"/>
    </w:p>
    <w:p w14:paraId="39476467" w14:textId="3B864CE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7710744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7CB93131" w:rsidR="004A40D5" w:rsidRPr="00E13853" w:rsidRDefault="001974C4" w:rsidP="00206ED0">
            <w:pPr>
              <w:pStyle w:val="CRCoverPage"/>
              <w:spacing w:after="0"/>
              <w:rPr>
                <w:noProof/>
              </w:rPr>
            </w:pPr>
            <w:r w:rsidRPr="001974C4">
              <w:rPr>
                <w:rFonts w:cs="Arial"/>
                <w:noProof/>
                <w:lang w:val="en-SG"/>
              </w:rPr>
              <w:t>fl_TC_11_4_12_NR5GC_EUTRA_TestBody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0D16" w14:textId="77777777" w:rsidR="001974C4" w:rsidRDefault="001974C4" w:rsidP="001974C4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 the current TTCN implementation of function </w:t>
            </w:r>
            <w:r w:rsidRPr="00042209">
              <w:rPr>
                <w:rFonts w:cs="Arial"/>
                <w:noProof/>
                <w:lang w:val="en-SG"/>
              </w:rPr>
              <w:t>fl_TC_11_4_12_NR5GC_EUTRA_TestBody</w:t>
            </w:r>
            <w:r>
              <w:rPr>
                <w:rFonts w:cs="Arial"/>
                <w:noProof/>
                <w:lang w:val="en-SG"/>
              </w:rPr>
              <w:t>, following is initialized :</w:t>
            </w:r>
          </w:p>
          <w:p w14:paraId="3078F3F6" w14:textId="77777777" w:rsidR="001974C4" w:rsidRDefault="001974C4" w:rsidP="001974C4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42209">
              <w:rPr>
                <w:rFonts w:cs="Arial"/>
                <w:noProof/>
                <w:lang w:val="en-SG"/>
              </w:rPr>
              <w:t xml:space="preserve">v_UENWCap.cIoT_V2X := (? length (2) &amp; </w:t>
            </w:r>
            <w:r w:rsidRPr="00042209">
              <w:rPr>
                <w:rFonts w:cs="Arial"/>
                <w:noProof/>
                <w:highlight w:val="yellow"/>
                <w:lang w:val="en-SG"/>
              </w:rPr>
              <w:t>'1'B</w:t>
            </w:r>
            <w:r w:rsidRPr="00042209">
              <w:rPr>
                <w:rFonts w:cs="Arial"/>
                <w:noProof/>
                <w:lang w:val="en-SG"/>
              </w:rPr>
              <w:t xml:space="preserve"> &amp; ? length (5)) ifpresent;</w:t>
            </w:r>
          </w:p>
          <w:p w14:paraId="2B33FEA8" w14:textId="77777777" w:rsidR="001974C4" w:rsidRDefault="001974C4" w:rsidP="001974C4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04BD4827" w14:textId="77777777" w:rsidR="001974C4" w:rsidRDefault="001974C4" w:rsidP="001974C4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This would check if the N1 mode bit is set as 1, that is N1 mode is supported.</w:t>
            </w:r>
          </w:p>
          <w:p w14:paraId="6C85C0D4" w14:textId="77777777" w:rsidR="001974C4" w:rsidRDefault="001974C4" w:rsidP="001974C4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62437BDA" w14:textId="77777777" w:rsidR="001974C4" w:rsidRDefault="001974C4" w:rsidP="001974C4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However, the Prose indicates that a check that N1 mode is not supported is required.</w:t>
            </w:r>
          </w:p>
          <w:p w14:paraId="51F33755" w14:textId="77777777" w:rsidR="001974C4" w:rsidRDefault="001974C4" w:rsidP="001974C4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40D410A0" w14:textId="7A9E893F" w:rsidR="006E31A3" w:rsidRPr="00803546" w:rsidRDefault="001974C4" w:rsidP="001974C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  <w:lang w:val="en-SG"/>
              </w:rPr>
              <w:t>This needs to be corrected.</w:t>
            </w: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5518" w14:textId="77777777" w:rsidR="001974C4" w:rsidRDefault="001974C4" w:rsidP="001974C4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Instead of initializing </w:t>
            </w:r>
            <w:r w:rsidRPr="00042209">
              <w:rPr>
                <w:rFonts w:cs="Arial"/>
                <w:noProof/>
                <w:lang w:val="en-SG"/>
              </w:rPr>
              <w:t>v_UENWCap.cIoT_V2X := (? length (2) &amp; '1'B &amp; ? length (5)) ifpresent;</w:t>
            </w:r>
            <w:r>
              <w:rPr>
                <w:rFonts w:cs="Arial"/>
                <w:noProof/>
                <w:lang w:val="en-SG"/>
              </w:rPr>
              <w:t>, initialized</w:t>
            </w:r>
          </w:p>
          <w:p w14:paraId="4DDB96DE" w14:textId="433C4612" w:rsidR="006C61D0" w:rsidRPr="00FB2EB7" w:rsidRDefault="001974C4" w:rsidP="001974C4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042209">
              <w:rPr>
                <w:noProof/>
              </w:rPr>
              <w:t xml:space="preserve">v_UENWCap.cIoT_V2X := (? length (2) &amp; </w:t>
            </w:r>
            <w:r w:rsidRPr="00042209">
              <w:rPr>
                <w:noProof/>
                <w:highlight w:val="green"/>
              </w:rPr>
              <w:t>'0'B</w:t>
            </w:r>
            <w:r w:rsidRPr="00042209">
              <w:rPr>
                <w:noProof/>
              </w:rPr>
              <w:t xml:space="preserve"> &amp; ? length (5)) ifpresent;</w:t>
            </w:r>
          </w:p>
        </w:tc>
      </w:tr>
      <w:tr w:rsidR="006C61D0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60CE00F4" w:rsidR="006C61D0" w:rsidRPr="00CC39F9" w:rsidRDefault="001974C4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Emergency_IRAT_NR5GC_EUTRA.ttcn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64DC5DAD" w:rsidR="006C61D0" w:rsidRPr="00F9354B" w:rsidRDefault="006C61D0" w:rsidP="006C61D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49EC" w14:textId="77777777" w:rsidR="002F79CF" w:rsidRDefault="00B4162C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06978211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pc_EN_DC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== true ) { // @sic R5s230881 R5-241528 sic@</w:t>
            </w:r>
          </w:p>
          <w:p w14:paraId="7D6576CD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v_UEAddSecurityCap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cr_UE_AddSecurityCap_Any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88B9241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D76A426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2B842C29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v_UEAddSecurityCap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50F84A2A" w14:textId="4CBC4580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}        </w:t>
            </w:r>
          </w:p>
          <w:p w14:paraId="604213AF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v_UENWCap.cIoT_V2X := (? length (2) &amp; '0'B &amp; ? length (5))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; // @sic R5-243593 sic@ //WA#WI1334857 WA#11_4_12</w:t>
            </w:r>
          </w:p>
          <w:p w14:paraId="61FA0606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v_NasInd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:= f_EUTRA38_TAUReqFromN1(eutra_Cell1,</w:t>
            </w:r>
          </w:p>
          <w:p w14:paraId="4FC61222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CB28926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68447F19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MAPPED_CXT,</w:t>
            </w:r>
          </w:p>
          <w:p w14:paraId="26CCCB82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19A80382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emergency,</w:t>
            </w:r>
          </w:p>
          <w:p w14:paraId="5D9B5E6D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2C827163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v_UEAddSecurityCap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,// @sic R5s230881 R5-241528 sic@</w:t>
            </w:r>
          </w:p>
          <w:p w14:paraId="2344AB1F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v_UENWCap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// @sic R5-243593, R5s240439 sic@</w:t>
            </w:r>
          </w:p>
          <w:p w14:paraId="1C659B08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);</w:t>
            </w:r>
          </w:p>
          <w:p w14:paraId="00F9426C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</w:p>
          <w:p w14:paraId="7575EBC5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f_EUTRA_PreliminaryPass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(__FILE__, __LINE__, "Step 2");</w:t>
            </w:r>
          </w:p>
          <w:p w14:paraId="29F12E86" w14:textId="47E2C9CC" w:rsid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f_EUTRA_PreliminaryPass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14:paraId="15430EBB" w14:textId="57EBDA18" w:rsidR="00B4162C" w:rsidRPr="00850B74" w:rsidRDefault="00B4162C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8218" w14:textId="77777777" w:rsidR="002F79CF" w:rsidRDefault="00B4162C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4EC05240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pc_EN_DC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== true ) { // @sic R5s230881 R5-241528 sic@</w:t>
            </w:r>
          </w:p>
          <w:p w14:paraId="43204761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v_UEAddSecurityCap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cr_UE_AddSecurityCap_Any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85F1DD1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407C301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else {</w:t>
            </w:r>
          </w:p>
          <w:p w14:paraId="38D0BC4E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v_UEAddSecurityCap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3AD4C5FE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}    </w:t>
            </w:r>
          </w:p>
          <w:p w14:paraId="0FBC69F5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B416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//WA#WI1334857 WA#11_4_12 </w:t>
            </w:r>
            <w:r w:rsidRPr="00B4162C">
              <w:rPr>
                <w:rFonts w:ascii="Courier New" w:hAnsi="Courier New" w:cs="Courier New"/>
                <w:b/>
                <w:bCs/>
                <w:color w:val="000000"/>
                <w:highlight w:val="yellow"/>
                <w:lang w:eastAsia="de-DE"/>
              </w:rPr>
              <w:t>COMMENTED OUT</w:t>
            </w:r>
            <w:r w:rsidRPr="00B416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v_UENWCap.cIoT_V2X := (? length (2) &amp; '1'B &amp; ? length (5))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ifpresent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 @sic R5-243593 sic@</w:t>
            </w:r>
          </w:p>
          <w:p w14:paraId="4A3996D3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4162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v_UENWCap.cIoT_V2X := (? length (2) &amp; '0'B &amp; ? length (5))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ifpresent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; // @sic R5-243593 sic@ //WA#WI1334857 WA#11_4_12</w:t>
            </w:r>
          </w:p>
          <w:p w14:paraId="1E5BE6AF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v_NasInd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:= f_EUTRA38_TAUReqFromN1(eutra_Cell1,</w:t>
            </w:r>
          </w:p>
          <w:p w14:paraId="46AD8CBC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tsc_RRC_TI_Def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AFCD4E1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207F6148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MAPPED_CXT,</w:t>
            </w:r>
          </w:p>
          <w:p w14:paraId="51C3BAB5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5CDE8A65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emergency,</w:t>
            </w:r>
          </w:p>
          <w:p w14:paraId="607019F5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14:paraId="47A0C0F8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v_UEAddSecurityCap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,// @sic R5s230881 R5-241528 sic@</w:t>
            </w:r>
          </w:p>
          <w:p w14:paraId="7D17B252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v_UENWCap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// @sic R5-243593, R5s240439 sic@</w:t>
            </w:r>
          </w:p>
          <w:p w14:paraId="1120F7E4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);</w:t>
            </w:r>
          </w:p>
          <w:p w14:paraId="38D2A24C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</w:p>
          <w:p w14:paraId="03A9077E" w14:textId="77777777" w:rsidR="00B4162C" w:rsidRP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f_EUTRA_PreliminaryPass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(__FILE__, __LINE__, "Step 2");</w:t>
            </w:r>
          </w:p>
          <w:p w14:paraId="40933FDE" w14:textId="06912400" w:rsidR="00B4162C" w:rsidRDefault="00B4162C" w:rsidP="00B416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f_EUTRA_PreliminaryPass</w:t>
            </w:r>
            <w:proofErr w:type="spellEnd"/>
            <w:r w:rsidRPr="00B4162C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14:paraId="04AFCD6C" w14:textId="2E17D206" w:rsidR="00B4162C" w:rsidRPr="00F212AA" w:rsidRDefault="00B4162C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27C17BBE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01805" w14:textId="77777777" w:rsidR="0070598A" w:rsidRDefault="0070598A">
      <w:r>
        <w:separator/>
      </w:r>
    </w:p>
  </w:endnote>
  <w:endnote w:type="continuationSeparator" w:id="0">
    <w:p w14:paraId="11FE6045" w14:textId="77777777" w:rsidR="0070598A" w:rsidRDefault="0070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E50B" w14:textId="77777777" w:rsidR="00775F3F" w:rsidRDefault="00775F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E8EF6" w14:textId="77777777" w:rsidR="00775F3F" w:rsidRDefault="00775F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12497" w14:textId="77777777" w:rsidR="00775F3F" w:rsidRDefault="00775F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5984EF" w14:textId="77777777" w:rsidR="0070598A" w:rsidRDefault="0070598A">
      <w:r>
        <w:separator/>
      </w:r>
    </w:p>
  </w:footnote>
  <w:footnote w:type="continuationSeparator" w:id="0">
    <w:p w14:paraId="7214B9B4" w14:textId="77777777" w:rsidR="0070598A" w:rsidRDefault="00705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3535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9813129">
    <w:abstractNumId w:val="20"/>
  </w:num>
  <w:num w:numId="3" w16cid:durableId="1528254974">
    <w:abstractNumId w:val="8"/>
  </w:num>
  <w:num w:numId="4" w16cid:durableId="504830206">
    <w:abstractNumId w:val="37"/>
  </w:num>
  <w:num w:numId="5" w16cid:durableId="1881747532">
    <w:abstractNumId w:val="29"/>
  </w:num>
  <w:num w:numId="6" w16cid:durableId="1693652700">
    <w:abstractNumId w:val="34"/>
  </w:num>
  <w:num w:numId="7" w16cid:durableId="861822496">
    <w:abstractNumId w:val="11"/>
  </w:num>
  <w:num w:numId="8" w16cid:durableId="1772898517">
    <w:abstractNumId w:val="35"/>
  </w:num>
  <w:num w:numId="9" w16cid:durableId="75906941">
    <w:abstractNumId w:val="19"/>
  </w:num>
  <w:num w:numId="10" w16cid:durableId="784076845">
    <w:abstractNumId w:val="24"/>
  </w:num>
  <w:num w:numId="11" w16cid:durableId="1160150236">
    <w:abstractNumId w:val="0"/>
  </w:num>
  <w:num w:numId="12" w16cid:durableId="1363743640">
    <w:abstractNumId w:val="10"/>
  </w:num>
  <w:num w:numId="13" w16cid:durableId="1880705480">
    <w:abstractNumId w:val="39"/>
  </w:num>
  <w:num w:numId="14" w16cid:durableId="1280646080">
    <w:abstractNumId w:val="5"/>
  </w:num>
  <w:num w:numId="15" w16cid:durableId="1220090604">
    <w:abstractNumId w:val="27"/>
  </w:num>
  <w:num w:numId="16" w16cid:durableId="1162041359">
    <w:abstractNumId w:val="23"/>
  </w:num>
  <w:num w:numId="17" w16cid:durableId="714504038">
    <w:abstractNumId w:val="26"/>
  </w:num>
  <w:num w:numId="18" w16cid:durableId="199637287">
    <w:abstractNumId w:val="15"/>
  </w:num>
  <w:num w:numId="19" w16cid:durableId="774403850">
    <w:abstractNumId w:val="36"/>
  </w:num>
  <w:num w:numId="20" w16cid:durableId="1210805730">
    <w:abstractNumId w:val="31"/>
  </w:num>
  <w:num w:numId="21" w16cid:durableId="836069223">
    <w:abstractNumId w:val="38"/>
  </w:num>
  <w:num w:numId="22" w16cid:durableId="1806659038">
    <w:abstractNumId w:val="28"/>
  </w:num>
  <w:num w:numId="23" w16cid:durableId="517082668">
    <w:abstractNumId w:val="16"/>
  </w:num>
  <w:num w:numId="24" w16cid:durableId="1664970033">
    <w:abstractNumId w:val="21"/>
  </w:num>
  <w:num w:numId="25" w16cid:durableId="1869490779">
    <w:abstractNumId w:val="6"/>
  </w:num>
  <w:num w:numId="26" w16cid:durableId="1684433798">
    <w:abstractNumId w:val="13"/>
  </w:num>
  <w:num w:numId="27" w16cid:durableId="1535995560">
    <w:abstractNumId w:val="18"/>
  </w:num>
  <w:num w:numId="28" w16cid:durableId="1557737194">
    <w:abstractNumId w:val="1"/>
  </w:num>
  <w:num w:numId="29" w16cid:durableId="175384075">
    <w:abstractNumId w:val="2"/>
  </w:num>
  <w:num w:numId="30" w16cid:durableId="2085950548">
    <w:abstractNumId w:val="17"/>
  </w:num>
  <w:num w:numId="31" w16cid:durableId="439687926">
    <w:abstractNumId w:val="33"/>
  </w:num>
  <w:num w:numId="32" w16cid:durableId="780028746">
    <w:abstractNumId w:val="4"/>
  </w:num>
  <w:num w:numId="33" w16cid:durableId="1018388189">
    <w:abstractNumId w:val="9"/>
  </w:num>
  <w:num w:numId="34" w16cid:durableId="616988446">
    <w:abstractNumId w:val="7"/>
  </w:num>
  <w:num w:numId="35" w16cid:durableId="2069641514">
    <w:abstractNumId w:val="3"/>
  </w:num>
  <w:num w:numId="36" w16cid:durableId="462233261">
    <w:abstractNumId w:val="30"/>
  </w:num>
  <w:num w:numId="37" w16cid:durableId="785199202">
    <w:abstractNumId w:val="12"/>
  </w:num>
  <w:num w:numId="38" w16cid:durableId="592711396">
    <w:abstractNumId w:val="22"/>
  </w:num>
  <w:num w:numId="39" w16cid:durableId="1559895265">
    <w:abstractNumId w:val="14"/>
  </w:num>
  <w:num w:numId="40" w16cid:durableId="545020627">
    <w:abstractNumId w:val="25"/>
  </w:num>
  <w:num w:numId="41" w16cid:durableId="1341079669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209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974C4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421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12C5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62C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5434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1B22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purl.org/dc/dcmitype/"/>
    <ds:schemaRef ds:uri="05fef6b6-48ff-4793-a586-dff4857ec2fd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38D6B8-CE47-4CA1-AF06-EBEB8E991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958</Words>
  <Characters>5461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7</cp:revision>
  <cp:lastPrinted>1900-01-01T00:00:00Z</cp:lastPrinted>
  <dcterms:created xsi:type="dcterms:W3CDTF">2024-09-20T06:35:00Z</dcterms:created>
  <dcterms:modified xsi:type="dcterms:W3CDTF">2024-09-20T06:48:00Z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