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7244A9B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779F5" w:rsidRPr="008779F5">
        <w:rPr>
          <w:b/>
          <w:bCs/>
          <w:i/>
          <w:iCs/>
          <w:sz w:val="24"/>
          <w:szCs w:val="24"/>
        </w:rPr>
        <w:t>R5s240539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1621A2BB" w:rsidR="00764BBF" w:rsidRPr="00410371" w:rsidRDefault="00000000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</w:t>
              </w:r>
            </w:fldSimple>
            <w:r w:rsidR="007767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76996885" w:rsidR="00764BBF" w:rsidRPr="008779F5" w:rsidRDefault="008779F5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79F5">
              <w:rPr>
                <w:rFonts w:cs="Arial"/>
                <w:b/>
                <w:bCs/>
                <w:color w:val="000000"/>
                <w:sz w:val="24"/>
                <w:szCs w:val="24"/>
              </w:rPr>
              <w:t>3511</w:t>
            </w:r>
            <w:r w:rsidRPr="008779F5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8779F5">
              <w:rPr>
                <w:b/>
                <w:bCs/>
              </w:rPr>
              <w:fldChar w:fldCharType="begin"/>
            </w:r>
            <w:r w:rsidR="00764BBF" w:rsidRPr="008779F5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8779F5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00906232" w:rsidR="00764BBF" w:rsidRPr="00410371" w:rsidRDefault="00000000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8779F5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7961FA88" w:rsidR="00764BBF" w:rsidRPr="0089184F" w:rsidRDefault="00E03A93" w:rsidP="00832A9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CD4D1F">
              <w:rPr>
                <w:rFonts w:cs="Arial"/>
              </w:rPr>
              <w:t xml:space="preserve">Correction </w:t>
            </w:r>
            <w:r w:rsidR="008779F5">
              <w:rPr>
                <w:rFonts w:cs="Arial"/>
              </w:rPr>
              <w:t>to</w:t>
            </w:r>
            <w:r w:rsidRPr="00CD4D1F">
              <w:rPr>
                <w:rFonts w:cs="Arial"/>
              </w:rPr>
              <w:t xml:space="preserve"> </w:t>
            </w:r>
            <w:r w:rsidR="008779F5">
              <w:rPr>
                <w:rFonts w:cs="Arial"/>
              </w:rPr>
              <w:t xml:space="preserve">function </w:t>
            </w:r>
            <w:r w:rsidR="0089184F" w:rsidRPr="0089184F">
              <w:rPr>
                <w:rFonts w:cs="Arial"/>
              </w:rPr>
              <w:t>f_NR_SS_ReconfigureRACH_CBRA_CrntiBased</w:t>
            </w:r>
            <w:r w:rsidR="0089184F">
              <w:rPr>
                <w:rFonts w:cs="Arial"/>
              </w:rPr>
              <w:t xml:space="preserve"> 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67366D" w:rsidRDefault="00764BBF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7366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4548FB85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9184F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8779F5">
              <w:rPr>
                <w:noProof/>
              </w:rPr>
              <w:t>4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5EAC7DB2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79F5">
              <w:t>7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9195C" w14:textId="7CA3CDF6" w:rsidR="006A2BCA" w:rsidRDefault="006A2BCA" w:rsidP="006A2BCA">
            <w:pPr>
              <w:pStyle w:val="CRCoverPage"/>
              <w:rPr>
                <w:lang w:val="en-IN"/>
              </w:rPr>
            </w:pPr>
            <w:r>
              <w:t>Incorrect cell</w:t>
            </w:r>
            <w:r w:rsidR="00CD0EFA">
              <w:t>_id</w:t>
            </w:r>
            <w:r>
              <w:t xml:space="preserve"> [</w:t>
            </w:r>
            <w:r w:rsidRPr="006A2BCA">
              <w:rPr>
                <w:lang w:val="en-IN"/>
              </w:rPr>
              <w:t>nr_Cell1</w:t>
            </w:r>
            <w:r>
              <w:rPr>
                <w:lang w:val="en-IN"/>
              </w:rPr>
              <w:t xml:space="preserve">] </w:t>
            </w:r>
            <w:r>
              <w:t xml:space="preserve">was found as an argument in function </w:t>
            </w:r>
            <w:r w:rsidRPr="006A2BCA">
              <w:rPr>
                <w:lang w:val="en-IN"/>
              </w:rPr>
              <w:t>f_NR_SS_RachProcedureConfig</w:t>
            </w:r>
            <w:r>
              <w:rPr>
                <w:lang w:val="en-IN"/>
              </w:rPr>
              <w:t>() for CBRA procedure.</w:t>
            </w:r>
          </w:p>
          <w:p w14:paraId="29EB33F6" w14:textId="2388CAFF" w:rsidR="00E13735" w:rsidRPr="006A2BCA" w:rsidRDefault="00CD0EFA" w:rsidP="006A2BCA">
            <w:pPr>
              <w:pStyle w:val="CRCoverPage"/>
              <w:rPr>
                <w:lang w:val="en-IN"/>
              </w:rPr>
            </w:pPr>
            <w:r>
              <w:rPr>
                <w:lang w:val="en-IN"/>
              </w:rPr>
              <w:t>Resultant CRNTI are not align for DUT and SS.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68530800" w:rsidR="00E03A93" w:rsidRPr="006A2BCA" w:rsidRDefault="006A2BCA" w:rsidP="006A2BCA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</w:rPr>
              <w:t xml:space="preserve">Replaced </w:t>
            </w:r>
            <w:r w:rsidRPr="006A2BCA">
              <w:rPr>
                <w:noProof/>
                <w:lang w:val="en-IN"/>
              </w:rPr>
              <w:t>nr_Cell1</w:t>
            </w:r>
            <w:r>
              <w:rPr>
                <w:noProof/>
                <w:lang w:val="en-IN"/>
              </w:rPr>
              <w:t xml:space="preserve"> with </w:t>
            </w:r>
            <w:r w:rsidRPr="006A2BCA">
              <w:rPr>
                <w:noProof/>
                <w:lang w:val="en-IN"/>
              </w:rPr>
              <w:t>p_NR_CellId</w:t>
            </w:r>
            <w:r>
              <w:rPr>
                <w:noProof/>
                <w:lang w:val="en-IN"/>
              </w:rPr>
              <w:t xml:space="preserve"> </w:t>
            </w: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618C59BC" w:rsidR="00764BBF" w:rsidRDefault="0089184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6.4.1</w:t>
            </w:r>
            <w:r w:rsidR="00E03A93">
              <w:rPr>
                <w:rFonts w:cs="Arial"/>
                <w:szCs w:val="18"/>
              </w:rPr>
              <w:t>.1.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50BE7F38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1F21B20" w14:textId="4779202F" w:rsidR="00E03A93" w:rsidRPr="003C4E4F" w:rsidRDefault="00CD0EFA" w:rsidP="00CD0EFA">
            <w:pPr>
              <w:spacing w:after="0"/>
              <w:rPr>
                <w:rFonts w:ascii="Arial" w:hAnsi="Arial" w:cs="Arial"/>
              </w:rPr>
            </w:pPr>
            <w:r w:rsidRPr="00A454EE">
              <w:rPr>
                <w:rFonts w:ascii="Arial" w:hAnsi="Arial" w:cs="Arial"/>
                <w:lang w:val="en-IN"/>
              </w:rPr>
              <w:t>f_NR_SS_ReconfigureRACH_CBRA_CrntiBased</w:t>
            </w:r>
            <w:r>
              <w:rPr>
                <w:rFonts w:ascii="Arial" w:hAnsi="Arial" w:cs="Arial"/>
                <w:lang w:val="en-IN"/>
              </w:rPr>
              <w:t>()</w:t>
            </w:r>
          </w:p>
        </w:tc>
      </w:tr>
      <w:tr w:rsidR="00CD0EFA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CD0EFA" w:rsidRPr="003C4E4F" w:rsidRDefault="00CD0EFA" w:rsidP="00CD0EF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902" w14:textId="763E6C46" w:rsidR="00CD0EFA" w:rsidRPr="00CD0EFA" w:rsidRDefault="00CD0EFA" w:rsidP="00CD0EFA">
            <w:pPr>
              <w:pStyle w:val="CRCoverPage"/>
            </w:pPr>
            <w:r w:rsidRPr="00CD0EFA">
              <w:t>Incorrect cell</w:t>
            </w:r>
            <w:r>
              <w:t>_id</w:t>
            </w:r>
            <w:r w:rsidRPr="00CD0EFA">
              <w:t xml:space="preserve"> [nr_Cell1] was found as an argument in function f_NR_SS_RachProcedureConfig() for CBRA procedure.</w:t>
            </w:r>
          </w:p>
          <w:p w14:paraId="1FB5A38E" w14:textId="3B3A780A" w:rsidR="00CD0EFA" w:rsidRPr="00CD0EFA" w:rsidRDefault="00CD0EFA" w:rsidP="00CD0EFA">
            <w:pPr>
              <w:pStyle w:val="CRCoverPage"/>
            </w:pPr>
            <w:r w:rsidRPr="00CD0EFA">
              <w:t>Resultant CRNTI are not align for DUT and SS.</w:t>
            </w:r>
          </w:p>
        </w:tc>
      </w:tr>
      <w:tr w:rsidR="00CD0EFA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CD0EFA" w:rsidRPr="003C4E4F" w:rsidRDefault="00CD0EFA" w:rsidP="00CD0EF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0E7" w14:textId="5F39A722" w:rsidR="00CD0EFA" w:rsidRPr="009672FA" w:rsidRDefault="00CD0EFA" w:rsidP="00CD0EFA">
            <w:pPr>
              <w:spacing w:after="0"/>
              <w:rPr>
                <w:rFonts w:cs="Arial"/>
                <w:lang w:val="en-IN"/>
              </w:rPr>
            </w:pPr>
            <w:r>
              <w:rPr>
                <w:noProof/>
              </w:rPr>
              <w:t xml:space="preserve">Replaced </w:t>
            </w:r>
            <w:r w:rsidRPr="006A2BCA">
              <w:rPr>
                <w:rFonts w:ascii="Arial" w:hAnsi="Arial"/>
                <w:noProof/>
                <w:lang w:val="en-IN"/>
              </w:rPr>
              <w:t>nr_Cell1</w:t>
            </w:r>
            <w:r>
              <w:rPr>
                <w:noProof/>
                <w:lang w:val="en-IN"/>
              </w:rPr>
              <w:t xml:space="preserve"> with </w:t>
            </w:r>
            <w:r w:rsidRPr="006A2BCA">
              <w:rPr>
                <w:rFonts w:ascii="Arial" w:hAnsi="Arial"/>
                <w:noProof/>
                <w:lang w:val="en-IN"/>
              </w:rPr>
              <w:t>p_NR_CellId</w:t>
            </w:r>
            <w:r>
              <w:rPr>
                <w:noProof/>
                <w:lang w:val="en-IN"/>
              </w:rPr>
              <w:t xml:space="preserve"> </w:t>
            </w:r>
          </w:p>
        </w:tc>
      </w:tr>
      <w:tr w:rsidR="00CD0EFA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CD0EFA" w:rsidRPr="003C4E4F" w:rsidRDefault="00CD0EFA" w:rsidP="00CD0EF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C7E" w14:textId="47ED1243" w:rsidR="00CD0EFA" w:rsidRPr="00CD0EFA" w:rsidRDefault="00CD0EFA" w:rsidP="00CD0EFA">
            <w:pPr>
              <w:spacing w:after="0"/>
              <w:rPr>
                <w:rFonts w:ascii="Arial" w:hAnsi="Arial" w:cs="Arial"/>
                <w:lang w:val="en-IN"/>
              </w:rPr>
            </w:pPr>
            <w:r w:rsidRPr="00CD0EFA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</w:tc>
      </w:tr>
      <w:tr w:rsidR="00CD0EFA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CD0EFA" w:rsidRPr="003C4E4F" w:rsidRDefault="00CD0EFA" w:rsidP="00CD0EF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77777777" w:rsidR="00CD0EFA" w:rsidRPr="003C4E4F" w:rsidRDefault="00CD0EFA" w:rsidP="00CD0EF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388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function f_NR_SS_ReconfigureRACH_CBRA_CrntiBased(NR_CellId_Type                       p_NR_CellId</w:t>
            </w:r>
          </w:p>
          <w:p w14:paraId="41F08A73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                                              ) runs on NR_BASE_PTC</w:t>
            </w:r>
          </w:p>
          <w:p w14:paraId="43FC22C9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{ //@sic R5s240440 sic@</w:t>
            </w:r>
          </w:p>
          <w:p w14:paraId="3ACF5E06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var template (value) NR_RachProcedureConfig_Type v_RachProcedureConfig;</w:t>
            </w:r>
          </w:p>
          <w:p w14:paraId="4056E053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f_NR_CellInfo_GetPhysicalParameters(p_NR_CellId);</w:t>
            </w:r>
          </w:p>
          <w:p w14:paraId="5FE8A951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215C3251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f_NR_SS_RachProcedureConfig(nr_Cell1</w:t>
            </w:r>
          </w:p>
          <w:p w14:paraId="7BB4681B" w14:textId="690320AB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, cs_NR_RachProcedureConfig_CBRA_CrntiBased(v_NR_PhysicalParameters));</w:t>
            </w:r>
          </w:p>
          <w:p w14:paraId="530AD249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}</w:t>
            </w:r>
          </w:p>
          <w:p w14:paraId="7C05C278" w14:textId="67CA2EED" w:rsidR="00E03A93" w:rsidRPr="003C4E4F" w:rsidRDefault="00E03A93" w:rsidP="00A454EE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32A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function f_NR_SS_ReconfigureRACH_CBRA_CrntiBased(NR_CellId_Type                       p_NR_CellId</w:t>
            </w:r>
          </w:p>
          <w:p w14:paraId="13D7954F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                                              ) runs on NR_BASE_PTC</w:t>
            </w:r>
          </w:p>
          <w:p w14:paraId="5087C5B3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{ //@sic R5s240440 sic@</w:t>
            </w:r>
          </w:p>
          <w:p w14:paraId="03B8413E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var template (value) NR_RachProcedureConfig_Type v_RachProcedureConfig;</w:t>
            </w:r>
          </w:p>
          <w:p w14:paraId="4EAB9980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lastRenderedPageBreak/>
              <w:t>    var NR_PhysicalParameters_Type v_NR_PhysicalParameters := f_NR_CellInfo_GetPhysicalParameters(p_NR_CellId);</w:t>
            </w:r>
          </w:p>
          <w:p w14:paraId="282CA343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537FFA0F" w14:textId="77777777" w:rsidR="00A454EE" w:rsidRPr="00A454EE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  f_NR_SS_RachProcedureConfig(</w:t>
            </w:r>
            <w:r w:rsidRPr="00A454EE">
              <w:rPr>
                <w:rFonts w:ascii="Arial" w:hAnsi="Arial" w:cs="Arial"/>
                <w:highlight w:val="yellow"/>
                <w:lang w:val="en-IN"/>
              </w:rPr>
              <w:t>p_NR_CellId,</w:t>
            </w:r>
            <w:r w:rsidRPr="00A454EE">
              <w:rPr>
                <w:rFonts w:ascii="Arial" w:hAnsi="Arial" w:cs="Arial"/>
                <w:lang w:val="en-IN"/>
              </w:rPr>
              <w:t xml:space="preserve"> cs_NR_RachProcedureConfig_CBRA_CrntiBased(v_NR_PhysicalParameters));</w:t>
            </w:r>
          </w:p>
          <w:p w14:paraId="5867108A" w14:textId="33215260" w:rsidR="00E03A93" w:rsidRPr="008946B3" w:rsidRDefault="00A454EE" w:rsidP="00A454EE">
            <w:pPr>
              <w:rPr>
                <w:rFonts w:ascii="Arial" w:hAnsi="Arial" w:cs="Arial"/>
                <w:lang w:val="en-IN"/>
              </w:rPr>
            </w:pPr>
            <w:r w:rsidRPr="00A454EE">
              <w:rPr>
                <w:rFonts w:ascii="Arial" w:hAnsi="Arial" w:cs="Arial"/>
                <w:lang w:val="en-IN"/>
              </w:rPr>
              <w:t>  }</w:t>
            </w:r>
          </w:p>
        </w:tc>
      </w:tr>
    </w:tbl>
    <w:p w14:paraId="6D8D7903" w14:textId="586F0E33" w:rsidR="00FC2058" w:rsidRDefault="00FC2058" w:rsidP="007E2534">
      <w:pPr>
        <w:pStyle w:val="Heading2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A23DB" w14:textId="77777777" w:rsidR="002530FF" w:rsidRDefault="002530FF">
      <w:r>
        <w:separator/>
      </w:r>
    </w:p>
  </w:endnote>
  <w:endnote w:type="continuationSeparator" w:id="0">
    <w:p w14:paraId="06CE98CC" w14:textId="77777777" w:rsidR="002530FF" w:rsidRDefault="0025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20C16" w14:textId="77777777" w:rsidR="002530FF" w:rsidRDefault="002530FF">
      <w:r>
        <w:separator/>
      </w:r>
    </w:p>
  </w:footnote>
  <w:footnote w:type="continuationSeparator" w:id="0">
    <w:p w14:paraId="76643585" w14:textId="77777777" w:rsidR="002530FF" w:rsidRDefault="00253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530FF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0985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6697D"/>
    <w:rsid w:val="00570959"/>
    <w:rsid w:val="005720B4"/>
    <w:rsid w:val="00573828"/>
    <w:rsid w:val="005742AA"/>
    <w:rsid w:val="00574A7C"/>
    <w:rsid w:val="00574BDF"/>
    <w:rsid w:val="005776E2"/>
    <w:rsid w:val="00577D07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2F27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2BCA"/>
    <w:rsid w:val="006A4879"/>
    <w:rsid w:val="006A51A4"/>
    <w:rsid w:val="006B266D"/>
    <w:rsid w:val="006B339A"/>
    <w:rsid w:val="006B46FB"/>
    <w:rsid w:val="006B53E8"/>
    <w:rsid w:val="006D438D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767DA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9F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84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54EE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4258F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6200"/>
    <w:rsid w:val="00CB7009"/>
    <w:rsid w:val="00CB71F7"/>
    <w:rsid w:val="00CC2AD8"/>
    <w:rsid w:val="00CC5026"/>
    <w:rsid w:val="00CC6106"/>
    <w:rsid w:val="00CC68D0"/>
    <w:rsid w:val="00CD099B"/>
    <w:rsid w:val="00CD0EFA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2F97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6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1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2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2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2024-08-14T19:14:00Z</dcterms:created>
  <dcterms:modified xsi:type="dcterms:W3CDTF">2024-08-15T10:43:00Z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