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8F" w:rsidRPr="00D42F2C" w:rsidRDefault="0072478F" w:rsidP="00B16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42F2C">
        <w:rPr>
          <w:b/>
          <w:noProof/>
          <w:sz w:val="24"/>
        </w:rPr>
        <w:t>3GPP TSG-RAN5 Meeting #2024-TTCN email</w:t>
      </w:r>
      <w:r w:rsidRPr="00D42F2C">
        <w:rPr>
          <w:b/>
          <w:i/>
          <w:noProof/>
          <w:sz w:val="28"/>
        </w:rPr>
        <w:tab/>
      </w:r>
      <w:r w:rsidR="00BE4885" w:rsidRPr="00BE4885">
        <w:rPr>
          <w:b/>
          <w:i/>
          <w:noProof/>
          <w:sz w:val="28"/>
        </w:rPr>
        <w:t>R5s240538</w:t>
      </w:r>
      <w:r w:rsidR="005D5DFD" w:rsidRPr="00D42F2C">
        <w:rPr>
          <w:b/>
          <w:i/>
          <w:noProof/>
          <w:sz w:val="28"/>
        </w:rPr>
        <w:t xml:space="preserve"> </w:t>
      </w:r>
    </w:p>
    <w:p w:rsidR="0072478F" w:rsidRPr="00D42F2C" w:rsidRDefault="006C26C6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D42F2C">
          <w:rPr>
            <w:b/>
            <w:noProof/>
            <w:sz w:val="24"/>
          </w:rPr>
          <w:t>Online</w:t>
        </w:r>
      </w:fldSimple>
      <w:r w:rsidR="0072478F" w:rsidRPr="00D42F2C">
        <w:rPr>
          <w:b/>
          <w:noProof/>
          <w:sz w:val="24"/>
        </w:rPr>
        <w:t xml:space="preserve">, </w:t>
      </w:r>
      <w:r w:rsidRPr="00D42F2C">
        <w:fldChar w:fldCharType="begin"/>
      </w:r>
      <w:r w:rsidR="0072478F" w:rsidRPr="00D42F2C">
        <w:instrText xml:space="preserve"> DOCPROPERTY  Country  \* MERGEFORMAT </w:instrText>
      </w:r>
      <w:r w:rsidRPr="00D42F2C">
        <w:fldChar w:fldCharType="end"/>
      </w:r>
      <w:r w:rsidR="0072478F" w:rsidRPr="00D42F2C">
        <w:rPr>
          <w:b/>
          <w:noProof/>
          <w:sz w:val="24"/>
        </w:rPr>
        <w:t xml:space="preserve">, </w:t>
      </w:r>
      <w:fldSimple w:instr=" DOCPROPERTY  StartDate  \* MERGEFORMAT ">
        <w:r w:rsidR="0072478F" w:rsidRPr="00D42F2C">
          <w:rPr>
            <w:b/>
            <w:noProof/>
            <w:sz w:val="24"/>
          </w:rPr>
          <w:t>8th Dec 2023</w:t>
        </w:r>
      </w:fldSimple>
      <w:r w:rsidR="0072478F" w:rsidRPr="00D42F2C">
        <w:rPr>
          <w:b/>
          <w:noProof/>
          <w:sz w:val="24"/>
        </w:rPr>
        <w:t xml:space="preserve"> - </w:t>
      </w:r>
      <w:fldSimple w:instr=" DOCPROPERTY  EndDate  \* MERGEFORMAT ">
        <w:r w:rsidR="0072478F" w:rsidRPr="00D42F2C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42F2C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42F2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42F2C">
              <w:rPr>
                <w:i/>
                <w:noProof/>
                <w:sz w:val="14"/>
              </w:rPr>
              <w:t>CR-Form-v</w:t>
            </w:r>
            <w:r w:rsidR="008863B9" w:rsidRPr="00D42F2C">
              <w:rPr>
                <w:i/>
                <w:noProof/>
                <w:sz w:val="14"/>
              </w:rPr>
              <w:t>12.</w:t>
            </w:r>
            <w:r w:rsidR="009531B0" w:rsidRPr="00D42F2C">
              <w:rPr>
                <w:i/>
                <w:noProof/>
                <w:sz w:val="14"/>
              </w:rPr>
              <w:t>3</w:t>
            </w:r>
          </w:p>
        </w:tc>
      </w:tr>
      <w:tr w:rsidR="001E41F3" w:rsidRPr="00D42F2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42F2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42F2C" w:rsidRDefault="006C26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D42F2C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42F2C" w:rsidRDefault="00C8754D" w:rsidP="00547111">
            <w:pPr>
              <w:pStyle w:val="CRCoverPage"/>
              <w:spacing w:after="0"/>
              <w:rPr>
                <w:noProof/>
              </w:rPr>
            </w:pPr>
            <w:r w:rsidRPr="00C8754D">
              <w:rPr>
                <w:b/>
                <w:noProof/>
                <w:sz w:val="28"/>
              </w:rPr>
              <w:t>3510</w:t>
            </w:r>
          </w:p>
        </w:tc>
        <w:tc>
          <w:tcPr>
            <w:tcW w:w="709" w:type="dxa"/>
          </w:tcPr>
          <w:p w:rsidR="001E41F3" w:rsidRPr="00D42F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42F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42F2C" w:rsidRDefault="006C26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 w:rsidRPr="00D42F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D42F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42F2C" w:rsidRDefault="006C26C6" w:rsidP="00CD5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D42F2C">
                <w:rPr>
                  <w:b/>
                  <w:noProof/>
                  <w:sz w:val="28"/>
                </w:rPr>
                <w:t>17.</w:t>
              </w:r>
              <w:r w:rsidR="00C7265C" w:rsidRPr="00D42F2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D5617" w:rsidRPr="00D42F2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265C" w:rsidRPr="00D42F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42F2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42F2C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D42F2C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D42F2C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D42F2C">
              <w:rPr>
                <w:rFonts w:cs="Arial"/>
                <w:i/>
                <w:noProof/>
              </w:rPr>
              <w:t>on using this form</w:t>
            </w:r>
            <w:r w:rsidR="0051580D" w:rsidRPr="00D42F2C">
              <w:rPr>
                <w:rFonts w:cs="Arial"/>
                <w:i/>
                <w:noProof/>
              </w:rPr>
              <w:t>: c</w:t>
            </w:r>
            <w:r w:rsidR="00F25D98" w:rsidRPr="00D42F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42F2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42F2C">
                <w:rPr>
                  <w:rStyle w:val="aa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D42F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D42F2C" w:rsidTr="00547111">
        <w:tc>
          <w:tcPr>
            <w:tcW w:w="9641" w:type="dxa"/>
            <w:gridSpan w:val="9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42F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42F2C" w:rsidTr="00A7671C">
        <w:tc>
          <w:tcPr>
            <w:tcW w:w="2835" w:type="dxa"/>
          </w:tcPr>
          <w:p w:rsidR="00F25D98" w:rsidRPr="00D42F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2F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2F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D42F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42F2C" w:rsidTr="00547111">
        <w:tc>
          <w:tcPr>
            <w:tcW w:w="9640" w:type="dxa"/>
            <w:gridSpan w:val="11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Title:</w:t>
            </w:r>
            <w:r w:rsidRPr="00D42F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2F2C" w:rsidRDefault="006C26C6" w:rsidP="00FF21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9545DB" w:rsidRPr="00D42F2C">
                <w:t xml:space="preserve">Correction to </w:t>
              </w:r>
              <w:r w:rsidR="009545DB" w:rsidRPr="00D42F2C">
                <w:rPr>
                  <w:rFonts w:hint="eastAsia"/>
                  <w:lang w:eastAsia="zh-CN"/>
                </w:rPr>
                <w:t>NR5GC</w:t>
              </w:r>
              <w:r w:rsidR="009545DB" w:rsidRPr="00D42F2C">
                <w:t xml:space="preserve"> testcase </w:t>
              </w:r>
              <w:r w:rsidR="009545DB" w:rsidRPr="00D42F2C">
                <w:rPr>
                  <w:rFonts w:hint="eastAsia"/>
                  <w:lang w:eastAsia="zh-CN"/>
                </w:rPr>
                <w:t>7.1.1.</w:t>
              </w:r>
              <w:r w:rsidR="00FF2177">
                <w:rPr>
                  <w:rFonts w:hint="eastAsia"/>
                  <w:lang w:eastAsia="zh-CN"/>
                </w:rPr>
                <w:t>2</w:t>
              </w:r>
              <w:r w:rsidR="009545DB" w:rsidRPr="00D42F2C">
                <w:rPr>
                  <w:rFonts w:hint="eastAsia"/>
                  <w:lang w:eastAsia="zh-CN"/>
                </w:rPr>
                <w:t>.</w:t>
              </w:r>
              <w:r w:rsidR="00FF2177">
                <w:rPr>
                  <w:rFonts w:hint="eastAsia"/>
                  <w:lang w:eastAsia="zh-CN"/>
                </w:rPr>
                <w:t>2</w:t>
              </w:r>
            </w:fldSimple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6C26C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 w:rsidRPr="00D42F2C">
                <w:rPr>
                  <w:noProof/>
                </w:rPr>
                <w:t>R5</w:t>
              </w:r>
            </w:fldSimple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Work item code</w:t>
            </w:r>
            <w:r w:rsidR="0051580D" w:rsidRPr="00D42F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42F2C" w:rsidRDefault="00764A68">
            <w:pPr>
              <w:pStyle w:val="CRCoverPage"/>
              <w:spacing w:after="0"/>
              <w:ind w:left="100"/>
              <w:rPr>
                <w:noProof/>
              </w:rPr>
            </w:pPr>
            <w:r w:rsidRPr="00764A68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42F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42F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6C26C6" w:rsidP="00764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 w:rsidRPr="00D42F2C">
                <w:rPr>
                  <w:noProof/>
                </w:rPr>
                <w:t>2024-</w:t>
              </w:r>
              <w:r w:rsidR="003F4082" w:rsidRPr="00D42F2C">
                <w:rPr>
                  <w:rFonts w:hint="eastAsia"/>
                  <w:noProof/>
                  <w:lang w:eastAsia="zh-CN"/>
                </w:rPr>
                <w:t>0</w:t>
              </w:r>
              <w:r w:rsidR="00764A68">
                <w:rPr>
                  <w:rFonts w:hint="eastAsia"/>
                  <w:noProof/>
                  <w:lang w:eastAsia="zh-CN"/>
                </w:rPr>
                <w:t>8</w:t>
              </w:r>
              <w:r w:rsidR="003F4082" w:rsidRPr="00D42F2C">
                <w:rPr>
                  <w:noProof/>
                </w:rPr>
                <w:t>-</w:t>
              </w:r>
              <w:r w:rsidR="00764A68">
                <w:rPr>
                  <w:rFonts w:hint="eastAsia"/>
                  <w:noProof/>
                  <w:lang w:eastAsia="zh-CN"/>
                </w:rPr>
                <w:t>14</w:t>
              </w:r>
            </w:fldSimple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42F2C" w:rsidRDefault="006C26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 w:rsidRPr="00D42F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42F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6C26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 w:rsidRPr="00D42F2C">
                <w:rPr>
                  <w:noProof/>
                </w:rPr>
                <w:t>Rel-17</w:t>
              </w:r>
            </w:fldSimple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42F2C">
              <w:rPr>
                <w:i/>
                <w:noProof/>
                <w:sz w:val="18"/>
              </w:rPr>
              <w:t xml:space="preserve">Use </w:t>
            </w:r>
            <w:r w:rsidRPr="00D42F2C">
              <w:rPr>
                <w:i/>
                <w:noProof/>
                <w:sz w:val="18"/>
                <w:u w:val="single"/>
              </w:rPr>
              <w:t>one</w:t>
            </w:r>
            <w:r w:rsidRPr="00D42F2C">
              <w:rPr>
                <w:i/>
                <w:noProof/>
                <w:sz w:val="18"/>
              </w:rPr>
              <w:t xml:space="preserve"> of the following categories:</w:t>
            </w:r>
            <w:r w:rsidRPr="00D42F2C">
              <w:rPr>
                <w:b/>
                <w:i/>
                <w:noProof/>
                <w:sz w:val="18"/>
              </w:rPr>
              <w:br/>
              <w:t>F</w:t>
            </w:r>
            <w:r w:rsidRPr="00D42F2C">
              <w:rPr>
                <w:i/>
                <w:noProof/>
                <w:sz w:val="18"/>
              </w:rPr>
              <w:t xml:space="preserve">  (correction)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A</w:t>
            </w:r>
            <w:r w:rsidRPr="00D42F2C">
              <w:rPr>
                <w:i/>
                <w:noProof/>
                <w:sz w:val="18"/>
              </w:rPr>
              <w:t xml:space="preserve">  (</w:t>
            </w:r>
            <w:r w:rsidR="00DE34CF" w:rsidRPr="00D42F2C">
              <w:rPr>
                <w:i/>
                <w:noProof/>
                <w:sz w:val="18"/>
              </w:rPr>
              <w:t xml:space="preserve">mirror </w:t>
            </w:r>
            <w:r w:rsidRPr="00D42F2C">
              <w:rPr>
                <w:i/>
                <w:noProof/>
                <w:sz w:val="18"/>
              </w:rPr>
              <w:t>correspond</w:t>
            </w:r>
            <w:r w:rsidR="00DE34CF" w:rsidRPr="00D42F2C">
              <w:rPr>
                <w:i/>
                <w:noProof/>
                <w:sz w:val="18"/>
              </w:rPr>
              <w:t xml:space="preserve">ing </w:t>
            </w:r>
            <w:r w:rsidRPr="00D42F2C">
              <w:rPr>
                <w:i/>
                <w:noProof/>
                <w:sz w:val="18"/>
              </w:rPr>
              <w:t xml:space="preserve">to a </w:t>
            </w:r>
            <w:r w:rsidR="00DE34CF" w:rsidRPr="00D42F2C">
              <w:rPr>
                <w:i/>
                <w:noProof/>
                <w:sz w:val="18"/>
              </w:rPr>
              <w:t xml:space="preserve">change </w:t>
            </w:r>
            <w:r w:rsidRPr="00D42F2C">
              <w:rPr>
                <w:i/>
                <w:noProof/>
                <w:sz w:val="18"/>
              </w:rPr>
              <w:t xml:space="preserve">in an earlier </w:t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Pr="00D42F2C">
              <w:rPr>
                <w:i/>
                <w:noProof/>
                <w:sz w:val="18"/>
              </w:rPr>
              <w:t>release)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B</w:t>
            </w:r>
            <w:r w:rsidRPr="00D42F2C">
              <w:rPr>
                <w:i/>
                <w:noProof/>
                <w:sz w:val="18"/>
              </w:rPr>
              <w:t xml:space="preserve">  (addition of feature), 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C</w:t>
            </w:r>
            <w:r w:rsidRPr="00D42F2C">
              <w:rPr>
                <w:i/>
                <w:noProof/>
                <w:sz w:val="18"/>
              </w:rPr>
              <w:t xml:space="preserve">  (functional modification of feature)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D</w:t>
            </w:r>
            <w:r w:rsidRPr="00D42F2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D42F2C" w:rsidRDefault="001E41F3">
            <w:pPr>
              <w:pStyle w:val="CRCoverPage"/>
              <w:rPr>
                <w:noProof/>
              </w:rPr>
            </w:pPr>
            <w:r w:rsidRPr="00D42F2C">
              <w:rPr>
                <w:noProof/>
                <w:sz w:val="18"/>
              </w:rPr>
              <w:t>Detailed explanations of the above categories can</w:t>
            </w:r>
            <w:r w:rsidRPr="00D42F2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42F2C">
                <w:rPr>
                  <w:rStyle w:val="aa"/>
                  <w:noProof/>
                  <w:color w:val="auto"/>
                  <w:sz w:val="18"/>
                </w:rPr>
                <w:t>TR 21.900</w:t>
              </w:r>
            </w:hyperlink>
            <w:r w:rsidRPr="00D42F2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D42F2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42F2C">
              <w:rPr>
                <w:i/>
                <w:noProof/>
                <w:sz w:val="18"/>
              </w:rPr>
              <w:t xml:space="preserve">Use </w:t>
            </w:r>
            <w:r w:rsidRPr="00D42F2C">
              <w:rPr>
                <w:i/>
                <w:noProof/>
                <w:sz w:val="18"/>
                <w:u w:val="single"/>
              </w:rPr>
              <w:t>one</w:t>
            </w:r>
            <w:r w:rsidRPr="00D42F2C">
              <w:rPr>
                <w:i/>
                <w:noProof/>
                <w:sz w:val="18"/>
              </w:rPr>
              <w:t xml:space="preserve"> of the following releases:</w:t>
            </w:r>
            <w:r w:rsidRPr="00D42F2C">
              <w:rPr>
                <w:i/>
                <w:noProof/>
                <w:sz w:val="18"/>
              </w:rPr>
              <w:br/>
              <w:t>Rel-8</w:t>
            </w:r>
            <w:r w:rsidRPr="00D42F2C">
              <w:rPr>
                <w:i/>
                <w:noProof/>
                <w:sz w:val="18"/>
              </w:rPr>
              <w:tab/>
              <w:t>(Release 8)</w:t>
            </w:r>
            <w:r w:rsidR="007C2097" w:rsidRPr="00D42F2C">
              <w:rPr>
                <w:i/>
                <w:noProof/>
                <w:sz w:val="18"/>
              </w:rPr>
              <w:br/>
              <w:t>Rel-9</w:t>
            </w:r>
            <w:r w:rsidR="007C2097" w:rsidRPr="00D42F2C">
              <w:rPr>
                <w:i/>
                <w:noProof/>
                <w:sz w:val="18"/>
              </w:rPr>
              <w:tab/>
              <w:t>(Release 9)</w:t>
            </w:r>
            <w:r w:rsidR="009777D9" w:rsidRPr="00D42F2C">
              <w:rPr>
                <w:i/>
                <w:noProof/>
                <w:sz w:val="18"/>
              </w:rPr>
              <w:br/>
              <w:t>Rel-10</w:t>
            </w:r>
            <w:r w:rsidR="009777D9" w:rsidRPr="00D42F2C">
              <w:rPr>
                <w:i/>
                <w:noProof/>
                <w:sz w:val="18"/>
              </w:rPr>
              <w:tab/>
              <w:t>(Release 10)</w:t>
            </w:r>
            <w:r w:rsidR="000C038A" w:rsidRPr="00D42F2C">
              <w:rPr>
                <w:i/>
                <w:noProof/>
                <w:sz w:val="18"/>
              </w:rPr>
              <w:br/>
              <w:t>Rel-11</w:t>
            </w:r>
            <w:r w:rsidR="000C038A" w:rsidRPr="00D42F2C">
              <w:rPr>
                <w:i/>
                <w:noProof/>
                <w:sz w:val="18"/>
              </w:rPr>
              <w:tab/>
              <w:t>(Release 11)</w:t>
            </w:r>
            <w:r w:rsidR="000C038A" w:rsidRPr="00D42F2C">
              <w:rPr>
                <w:i/>
                <w:noProof/>
                <w:sz w:val="18"/>
              </w:rPr>
              <w:br/>
            </w:r>
            <w:r w:rsidR="002E472E" w:rsidRPr="00D42F2C">
              <w:rPr>
                <w:i/>
                <w:noProof/>
                <w:sz w:val="18"/>
              </w:rPr>
              <w:t>…</w:t>
            </w:r>
            <w:r w:rsidR="0051580D" w:rsidRPr="00D42F2C">
              <w:rPr>
                <w:i/>
                <w:noProof/>
                <w:sz w:val="18"/>
              </w:rPr>
              <w:br/>
            </w:r>
            <w:r w:rsidR="002E472E" w:rsidRPr="00D42F2C">
              <w:rPr>
                <w:i/>
                <w:noProof/>
                <w:sz w:val="18"/>
              </w:rPr>
              <w:t>Rel-17</w:t>
            </w:r>
            <w:r w:rsidR="002E472E" w:rsidRPr="00D42F2C">
              <w:rPr>
                <w:i/>
                <w:noProof/>
                <w:sz w:val="18"/>
              </w:rPr>
              <w:tab/>
              <w:t>(Release 17)</w:t>
            </w:r>
            <w:r w:rsidR="002E472E" w:rsidRPr="00D42F2C">
              <w:rPr>
                <w:i/>
                <w:noProof/>
                <w:sz w:val="18"/>
              </w:rPr>
              <w:br/>
              <w:t>Rel-18</w:t>
            </w:r>
            <w:r w:rsidR="002E472E" w:rsidRPr="00D42F2C">
              <w:rPr>
                <w:i/>
                <w:noProof/>
                <w:sz w:val="18"/>
              </w:rPr>
              <w:tab/>
              <w:t>(Release 18)</w:t>
            </w:r>
            <w:r w:rsidR="00C870F6" w:rsidRPr="00D42F2C">
              <w:rPr>
                <w:i/>
                <w:noProof/>
                <w:sz w:val="18"/>
              </w:rPr>
              <w:br/>
              <w:t>Rel-19</w:t>
            </w:r>
            <w:r w:rsidR="00653DE4" w:rsidRPr="00D42F2C">
              <w:rPr>
                <w:i/>
                <w:noProof/>
                <w:sz w:val="18"/>
              </w:rPr>
              <w:tab/>
              <w:t>(Release 19)</w:t>
            </w:r>
            <w:r w:rsidR="00D9124E" w:rsidRPr="00D42F2C">
              <w:rPr>
                <w:i/>
                <w:noProof/>
                <w:sz w:val="18"/>
              </w:rPr>
              <w:br/>
              <w:t>Rel-20</w:t>
            </w:r>
            <w:r w:rsidR="00D9124E" w:rsidRPr="00D42F2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42F2C" w:rsidTr="00547111">
        <w:tc>
          <w:tcPr>
            <w:tcW w:w="1843" w:type="dxa"/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7F5" w:rsidRPr="00D42F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7F5" w:rsidRPr="004D1E40" w:rsidRDefault="000E17F5" w:rsidP="000B00E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current TTCN implementation,</w:t>
            </w:r>
            <w:r>
              <w:t xml:space="preserve"> </w:t>
            </w:r>
            <w:r w:rsidRPr="005D7562">
              <w:rPr>
                <w:lang w:eastAsia="zh-CN"/>
              </w:rPr>
              <w:t>pdsch-AggregationFactor=n4</w:t>
            </w:r>
            <w:r>
              <w:rPr>
                <w:rFonts w:hint="eastAsia"/>
                <w:lang w:eastAsia="zh-CN"/>
              </w:rPr>
              <w:t xml:space="preserve"> is configured in UE before SS. When SS send the RLC status report for </w:t>
            </w:r>
            <w:r w:rsidRPr="006A7761">
              <w:rPr>
                <w:lang w:eastAsia="zh-CN"/>
              </w:rPr>
              <w:t>RRCReconfiguration</w:t>
            </w:r>
            <w:r>
              <w:rPr>
                <w:rFonts w:hint="eastAsia"/>
                <w:lang w:eastAsia="zh-CN"/>
              </w:rPr>
              <w:t xml:space="preserve">Complete message, the new configuration has already </w:t>
            </w:r>
            <w:r>
              <w:rPr>
                <w:lang w:eastAsia="zh-CN"/>
              </w:rPr>
              <w:t>applied</w:t>
            </w:r>
            <w:r>
              <w:rPr>
                <w:rFonts w:hint="eastAsia"/>
                <w:lang w:eastAsia="zh-CN"/>
              </w:rPr>
              <w:t xml:space="preserve"> in UE but not in SS. UE will try to access to network again after received the unexpected  RLC status report and lead to test case error.</w:t>
            </w:r>
          </w:p>
        </w:tc>
      </w:tr>
      <w:tr w:rsidR="000E17F5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7F5" w:rsidRPr="00D42F2C" w:rsidRDefault="000E1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7F5" w:rsidRPr="00D42F2C" w:rsidRDefault="000E1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7F5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7F5" w:rsidRPr="00D42F2C" w:rsidRDefault="004B4133" w:rsidP="00B52372">
            <w:pPr>
              <w:pStyle w:val="CRCoverPage"/>
              <w:spacing w:after="0"/>
              <w:rPr>
                <w:noProof/>
              </w:rPr>
            </w:pPr>
            <w:r w:rsidRPr="00FC5A45">
              <w:rPr>
                <w:rFonts w:ascii="Times New Roman" w:hAnsi="Times New Roman" w:hint="eastAsia"/>
                <w:lang w:eastAsia="zh-CN"/>
              </w:rPr>
              <w:t xml:space="preserve">Try to </w:t>
            </w:r>
            <w:r w:rsidRPr="00FC5A45">
              <w:rPr>
                <w:rFonts w:ascii="Times New Roman" w:hAnsi="Times New Roman"/>
                <w:lang w:eastAsia="zh-CN"/>
              </w:rPr>
              <w:t>Configure pdsch-AggregationFactor=n4 in UE and SS</w:t>
            </w:r>
            <w:r w:rsidRPr="00FC5A45">
              <w:rPr>
                <w:rFonts w:ascii="Times New Roman" w:hAnsi="Times New Roman" w:hint="eastAsia"/>
                <w:lang w:eastAsia="zh-CN"/>
              </w:rPr>
              <w:t xml:space="preserve"> at the same time.</w:t>
            </w:r>
          </w:p>
        </w:tc>
      </w:tr>
      <w:tr w:rsidR="000E17F5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7F5" w:rsidRPr="00D42F2C" w:rsidRDefault="000E1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7F5" w:rsidRPr="00D42F2C" w:rsidRDefault="000E1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7F5" w:rsidRPr="00D42F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7F5" w:rsidRPr="00D42F2C" w:rsidRDefault="000E1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2F2C">
              <w:rPr>
                <w:noProof/>
              </w:rPr>
              <w:t xml:space="preserve">A conformant UE </w:t>
            </w:r>
            <w:r w:rsidRPr="00D42F2C">
              <w:rPr>
                <w:rFonts w:cs="Arial"/>
                <w:lang w:eastAsia="en-GB"/>
              </w:rPr>
              <w:t>may fail the test cases.</w:t>
            </w:r>
          </w:p>
        </w:tc>
      </w:tr>
      <w:tr w:rsidR="000E17F5" w:rsidRPr="00D42F2C" w:rsidTr="00547111">
        <w:tc>
          <w:tcPr>
            <w:tcW w:w="2694" w:type="dxa"/>
            <w:gridSpan w:val="2"/>
          </w:tcPr>
          <w:p w:rsidR="000E17F5" w:rsidRPr="00D42F2C" w:rsidRDefault="000E1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17F5" w:rsidRPr="00D42F2C" w:rsidRDefault="000E1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7F5" w:rsidRPr="00D42F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7F5" w:rsidRPr="00D42F2C" w:rsidRDefault="000E17F5" w:rsidP="00187E4E">
            <w:pPr>
              <w:pStyle w:val="CRCoverPage"/>
              <w:spacing w:after="0"/>
              <w:ind w:left="100"/>
              <w:rPr>
                <w:noProof/>
              </w:rPr>
            </w:pPr>
            <w:r w:rsidRPr="00191C0C">
              <w:rPr>
                <w:noProof/>
              </w:rPr>
              <w:t>7.1.1.2.2.NR5GC</w:t>
            </w:r>
          </w:p>
        </w:tc>
      </w:tr>
      <w:tr w:rsidR="000E17F5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7F5" w:rsidRPr="00D42F2C" w:rsidRDefault="000E1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7F5" w:rsidRPr="00D42F2C" w:rsidRDefault="000E1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7F5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17F5" w:rsidRPr="00D42F2C" w:rsidRDefault="000E17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17F5" w:rsidRPr="00D42F2C" w:rsidRDefault="000E17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7F5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7F5" w:rsidRPr="00D42F2C" w:rsidRDefault="000E17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Other core specifications</w:t>
            </w:r>
            <w:r w:rsidRPr="00D42F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7F5" w:rsidRPr="00D42F2C" w:rsidRDefault="000E17F5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 xml:space="preserve">TS/TR ... CR ... </w:t>
            </w:r>
          </w:p>
        </w:tc>
      </w:tr>
      <w:tr w:rsidR="000E17F5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7F5" w:rsidRPr="00D42F2C" w:rsidRDefault="000E17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7F5" w:rsidRPr="00D42F2C" w:rsidRDefault="000E17F5">
            <w:pPr>
              <w:pStyle w:val="CRCoverPage"/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7F5" w:rsidRPr="00D42F2C" w:rsidRDefault="000E17F5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 xml:space="preserve">TS/TR ... CR ... </w:t>
            </w:r>
          </w:p>
        </w:tc>
      </w:tr>
      <w:tr w:rsidR="000E17F5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7F5" w:rsidRPr="00D42F2C" w:rsidRDefault="000E17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7F5" w:rsidRPr="00D42F2C" w:rsidRDefault="000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7F5" w:rsidRPr="00D42F2C" w:rsidRDefault="000E17F5">
            <w:pPr>
              <w:pStyle w:val="CRCoverPage"/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7F5" w:rsidRPr="00D42F2C" w:rsidRDefault="000E17F5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 xml:space="preserve">TS/TR ... CR ... </w:t>
            </w:r>
          </w:p>
        </w:tc>
      </w:tr>
      <w:tr w:rsidR="000E17F5" w:rsidRPr="00D42F2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7F5" w:rsidRPr="00D42F2C" w:rsidRDefault="000E17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7F5" w:rsidRPr="00D42F2C" w:rsidRDefault="000E17F5">
            <w:pPr>
              <w:pStyle w:val="CRCoverPage"/>
              <w:spacing w:after="0"/>
              <w:rPr>
                <w:noProof/>
              </w:rPr>
            </w:pPr>
          </w:p>
        </w:tc>
      </w:tr>
      <w:tr w:rsidR="000E17F5" w:rsidRPr="00D42F2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7F5" w:rsidRPr="00D42F2C" w:rsidRDefault="000E17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17F5" w:rsidRPr="00D42F2C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E17F5" w:rsidRPr="00D42F2C" w:rsidRDefault="000E17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17F5" w:rsidRPr="00D42F2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7F5" w:rsidRPr="00D42F2C" w:rsidRDefault="000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7F5" w:rsidRPr="00D42F2C" w:rsidRDefault="000E17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42F2C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42F2C" w:rsidRDefault="001E41F3">
      <w:pPr>
        <w:rPr>
          <w:noProof/>
        </w:rPr>
        <w:sectPr w:rsidR="001E41F3" w:rsidRPr="00D42F2C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478F" w:rsidRPr="00D42F2C" w:rsidRDefault="0072478F" w:rsidP="0072478F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74526148"/>
      <w:r w:rsidRPr="00D42F2C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F408D3" w:rsidRDefault="006C26C6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C26C6">
        <w:rPr>
          <w:rFonts w:cs="Arial"/>
        </w:rPr>
        <w:fldChar w:fldCharType="begin"/>
      </w:r>
      <w:r w:rsidR="0072478F" w:rsidRPr="00D42F2C">
        <w:rPr>
          <w:rFonts w:cs="Arial"/>
        </w:rPr>
        <w:instrText xml:space="preserve"> TOC \o "1-3" </w:instrText>
      </w:r>
      <w:r w:rsidRPr="006C26C6">
        <w:rPr>
          <w:rFonts w:cs="Arial"/>
        </w:rPr>
        <w:fldChar w:fldCharType="separate"/>
      </w:r>
      <w:r w:rsidR="00F408D3" w:rsidRPr="007754A0">
        <w:rPr>
          <w:rFonts w:cs="Arial"/>
          <w:iCs/>
        </w:rPr>
        <w:t>Table of Contents</w:t>
      </w:r>
      <w:r w:rsidR="00F408D3">
        <w:tab/>
      </w:r>
      <w:r>
        <w:fldChar w:fldCharType="begin"/>
      </w:r>
      <w:r w:rsidR="00F408D3">
        <w:instrText xml:space="preserve"> PAGEREF _Toc174526148 \h </w:instrText>
      </w:r>
      <w:r>
        <w:fldChar w:fldCharType="separate"/>
      </w:r>
      <w:r w:rsidR="00F408D3">
        <w:t>2</w:t>
      </w:r>
      <w:r>
        <w:fldChar w:fldCharType="end"/>
      </w:r>
    </w:p>
    <w:p w:rsidR="00F408D3" w:rsidRDefault="00F408D3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7754A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7754A0">
        <w:rPr>
          <w:b/>
          <w:lang w:eastAsia="ja-JP"/>
        </w:rPr>
        <w:t>Overview</w:t>
      </w:r>
      <w:r>
        <w:tab/>
      </w:r>
      <w:r w:rsidR="006C26C6">
        <w:fldChar w:fldCharType="begin"/>
      </w:r>
      <w:r>
        <w:instrText xml:space="preserve"> PAGEREF _Toc174526149 \h </w:instrText>
      </w:r>
      <w:r w:rsidR="006C26C6">
        <w:fldChar w:fldCharType="separate"/>
      </w:r>
      <w:r>
        <w:t>3</w:t>
      </w:r>
      <w:r w:rsidR="006C26C6">
        <w:fldChar w:fldCharType="end"/>
      </w:r>
    </w:p>
    <w:p w:rsidR="00F408D3" w:rsidRDefault="00F408D3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7754A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7754A0">
        <w:rPr>
          <w:b/>
        </w:rPr>
        <w:t>Corrections required</w:t>
      </w:r>
      <w:r>
        <w:tab/>
      </w:r>
      <w:r w:rsidR="006C26C6">
        <w:fldChar w:fldCharType="begin"/>
      </w:r>
      <w:r>
        <w:instrText xml:space="preserve"> PAGEREF _Toc174526150 \h </w:instrText>
      </w:r>
      <w:r w:rsidR="006C26C6">
        <w:fldChar w:fldCharType="separate"/>
      </w:r>
      <w:r>
        <w:t>3</w:t>
      </w:r>
      <w:r w:rsidR="006C26C6">
        <w:fldChar w:fldCharType="end"/>
      </w:r>
    </w:p>
    <w:p w:rsidR="00F408D3" w:rsidRDefault="00F408D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7754A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7754A0">
        <w:rPr>
          <w:b/>
          <w:lang w:val="pt-BR"/>
        </w:rPr>
        <w:t>Change 1</w:t>
      </w:r>
      <w:r>
        <w:tab/>
      </w:r>
      <w:r w:rsidR="006C26C6">
        <w:fldChar w:fldCharType="begin"/>
      </w:r>
      <w:r>
        <w:instrText xml:space="preserve"> PAGEREF _Toc174526151 \h </w:instrText>
      </w:r>
      <w:r w:rsidR="006C26C6">
        <w:fldChar w:fldCharType="separate"/>
      </w:r>
      <w:r>
        <w:t>3</w:t>
      </w:r>
      <w:r w:rsidR="006C26C6">
        <w:fldChar w:fldCharType="end"/>
      </w:r>
    </w:p>
    <w:p w:rsidR="0072478F" w:rsidRPr="00D42F2C" w:rsidRDefault="006C26C6" w:rsidP="0072478F">
      <w:pPr>
        <w:rPr>
          <w:b/>
          <w:sz w:val="24"/>
          <w:lang w:eastAsia="ja-JP"/>
        </w:rPr>
      </w:pPr>
      <w:r w:rsidRPr="00D42F2C">
        <w:rPr>
          <w:rFonts w:cs="Arial"/>
          <w:noProof/>
        </w:rPr>
        <w:fldChar w:fldCharType="end"/>
      </w:r>
      <w:r w:rsidR="0072478F" w:rsidRPr="00D42F2C">
        <w:rPr>
          <w:lang w:val="pt-BR"/>
        </w:rPr>
        <w:br w:type="page"/>
      </w:r>
    </w:p>
    <w:p w:rsidR="0072478F" w:rsidRPr="00D42F2C" w:rsidRDefault="0072478F" w:rsidP="0072478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4526149"/>
      <w:r w:rsidRPr="00D42F2C">
        <w:rPr>
          <w:b/>
          <w:lang w:eastAsia="ja-JP"/>
        </w:rPr>
        <w:lastRenderedPageBreak/>
        <w:t>Overview</w:t>
      </w:r>
      <w:bookmarkEnd w:id="2"/>
      <w:bookmarkEnd w:id="3"/>
    </w:p>
    <w:p w:rsidR="0072478F" w:rsidRPr="00D42F2C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D42F2C">
        <w:rPr>
          <w:rFonts w:cs="Arial"/>
        </w:rPr>
        <w:t xml:space="preserve">This document lists all the changes needed to correct issues in the ATS </w:t>
      </w:r>
      <w:r w:rsidR="00F24579" w:rsidRPr="00D42F2C">
        <w:rPr>
          <w:rFonts w:cs="Arial"/>
        </w:rPr>
        <w:t>iwd-TTCN3-B202</w:t>
      </w:r>
      <w:r w:rsidR="00AD3449">
        <w:rPr>
          <w:rFonts w:cs="Arial" w:hint="eastAsia"/>
          <w:lang w:eastAsia="zh-CN"/>
        </w:rPr>
        <w:t>4</w:t>
      </w:r>
      <w:r w:rsidR="00F24579" w:rsidRPr="00D42F2C">
        <w:rPr>
          <w:rFonts w:cs="Arial"/>
        </w:rPr>
        <w:t>-0</w:t>
      </w:r>
      <w:r w:rsidR="00AD3449">
        <w:rPr>
          <w:rFonts w:cs="Arial" w:hint="eastAsia"/>
          <w:lang w:eastAsia="zh-CN"/>
        </w:rPr>
        <w:t>6</w:t>
      </w:r>
      <w:r w:rsidR="00F24579" w:rsidRPr="00D42F2C">
        <w:rPr>
          <w:rFonts w:cs="Arial"/>
        </w:rPr>
        <w:t>_D2</w:t>
      </w:r>
      <w:r w:rsidR="00F24579" w:rsidRPr="00D42F2C">
        <w:rPr>
          <w:rFonts w:cs="Arial" w:hint="eastAsia"/>
          <w:lang w:eastAsia="zh-CN"/>
        </w:rPr>
        <w:t>4</w:t>
      </w:r>
      <w:r w:rsidR="00F24579" w:rsidRPr="00D42F2C">
        <w:rPr>
          <w:rFonts w:cs="Arial"/>
        </w:rPr>
        <w:t>wk</w:t>
      </w:r>
      <w:r w:rsidR="00D402CF">
        <w:rPr>
          <w:rFonts w:cs="Arial" w:hint="eastAsia"/>
          <w:lang w:eastAsia="zh-CN"/>
        </w:rPr>
        <w:t>32</w:t>
      </w:r>
      <w:r w:rsidR="00F24579" w:rsidRPr="00D42F2C">
        <w:rPr>
          <w:rFonts w:cs="Arial" w:hint="eastAsia"/>
          <w:lang w:eastAsia="zh-CN"/>
        </w:rPr>
        <w:t xml:space="preserve"> </w:t>
      </w:r>
      <w:r w:rsidRPr="00D42F2C">
        <w:rPr>
          <w:rFonts w:cs="Arial"/>
        </w:rPr>
        <w:t>related to the title of this CR.</w:t>
      </w:r>
    </w:p>
    <w:p w:rsidR="0072478F" w:rsidRPr="00D42F2C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42F2C">
        <w:rPr>
          <w:rFonts w:cs="Arial"/>
          <w:b/>
          <w:sz w:val="24"/>
          <w:lang w:eastAsia="ja-JP"/>
        </w:rPr>
        <w:t>Contact:</w:t>
      </w:r>
      <w:r w:rsidRPr="00D42F2C">
        <w:rPr>
          <w:rFonts w:cs="Arial"/>
          <w:b/>
          <w:sz w:val="24"/>
          <w:lang w:eastAsia="ja-JP"/>
        </w:rPr>
        <w:tab/>
      </w:r>
      <w:r w:rsidR="003E1EA3" w:rsidRPr="00D42F2C">
        <w:rPr>
          <w:rFonts w:cs="Arial" w:hint="eastAsia"/>
          <w:b/>
          <w:sz w:val="24"/>
          <w:lang w:eastAsia="zh-CN"/>
        </w:rPr>
        <w:t>Ting Gao</w:t>
      </w:r>
      <w:r w:rsidRPr="00D42F2C">
        <w:rPr>
          <w:rFonts w:cs="Arial"/>
          <w:sz w:val="24"/>
          <w:lang w:eastAsia="ja-JP"/>
        </w:rPr>
        <w:br/>
      </w:r>
      <w:r w:rsidRPr="00D42F2C">
        <w:rPr>
          <w:rFonts w:cs="Arial"/>
          <w:b/>
          <w:lang w:eastAsia="ja-JP"/>
        </w:rPr>
        <w:tab/>
      </w:r>
      <w:hyperlink r:id="rId13" w:history="1">
        <w:r w:rsidR="00EB6D8B" w:rsidRPr="00D42F2C">
          <w:rPr>
            <w:rStyle w:val="aa"/>
            <w:rFonts w:cs="Arial" w:hint="eastAsia"/>
            <w:b/>
            <w:color w:val="auto"/>
            <w:sz w:val="24"/>
            <w:lang w:eastAsia="zh-CN"/>
          </w:rPr>
          <w:t>gaoting@starpointcomm.com</w:t>
        </w:r>
      </w:hyperlink>
    </w:p>
    <w:p w:rsidR="0072478F" w:rsidRPr="00D42F2C" w:rsidRDefault="0072478F" w:rsidP="007247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4526150"/>
      <w:r w:rsidRPr="00D42F2C">
        <w:rPr>
          <w:b/>
        </w:rPr>
        <w:t>Corrections required</w:t>
      </w:r>
      <w:bookmarkEnd w:id="4"/>
      <w:bookmarkEnd w:id="5"/>
      <w:bookmarkEnd w:id="6"/>
    </w:p>
    <w:p w:rsidR="00D42F2C" w:rsidRPr="00D42F2C" w:rsidRDefault="0072478F" w:rsidP="00D42F2C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eastAsia="en-GB"/>
        </w:rPr>
      </w:pPr>
      <w:bookmarkStart w:id="7" w:name="_Toc174526151"/>
      <w:r w:rsidRPr="00D42F2C">
        <w:rPr>
          <w:b/>
          <w:lang w:val="pt-BR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D42F2C" w:rsidRPr="00D42F2C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spacing w:before="40" w:after="40"/>
              <w:rPr>
                <w:rFonts w:ascii="Arial" w:hAnsi="Arial" w:cs="Arial"/>
                <w:b/>
              </w:rPr>
            </w:pPr>
            <w:r w:rsidRPr="00D42F2C"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Pr="00D42F2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E122AE" w:rsidP="00B16F1E">
            <w:pPr>
              <w:pStyle w:val="CRCoverPage"/>
              <w:spacing w:after="0"/>
              <w:rPr>
                <w:noProof/>
              </w:rPr>
            </w:pPr>
            <w:r w:rsidRPr="00E122AE">
              <w:rPr>
                <w:noProof/>
              </w:rPr>
              <w:t>fl_TC_7_1_1_2_2_NR5GC_TestBody</w:t>
            </w:r>
          </w:p>
        </w:tc>
      </w:tr>
      <w:tr w:rsidR="00D42F2C" w:rsidRPr="00D42F2C" w:rsidTr="00B16F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2C" w:rsidRPr="004D1E40" w:rsidRDefault="00E45A3F" w:rsidP="00C13D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current TTCN implementation,</w:t>
            </w:r>
            <w:r w:rsidR="005D7562">
              <w:t xml:space="preserve"> </w:t>
            </w:r>
            <w:r w:rsidR="005D7562" w:rsidRPr="005D7562">
              <w:rPr>
                <w:lang w:eastAsia="zh-CN"/>
              </w:rPr>
              <w:t>pdsch-AggregationFactor=n4</w:t>
            </w:r>
            <w:r w:rsidR="005D7562">
              <w:rPr>
                <w:rFonts w:hint="eastAsia"/>
                <w:lang w:eastAsia="zh-CN"/>
              </w:rPr>
              <w:t xml:space="preserve"> is configured </w:t>
            </w:r>
            <w:r w:rsidR="00D935B9">
              <w:rPr>
                <w:rFonts w:hint="eastAsia"/>
                <w:lang w:eastAsia="zh-CN"/>
              </w:rPr>
              <w:t>in</w:t>
            </w:r>
            <w:r w:rsidR="005D7562">
              <w:rPr>
                <w:rFonts w:hint="eastAsia"/>
                <w:lang w:eastAsia="zh-CN"/>
              </w:rPr>
              <w:t xml:space="preserve"> UE before SS</w:t>
            </w:r>
            <w:r w:rsidR="006A7761">
              <w:rPr>
                <w:rFonts w:hint="eastAsia"/>
                <w:lang w:eastAsia="zh-CN"/>
              </w:rPr>
              <w:t xml:space="preserve">. When SS send the RLC status report for </w:t>
            </w:r>
            <w:r w:rsidR="006A7761" w:rsidRPr="006A7761">
              <w:rPr>
                <w:lang w:eastAsia="zh-CN"/>
              </w:rPr>
              <w:t>RRCReconfiguration</w:t>
            </w:r>
            <w:r w:rsidR="006A7761">
              <w:rPr>
                <w:rFonts w:hint="eastAsia"/>
                <w:lang w:eastAsia="zh-CN"/>
              </w:rPr>
              <w:t>Complete</w:t>
            </w:r>
            <w:r w:rsidR="00E1738B">
              <w:rPr>
                <w:rFonts w:hint="eastAsia"/>
                <w:lang w:eastAsia="zh-CN"/>
              </w:rPr>
              <w:t xml:space="preserve"> message</w:t>
            </w:r>
            <w:r w:rsidR="006A7761">
              <w:rPr>
                <w:rFonts w:hint="eastAsia"/>
                <w:lang w:eastAsia="zh-CN"/>
              </w:rPr>
              <w:t>, t</w:t>
            </w:r>
            <w:r w:rsidR="00D935B9">
              <w:rPr>
                <w:rFonts w:hint="eastAsia"/>
                <w:lang w:eastAsia="zh-CN"/>
              </w:rPr>
              <w:t xml:space="preserve">he </w:t>
            </w:r>
            <w:r w:rsidR="006A7761">
              <w:rPr>
                <w:rFonts w:hint="eastAsia"/>
                <w:lang w:eastAsia="zh-CN"/>
              </w:rPr>
              <w:t xml:space="preserve">new </w:t>
            </w:r>
            <w:r w:rsidR="00D935B9">
              <w:rPr>
                <w:rFonts w:hint="eastAsia"/>
                <w:lang w:eastAsia="zh-CN"/>
              </w:rPr>
              <w:t xml:space="preserve">configuration has already </w:t>
            </w:r>
            <w:r w:rsidR="00D935B9">
              <w:rPr>
                <w:lang w:eastAsia="zh-CN"/>
              </w:rPr>
              <w:t>applied</w:t>
            </w:r>
            <w:r w:rsidR="00D935B9">
              <w:rPr>
                <w:rFonts w:hint="eastAsia"/>
                <w:lang w:eastAsia="zh-CN"/>
              </w:rPr>
              <w:t xml:space="preserve"> in UE</w:t>
            </w:r>
            <w:r w:rsidR="00034FEB">
              <w:rPr>
                <w:rFonts w:hint="eastAsia"/>
                <w:lang w:eastAsia="zh-CN"/>
              </w:rPr>
              <w:t xml:space="preserve"> but not in SS</w:t>
            </w:r>
            <w:r w:rsidR="00C13DEF">
              <w:rPr>
                <w:rFonts w:hint="eastAsia"/>
                <w:lang w:eastAsia="zh-CN"/>
              </w:rPr>
              <w:t>.</w:t>
            </w:r>
            <w:r w:rsidR="006A7761">
              <w:rPr>
                <w:rFonts w:hint="eastAsia"/>
                <w:lang w:eastAsia="zh-CN"/>
              </w:rPr>
              <w:t xml:space="preserve"> </w:t>
            </w:r>
            <w:r w:rsidR="004D268C">
              <w:rPr>
                <w:rFonts w:hint="eastAsia"/>
                <w:lang w:eastAsia="zh-CN"/>
              </w:rPr>
              <w:t xml:space="preserve">UE will try to access to network again </w:t>
            </w:r>
            <w:r w:rsidR="00034FEB">
              <w:rPr>
                <w:rFonts w:hint="eastAsia"/>
                <w:lang w:eastAsia="zh-CN"/>
              </w:rPr>
              <w:t xml:space="preserve">after </w:t>
            </w:r>
            <w:r w:rsidR="00C13DEF">
              <w:rPr>
                <w:rFonts w:hint="eastAsia"/>
                <w:lang w:eastAsia="zh-CN"/>
              </w:rPr>
              <w:t>received the unexpected  RLC status report and lead to test case error.</w:t>
            </w:r>
          </w:p>
        </w:tc>
      </w:tr>
      <w:tr w:rsidR="00D42F2C" w:rsidRPr="00D42F2C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60" w:rsidRPr="00D42F2C" w:rsidRDefault="006D0CD9" w:rsidP="00A754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F408D3">
              <w:rPr>
                <w:rFonts w:ascii="Times New Roman" w:hAnsi="Times New Roman" w:hint="eastAsia"/>
                <w:lang w:eastAsia="zh-CN"/>
              </w:rPr>
              <w:t xml:space="preserve">Try to </w:t>
            </w:r>
            <w:r w:rsidRPr="00F408D3">
              <w:rPr>
                <w:rFonts w:ascii="Times New Roman" w:hAnsi="Times New Roman"/>
                <w:lang w:eastAsia="zh-CN"/>
              </w:rPr>
              <w:t>Configure pdsch-AggregationFactor=n4 in UE and SS</w:t>
            </w:r>
            <w:r w:rsidRPr="00F408D3">
              <w:rPr>
                <w:rFonts w:ascii="Times New Roman" w:hAnsi="Times New Roman" w:hint="eastAsia"/>
                <w:lang w:eastAsia="zh-CN"/>
              </w:rPr>
              <w:t xml:space="preserve"> at the same time.</w:t>
            </w:r>
          </w:p>
        </w:tc>
      </w:tr>
      <w:tr w:rsidR="00D42F2C" w:rsidRPr="00D42F2C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2C" w:rsidRPr="00D42F2C" w:rsidRDefault="00A71DE5" w:rsidP="00B16F1E">
            <w:pPr>
              <w:spacing w:after="0"/>
              <w:rPr>
                <w:rFonts w:ascii="Arial" w:hAnsi="Arial" w:cs="Arial"/>
                <w:lang w:eastAsia="zh-CN"/>
              </w:rPr>
            </w:pPr>
            <w:r w:rsidRPr="00A71DE5">
              <w:rPr>
                <w:rFonts w:ascii="Arial" w:hAnsi="Arial" w:cs="Arial"/>
                <w:lang w:eastAsia="zh-CN"/>
              </w:rPr>
              <w:t>MAC_NR5GC.ttcn</w:t>
            </w:r>
          </w:p>
        </w:tc>
      </w:tr>
      <w:tr w:rsidR="00D42F2C" w:rsidRPr="00D42F2C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42F2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2C" w:rsidRPr="00D42F2C" w:rsidRDefault="00D42F2C" w:rsidP="00B16F1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</w:p>
    <w:p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  <w:r w:rsidRPr="00D42F2C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D42F2C" w:rsidRPr="00D42F2C" w:rsidTr="00B16F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>function fl_TC_7_1_1_2_2_NR5GC_TestBody(DRB_Identity p_NR_DRB_Id) runs on NR_BASE_PTC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//Correct Handling of DL HARQ process PDSCH Aggregation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var template (value) RRCReconfiguration_v1530_IEs v_V1530Ext;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var template (omit) NR_BWP_DownlinkDedicated_PDSCH_Config_Type v_BWP_DownlinkDedicated_PDSCH_Config;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var template (value) PDSCH_Config v_PDSCH_Config;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var template (value) NR_DownlinkBWP_List_Type v_NR_DownlinkBWP_List;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var template (value) CellGroupConfig v_CellGroupConfig;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var template (value) NR_RadioBearerList_Type v_SS_Drb_ConfigList; //@sic R5s221035 sic@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//@siclog "Steps 1-2" siclog@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// SS transmits in the indicated downlink assignment an NR RRCReconfiguration. (Note 1)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// UE transmits NR RRCReconfigurationComplete message to the SS. (Note 2)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//Configure pdsch-AggregationFactor=n4 in UE and SS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v_PDSCH_Config := cs_NR_PDSCH_ConfigDef( -, omit, omit, -, -, -, -, -, omit, -, n4);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v_BWP_DownlinkDedicated_PDSCH_Config := {setup := v_PDSCH_Config};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v_CellGroupConfig := cs_38508_CellGroupConfig(tsc_NR_CellGroupId_MCG,-,-,-,-,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                                              cs_NR_SpCellConfigDef(omit, -, -,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cs_NR_ServingCellConfigDef(cs_BWP_DownlinkDedicated_Def(-, v_BWP_DownlinkDedicated_PDSCH_Config))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)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                                              );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v_V1530Ext := cs_NR_RRCReconfiguration_v1530_IEs(bit2oct(encvalue(v_CellGroupConfig)));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lastRenderedPageBreak/>
              <w:t xml:space="preserve">    v_NR_DownlinkBWP_List := f_NR_CellInfo_GetDownlinkBWP_List(nr_Cell1);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v_NR_DownlinkBWP_List[0].Pdsch.ConfigDedicated.R15.pdsch_AggregationFactor := n4;</w:t>
            </w:r>
          </w:p>
          <w:p w:rsidR="009727F4" w:rsidRPr="004E2BD6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4E2BD6">
              <w:rPr>
                <w:rFonts w:ascii="Courier New" w:hAnsi="Courier New" w:cs="Courier New"/>
                <w:highlight w:val="yellow"/>
                <w:lang w:eastAsia="de-DE"/>
              </w:rPr>
              <w:t>f_NR_SendRRCReconfiguration(nr_Cell1, -,-, v_V1530Ext);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2BD6">
              <w:rPr>
                <w:rFonts w:ascii="Courier New" w:hAnsi="Courier New" w:cs="Courier New"/>
                <w:highlight w:val="yellow"/>
                <w:lang w:eastAsia="de-DE"/>
              </w:rPr>
              <w:t xml:space="preserve">    f_NR_SS_CommonCellConfig(nr_Cell1, cads_NR_DownlinkBWP_ConfigCommon_REQ(nr_Cell1, -, v_NR_DownlinkBWP_List));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// Configure MAC in TestMode - after signalling on SRBs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//@sic R5s221035 sic@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v_SS_Drb_ConfigList := {cs_NR_SS_RadioBearer_MAC_TestMode(p_NR_DRB_Id, cs_NR_MAC_TestModeInfo_NoHeaderManipulationDLOnly)};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f_NR_SS_CommonRadioBearerConfig(nr_Cell1, v_SS_Drb_ConfigList);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f_TC_7_1_1_2_2_NR_TestBody(p_NR_DRB_Id);</w:t>
            </w: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9727F4" w:rsidRPr="009727F4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 f_NR_ULGrantConfiguration_Start(nr_Cell1); //@sic R5s221035 sic@</w:t>
            </w:r>
          </w:p>
          <w:p w:rsidR="00D42F2C" w:rsidRPr="00D42F2C" w:rsidRDefault="009727F4" w:rsidP="00972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9727F4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</w:p>
    <w:p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  <w:r w:rsidRPr="00D42F2C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D42F2C" w:rsidRPr="00D42F2C" w:rsidTr="00031CA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EF" w:rsidRPr="00CD5BEF" w:rsidRDefault="00D42F2C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zh-CN"/>
              </w:rPr>
              <w:t xml:space="preserve"> </w:t>
            </w:r>
            <w:r w:rsidR="00CD5BEF" w:rsidRPr="00CD5BEF">
              <w:rPr>
                <w:rFonts w:ascii="Courier New" w:hAnsi="Courier New" w:cs="Courier New"/>
                <w:lang w:eastAsia="de-DE"/>
              </w:rPr>
              <w:t>function fl_TC_7_1_1_2_2_NR5GC_TestBody(DRB_Identity p_NR_DRB_Id) runs on NR_BASE_PTC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//Correct Handling of DL HARQ process PDSCH Aggregation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var template (value) RRCReconfiguration_v1530_IEs v_V1530Ext;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var template (omit) NR_BWP_DownlinkDedicated_PDSCH_Config_Type v_BWP_DownlinkDedicated_PDSCH_Config;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var template (value) PDSCH_Config v_PDSCH_Config;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var template (value) NR_DownlinkBWP_List_Type v_NR_DownlinkBWP_List;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var template (value) CellGroupConfig v_CellGroupConfig;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var template (value) NR_RadioBearerList_Type v_SS_Drb_ConfigList; //@sic R5s221035 sic@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B2F30">
              <w:rPr>
                <w:rFonts w:ascii="Courier New" w:hAnsi="Courier New" w:cs="Courier New"/>
                <w:highlight w:val="yellow"/>
                <w:lang w:eastAsia="de-DE"/>
              </w:rPr>
              <w:t>var SubFrameTiming_Type v_TimingDL;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//@siclog "Steps 1-2" siclog@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// SS transmits in the indicated downlink assignment an NR RRCReconfiguration. (Note 1)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// UE transmits NR RRCReconfigurationComplete message to the SS. (Note 2)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//Configure pdsch-AggregationFactor=n4 in UE and SS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v_PDSCH_Config := cs_NR_PDSCH_ConfigDef( -, omit, omit, -, -, -, -, -, omit, -, n4);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v_BWP_DownlinkDedicated_PDSCH_Config := {setup := v_PDSCH_Config};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v_CellGroupConfig := cs_38508_CellGroupConfig(tsc_NR_CellGroupId_MCG,-,-,-,-,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                                              cs_NR_SpCellConfigDef(omit, -, -,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cs_NR_ServingCellConfigDef(cs_BWP_DownlinkDedicated_Def(-, v_BWP_DownlinkDedicated_PDSCH_Config))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)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                                              );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v_V1530Ext := cs_NR_RRCReconfiguration_v1530_IEs(bit2oct(encvalue(v_CellGroupConfig)));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v_NR_DownlinkBWP_List := f_NR_CellInfo_GetDownlinkBWP_List(nr_Cell1);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v_NR_DownlinkBWP_List[0].Pdsch.ConfigDedicated.R15.pdsch_AggregationFactor := n4;</w:t>
            </w:r>
          </w:p>
          <w:p w:rsidR="00CD5BEF" w:rsidRPr="003A4A98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ab/>
            </w:r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>v_TimingDL := f_NR_GetNextSendOccasion_DL(nr_Cell1);</w:t>
            </w:r>
          </w:p>
          <w:p w:rsidR="00CD5BEF" w:rsidRPr="003A4A98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ab/>
              <w:t>f_NR_SendRRCReconfiguration(nr_Cell1, -,-, v_V1530Ext,-,-,cs_TimingInfo_NR(v_TimingDL),false);</w:t>
            </w:r>
          </w:p>
          <w:p w:rsidR="00CD5BEF" w:rsidRPr="003A4A98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ab/>
              <w:t>v_TimingDL := f_SubFrameTiming_AddMilliSeconds(v_TimingDL,10);</w:t>
            </w:r>
          </w:p>
          <w:p w:rsidR="00CD5BEF" w:rsidRPr="003A4A98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 xml:space="preserve">    f_NR_SS_CommonCellConfig(nr_Cell1, </w:t>
            </w:r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>cads_NR_DownlinkBWP_ConfigCommon_REQ(nr_Cell1, cs_TimingInfo_NR(v_TimingDL),v_NR_DownlinkBWP_List));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3A4A98">
              <w:rPr>
                <w:rFonts w:ascii="Courier New" w:hAnsi="Courier New" w:cs="Courier New"/>
                <w:highlight w:val="yellow"/>
                <w:lang w:eastAsia="de-DE"/>
              </w:rPr>
              <w:tab/>
              <w:t>SRB.receive(car_NR_SRB_RrcPdu_IND(nr_Cell1, tsc_NR_RbId_SRB1, cr_38508_RRCReconfigurationComplete));</w:t>
            </w:r>
            <w:r w:rsidRPr="00CD5BEF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// Configure MAC in TestMode - after signalling on SRBs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//@sic R5s221035 sic@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v_SS_Drb_ConfigList := {cs_NR_SS_RadioBearer_MAC_TestMode(p_NR_DRB_Id, cs_NR_MAC_TestModeInfo_NoHeaderManipulationDLOnly)};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f_NR_SS_CommonRadioBearerConfig(nr_Cell1, v_SS_Drb_ConfigList);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f_TC_7_1_1_2_2_NR_TestBody(p_NR_DRB_Id);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CD5BEF" w:rsidRPr="00CD5BEF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 f_NR_ULGrantConfiguration_Start(nr_Cell1); //@sic R5s221035 sic@</w:t>
            </w:r>
          </w:p>
          <w:p w:rsidR="00D42F2C" w:rsidRPr="00D42F2C" w:rsidRDefault="00CD5BEF" w:rsidP="00CD5B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D5BEF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:rsidR="0072478F" w:rsidRPr="00D42F2C" w:rsidRDefault="0072478F" w:rsidP="00FE1E38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lang w:eastAsia="zh-CN"/>
        </w:rPr>
      </w:pPr>
    </w:p>
    <w:sectPr w:rsidR="0072478F" w:rsidRPr="00D42F2C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E3F" w:rsidRDefault="00C80E3F">
      <w:r>
        <w:separator/>
      </w:r>
    </w:p>
  </w:endnote>
  <w:endnote w:type="continuationSeparator" w:id="1">
    <w:p w:rsidR="00C80E3F" w:rsidRDefault="00C80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E3F" w:rsidRDefault="00C80E3F">
      <w:r>
        <w:separator/>
      </w:r>
    </w:p>
  </w:footnote>
  <w:footnote w:type="continuationSeparator" w:id="1">
    <w:p w:rsidR="00C80E3F" w:rsidRDefault="00C80E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1E" w:rsidRDefault="00B16F1E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1E" w:rsidRDefault="00B16F1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1E" w:rsidRDefault="00B16F1E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1E" w:rsidRDefault="00B16F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6975"/>
    <w:rsid w:val="00022E4A"/>
    <w:rsid w:val="00031CA2"/>
    <w:rsid w:val="00034FEB"/>
    <w:rsid w:val="00046596"/>
    <w:rsid w:val="00053A0E"/>
    <w:rsid w:val="00055CA2"/>
    <w:rsid w:val="00070E09"/>
    <w:rsid w:val="00094FFB"/>
    <w:rsid w:val="000A3004"/>
    <w:rsid w:val="000A6394"/>
    <w:rsid w:val="000B7FED"/>
    <w:rsid w:val="000C038A"/>
    <w:rsid w:val="000C6598"/>
    <w:rsid w:val="000C6B85"/>
    <w:rsid w:val="000D44B3"/>
    <w:rsid w:val="000E1705"/>
    <w:rsid w:val="000E17F5"/>
    <w:rsid w:val="00106F7F"/>
    <w:rsid w:val="00112823"/>
    <w:rsid w:val="001150DF"/>
    <w:rsid w:val="00145D43"/>
    <w:rsid w:val="00150911"/>
    <w:rsid w:val="001635A3"/>
    <w:rsid w:val="00181F0D"/>
    <w:rsid w:val="00187E4E"/>
    <w:rsid w:val="00190E3B"/>
    <w:rsid w:val="00191C0C"/>
    <w:rsid w:val="00192C46"/>
    <w:rsid w:val="00197724"/>
    <w:rsid w:val="001A06AD"/>
    <w:rsid w:val="001A08B3"/>
    <w:rsid w:val="001A79AC"/>
    <w:rsid w:val="001A7B60"/>
    <w:rsid w:val="001B52F0"/>
    <w:rsid w:val="001B7A65"/>
    <w:rsid w:val="001C3E37"/>
    <w:rsid w:val="001E41F3"/>
    <w:rsid w:val="002020C9"/>
    <w:rsid w:val="00205A90"/>
    <w:rsid w:val="00205C08"/>
    <w:rsid w:val="00216024"/>
    <w:rsid w:val="0026004D"/>
    <w:rsid w:val="002640DD"/>
    <w:rsid w:val="00275D12"/>
    <w:rsid w:val="00284FEB"/>
    <w:rsid w:val="002860C4"/>
    <w:rsid w:val="00287792"/>
    <w:rsid w:val="002B2C45"/>
    <w:rsid w:val="002B5741"/>
    <w:rsid w:val="002C4817"/>
    <w:rsid w:val="002C5349"/>
    <w:rsid w:val="002D683C"/>
    <w:rsid w:val="002E472E"/>
    <w:rsid w:val="002F15F0"/>
    <w:rsid w:val="00300591"/>
    <w:rsid w:val="003045C8"/>
    <w:rsid w:val="00305409"/>
    <w:rsid w:val="0031320A"/>
    <w:rsid w:val="00346760"/>
    <w:rsid w:val="00353717"/>
    <w:rsid w:val="00355005"/>
    <w:rsid w:val="003609EF"/>
    <w:rsid w:val="0036231A"/>
    <w:rsid w:val="00374772"/>
    <w:rsid w:val="00374DD4"/>
    <w:rsid w:val="003873EE"/>
    <w:rsid w:val="003A1211"/>
    <w:rsid w:val="003A1523"/>
    <w:rsid w:val="003A4A98"/>
    <w:rsid w:val="003C3721"/>
    <w:rsid w:val="003C3954"/>
    <w:rsid w:val="003E1A36"/>
    <w:rsid w:val="003E1EA3"/>
    <w:rsid w:val="003F285A"/>
    <w:rsid w:val="003F4082"/>
    <w:rsid w:val="00404EA2"/>
    <w:rsid w:val="00405C8E"/>
    <w:rsid w:val="00407EE9"/>
    <w:rsid w:val="00410371"/>
    <w:rsid w:val="0041163C"/>
    <w:rsid w:val="0041798F"/>
    <w:rsid w:val="004242F1"/>
    <w:rsid w:val="00427748"/>
    <w:rsid w:val="00437303"/>
    <w:rsid w:val="004677F1"/>
    <w:rsid w:val="0048270A"/>
    <w:rsid w:val="0048283F"/>
    <w:rsid w:val="00485BF2"/>
    <w:rsid w:val="00493138"/>
    <w:rsid w:val="004B4133"/>
    <w:rsid w:val="004B72EF"/>
    <w:rsid w:val="004B75B7"/>
    <w:rsid w:val="004C2D2C"/>
    <w:rsid w:val="004C2D35"/>
    <w:rsid w:val="004D1E40"/>
    <w:rsid w:val="004D268C"/>
    <w:rsid w:val="004D4E70"/>
    <w:rsid w:val="004E2BD6"/>
    <w:rsid w:val="004E6AFE"/>
    <w:rsid w:val="005141D9"/>
    <w:rsid w:val="00514EAE"/>
    <w:rsid w:val="0051580D"/>
    <w:rsid w:val="0054030B"/>
    <w:rsid w:val="005425BA"/>
    <w:rsid w:val="005427FE"/>
    <w:rsid w:val="00545E9D"/>
    <w:rsid w:val="00547111"/>
    <w:rsid w:val="005477F1"/>
    <w:rsid w:val="00561ECB"/>
    <w:rsid w:val="00562B67"/>
    <w:rsid w:val="005672A4"/>
    <w:rsid w:val="00570273"/>
    <w:rsid w:val="00572918"/>
    <w:rsid w:val="00583289"/>
    <w:rsid w:val="00587EE3"/>
    <w:rsid w:val="00592D74"/>
    <w:rsid w:val="005D5DFD"/>
    <w:rsid w:val="005D7562"/>
    <w:rsid w:val="005E2C44"/>
    <w:rsid w:val="005E5305"/>
    <w:rsid w:val="00600660"/>
    <w:rsid w:val="00601E78"/>
    <w:rsid w:val="00621188"/>
    <w:rsid w:val="00624EF0"/>
    <w:rsid w:val="006257ED"/>
    <w:rsid w:val="00634CBF"/>
    <w:rsid w:val="00637E60"/>
    <w:rsid w:val="006429F0"/>
    <w:rsid w:val="00647DC6"/>
    <w:rsid w:val="006517C7"/>
    <w:rsid w:val="00653DE4"/>
    <w:rsid w:val="00665C47"/>
    <w:rsid w:val="00672F06"/>
    <w:rsid w:val="006904EA"/>
    <w:rsid w:val="00690874"/>
    <w:rsid w:val="00691375"/>
    <w:rsid w:val="00692251"/>
    <w:rsid w:val="00694B69"/>
    <w:rsid w:val="00695808"/>
    <w:rsid w:val="006A1740"/>
    <w:rsid w:val="006A2217"/>
    <w:rsid w:val="006A7761"/>
    <w:rsid w:val="006B0377"/>
    <w:rsid w:val="006B2F30"/>
    <w:rsid w:val="006B34CB"/>
    <w:rsid w:val="006B46FB"/>
    <w:rsid w:val="006B4D39"/>
    <w:rsid w:val="006B4F7F"/>
    <w:rsid w:val="006C26C6"/>
    <w:rsid w:val="006C5D54"/>
    <w:rsid w:val="006C7DDF"/>
    <w:rsid w:val="006D0CD9"/>
    <w:rsid w:val="006E21FB"/>
    <w:rsid w:val="006F3A6B"/>
    <w:rsid w:val="0070094B"/>
    <w:rsid w:val="0070669F"/>
    <w:rsid w:val="0071048F"/>
    <w:rsid w:val="0072478F"/>
    <w:rsid w:val="00736C93"/>
    <w:rsid w:val="007420EF"/>
    <w:rsid w:val="00742FE7"/>
    <w:rsid w:val="007459D2"/>
    <w:rsid w:val="00750132"/>
    <w:rsid w:val="0075393E"/>
    <w:rsid w:val="0075464B"/>
    <w:rsid w:val="00763199"/>
    <w:rsid w:val="00764A68"/>
    <w:rsid w:val="007659EC"/>
    <w:rsid w:val="00781FBF"/>
    <w:rsid w:val="00790B1F"/>
    <w:rsid w:val="00790D6E"/>
    <w:rsid w:val="00792342"/>
    <w:rsid w:val="007977A8"/>
    <w:rsid w:val="007B36C8"/>
    <w:rsid w:val="007B512A"/>
    <w:rsid w:val="007C2097"/>
    <w:rsid w:val="007D6A07"/>
    <w:rsid w:val="007E6E6E"/>
    <w:rsid w:val="007F0146"/>
    <w:rsid w:val="007F7259"/>
    <w:rsid w:val="00803DE0"/>
    <w:rsid w:val="008040A8"/>
    <w:rsid w:val="008279FA"/>
    <w:rsid w:val="00845170"/>
    <w:rsid w:val="00860108"/>
    <w:rsid w:val="008626E7"/>
    <w:rsid w:val="00865118"/>
    <w:rsid w:val="0086617D"/>
    <w:rsid w:val="00870EE7"/>
    <w:rsid w:val="00882109"/>
    <w:rsid w:val="008863B9"/>
    <w:rsid w:val="0089010A"/>
    <w:rsid w:val="008A45A6"/>
    <w:rsid w:val="008B2850"/>
    <w:rsid w:val="008D39E6"/>
    <w:rsid w:val="008D3CCC"/>
    <w:rsid w:val="008E1FF2"/>
    <w:rsid w:val="008E2C62"/>
    <w:rsid w:val="008F3789"/>
    <w:rsid w:val="008F686C"/>
    <w:rsid w:val="00905A0B"/>
    <w:rsid w:val="009148DE"/>
    <w:rsid w:val="009172F5"/>
    <w:rsid w:val="00941E30"/>
    <w:rsid w:val="009531B0"/>
    <w:rsid w:val="009545DB"/>
    <w:rsid w:val="009727F4"/>
    <w:rsid w:val="00972EB9"/>
    <w:rsid w:val="009741B3"/>
    <w:rsid w:val="009777D9"/>
    <w:rsid w:val="00991B88"/>
    <w:rsid w:val="009A5753"/>
    <w:rsid w:val="009A579D"/>
    <w:rsid w:val="009B1AF5"/>
    <w:rsid w:val="009C582D"/>
    <w:rsid w:val="009E3297"/>
    <w:rsid w:val="009E5487"/>
    <w:rsid w:val="009F734F"/>
    <w:rsid w:val="00A04749"/>
    <w:rsid w:val="00A06009"/>
    <w:rsid w:val="00A246B6"/>
    <w:rsid w:val="00A2733B"/>
    <w:rsid w:val="00A30CE5"/>
    <w:rsid w:val="00A47483"/>
    <w:rsid w:val="00A47E70"/>
    <w:rsid w:val="00A50CF0"/>
    <w:rsid w:val="00A55DA1"/>
    <w:rsid w:val="00A71DE5"/>
    <w:rsid w:val="00A75426"/>
    <w:rsid w:val="00A7671C"/>
    <w:rsid w:val="00A94CFF"/>
    <w:rsid w:val="00A97A81"/>
    <w:rsid w:val="00AA0347"/>
    <w:rsid w:val="00AA2CBC"/>
    <w:rsid w:val="00AA4D1D"/>
    <w:rsid w:val="00AC198B"/>
    <w:rsid w:val="00AC5820"/>
    <w:rsid w:val="00AC77D4"/>
    <w:rsid w:val="00AD1CD8"/>
    <w:rsid w:val="00AD3449"/>
    <w:rsid w:val="00B16F1E"/>
    <w:rsid w:val="00B258BB"/>
    <w:rsid w:val="00B52372"/>
    <w:rsid w:val="00B67B97"/>
    <w:rsid w:val="00B85A61"/>
    <w:rsid w:val="00B968C8"/>
    <w:rsid w:val="00BA3EC5"/>
    <w:rsid w:val="00BA51D9"/>
    <w:rsid w:val="00BA623C"/>
    <w:rsid w:val="00BB5DFC"/>
    <w:rsid w:val="00BD1C2A"/>
    <w:rsid w:val="00BD279D"/>
    <w:rsid w:val="00BD6BB8"/>
    <w:rsid w:val="00BE4885"/>
    <w:rsid w:val="00C01BAA"/>
    <w:rsid w:val="00C13DEF"/>
    <w:rsid w:val="00C550B6"/>
    <w:rsid w:val="00C64ABB"/>
    <w:rsid w:val="00C66BA2"/>
    <w:rsid w:val="00C7265C"/>
    <w:rsid w:val="00C80E3F"/>
    <w:rsid w:val="00C8557A"/>
    <w:rsid w:val="00C870F6"/>
    <w:rsid w:val="00C8754D"/>
    <w:rsid w:val="00C95985"/>
    <w:rsid w:val="00CB2C57"/>
    <w:rsid w:val="00CC313B"/>
    <w:rsid w:val="00CC5026"/>
    <w:rsid w:val="00CC68D0"/>
    <w:rsid w:val="00CC7D43"/>
    <w:rsid w:val="00CD5617"/>
    <w:rsid w:val="00CD5BEF"/>
    <w:rsid w:val="00CF66AD"/>
    <w:rsid w:val="00D03F9A"/>
    <w:rsid w:val="00D04AC1"/>
    <w:rsid w:val="00D06D51"/>
    <w:rsid w:val="00D24991"/>
    <w:rsid w:val="00D27D2A"/>
    <w:rsid w:val="00D27E6A"/>
    <w:rsid w:val="00D370BF"/>
    <w:rsid w:val="00D37CFD"/>
    <w:rsid w:val="00D402CF"/>
    <w:rsid w:val="00D42F2C"/>
    <w:rsid w:val="00D50255"/>
    <w:rsid w:val="00D66520"/>
    <w:rsid w:val="00D84AE9"/>
    <w:rsid w:val="00D9124E"/>
    <w:rsid w:val="00D935B9"/>
    <w:rsid w:val="00DA206B"/>
    <w:rsid w:val="00DA4E06"/>
    <w:rsid w:val="00DB4D72"/>
    <w:rsid w:val="00DB58EE"/>
    <w:rsid w:val="00DC023F"/>
    <w:rsid w:val="00DC7FD7"/>
    <w:rsid w:val="00DD3C08"/>
    <w:rsid w:val="00DE041C"/>
    <w:rsid w:val="00DE23E3"/>
    <w:rsid w:val="00DE34CF"/>
    <w:rsid w:val="00DE44FB"/>
    <w:rsid w:val="00E122AE"/>
    <w:rsid w:val="00E13F3D"/>
    <w:rsid w:val="00E1738B"/>
    <w:rsid w:val="00E34898"/>
    <w:rsid w:val="00E3516A"/>
    <w:rsid w:val="00E45A3F"/>
    <w:rsid w:val="00E46F9C"/>
    <w:rsid w:val="00E6304E"/>
    <w:rsid w:val="00E6782A"/>
    <w:rsid w:val="00E70359"/>
    <w:rsid w:val="00E75B59"/>
    <w:rsid w:val="00E8246D"/>
    <w:rsid w:val="00E9201B"/>
    <w:rsid w:val="00E9304A"/>
    <w:rsid w:val="00E97CAD"/>
    <w:rsid w:val="00EA38CC"/>
    <w:rsid w:val="00EB09B7"/>
    <w:rsid w:val="00EB1C14"/>
    <w:rsid w:val="00EB6D8B"/>
    <w:rsid w:val="00EB7219"/>
    <w:rsid w:val="00ED7414"/>
    <w:rsid w:val="00EE7D7C"/>
    <w:rsid w:val="00F01432"/>
    <w:rsid w:val="00F110BE"/>
    <w:rsid w:val="00F23CF0"/>
    <w:rsid w:val="00F24579"/>
    <w:rsid w:val="00F25D98"/>
    <w:rsid w:val="00F2620B"/>
    <w:rsid w:val="00F300FB"/>
    <w:rsid w:val="00F333BA"/>
    <w:rsid w:val="00F408D3"/>
    <w:rsid w:val="00F42A6B"/>
    <w:rsid w:val="00F51C74"/>
    <w:rsid w:val="00F67511"/>
    <w:rsid w:val="00F67D04"/>
    <w:rsid w:val="00F712EB"/>
    <w:rsid w:val="00F71A38"/>
    <w:rsid w:val="00F8702E"/>
    <w:rsid w:val="00F93F46"/>
    <w:rsid w:val="00FA2F03"/>
    <w:rsid w:val="00FA4DD1"/>
    <w:rsid w:val="00FB6386"/>
    <w:rsid w:val="00FB7088"/>
    <w:rsid w:val="00FC5A45"/>
    <w:rsid w:val="00FC5C65"/>
    <w:rsid w:val="00FC5E87"/>
    <w:rsid w:val="00FE1E38"/>
    <w:rsid w:val="00FE3B40"/>
    <w:rsid w:val="00FF02BF"/>
    <w:rsid w:val="00FF2177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70094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1319</TotalTime>
  <Pages>5</Pages>
  <Words>1281</Words>
  <Characters>7308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263</cp:revision>
  <cp:lastPrinted>1900-01-01T00:00:00Z</cp:lastPrinted>
  <dcterms:created xsi:type="dcterms:W3CDTF">2024-04-17T09:14:00Z</dcterms:created>
  <dcterms:modified xsi:type="dcterms:W3CDTF">2024-08-14T07:15:00Z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