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78F" w:rsidRDefault="0072478F" w:rsidP="009762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 xml:space="preserve">3GPP TSG-RAN5 </w:t>
      </w:r>
      <w:r w:rsidRPr="00FA5442">
        <w:rPr>
          <w:b/>
          <w:noProof/>
          <w:sz w:val="24"/>
        </w:rPr>
        <w:t>Meeting</w:t>
      </w:r>
      <w:r w:rsidRPr="00D03794">
        <w:rPr>
          <w:b/>
          <w:noProof/>
          <w:sz w:val="24"/>
        </w:rPr>
        <w:t xml:space="preserve">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029B5" w:rsidRPr="00C029B5">
        <w:rPr>
          <w:b/>
          <w:i/>
          <w:noProof/>
          <w:sz w:val="28"/>
        </w:rPr>
        <w:t>R5s240522</w:t>
      </w:r>
      <w:r w:rsidR="005D5DFD">
        <w:rPr>
          <w:b/>
          <w:i/>
          <w:noProof/>
          <w:sz w:val="28"/>
        </w:rPr>
        <w:t xml:space="preserve"> </w:t>
      </w:r>
    </w:p>
    <w:p w:rsidR="0072478F" w:rsidRDefault="00B2714E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BA51D9">
          <w:rPr>
            <w:b/>
            <w:noProof/>
            <w:sz w:val="24"/>
          </w:rPr>
          <w:t>Online</w:t>
        </w:r>
      </w:fldSimple>
      <w:r w:rsidR="0072478F">
        <w:rPr>
          <w:b/>
          <w:noProof/>
          <w:sz w:val="24"/>
        </w:rPr>
        <w:t xml:space="preserve">, </w:t>
      </w:r>
      <w:r>
        <w:fldChar w:fldCharType="begin"/>
      </w:r>
      <w:r w:rsidR="0072478F">
        <w:instrText xml:space="preserve"> DOCPROPERTY  Country  \* MERGEFORMAT </w:instrText>
      </w:r>
      <w:r>
        <w:fldChar w:fldCharType="end"/>
      </w:r>
      <w:r w:rsidR="0072478F">
        <w:rPr>
          <w:b/>
          <w:noProof/>
          <w:sz w:val="24"/>
        </w:rPr>
        <w:t xml:space="preserve">, </w:t>
      </w:r>
      <w:fldSimple w:instr=" DOCPROPERTY  StartDate  \* MERGEFORMAT ">
        <w:r w:rsidR="0072478F">
          <w:rPr>
            <w:b/>
            <w:noProof/>
            <w:sz w:val="24"/>
          </w:rPr>
          <w:t>8</w:t>
        </w:r>
        <w:r w:rsidR="0072478F" w:rsidRPr="00BA51D9">
          <w:rPr>
            <w:b/>
            <w:noProof/>
            <w:sz w:val="24"/>
          </w:rPr>
          <w:t>th Dec 20</w:t>
        </w:r>
        <w:r w:rsidR="0072478F">
          <w:rPr>
            <w:b/>
            <w:noProof/>
            <w:sz w:val="24"/>
          </w:rPr>
          <w:t>23</w:t>
        </w:r>
      </w:fldSimple>
      <w:r w:rsidR="0072478F">
        <w:rPr>
          <w:b/>
          <w:noProof/>
          <w:sz w:val="24"/>
        </w:rPr>
        <w:t xml:space="preserve"> - </w:t>
      </w:r>
      <w:fldSimple w:instr=" DOCPROPERTY  EndDate  \* MERGEFORMAT ">
        <w:r w:rsidR="0072478F" w:rsidRPr="00BA51D9">
          <w:rPr>
            <w:b/>
            <w:noProof/>
            <w:sz w:val="24"/>
          </w:rPr>
          <w:t>31st Dec 202</w:t>
        </w:r>
        <w:r w:rsidR="0072478F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271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516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6CC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C51049">
              <w:rPr>
                <w:b/>
                <w:noProof/>
                <w:sz w:val="28"/>
              </w:rPr>
              <w:t>34</w:t>
            </w:r>
            <w:r w:rsidR="00C51049" w:rsidRPr="00C51049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Pr="00C5104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271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2714E" w:rsidP="009A70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265C" w:rsidRPr="00410371">
                <w:rPr>
                  <w:b/>
                  <w:noProof/>
                  <w:sz w:val="28"/>
                </w:rPr>
                <w:t>17.</w:t>
              </w:r>
              <w:r w:rsidR="00C7265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9A70B1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7265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14E" w:rsidP="007E6E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A47B6E">
                <w:t xml:space="preserve">Correction to </w:t>
              </w:r>
              <w:r w:rsidR="00A47B6E">
                <w:rPr>
                  <w:rFonts w:hint="eastAsia"/>
                  <w:lang w:eastAsia="zh-CN"/>
                </w:rPr>
                <w:t>NR5GC</w:t>
              </w:r>
              <w:r w:rsidR="00A47B6E">
                <w:t xml:space="preserve"> testcase </w:t>
              </w:r>
              <w:r w:rsidR="00A47B6E">
                <w:rPr>
                  <w:rFonts w:hint="eastAsia"/>
                  <w:lang w:eastAsia="zh-CN"/>
                </w:rPr>
                <w:t>7.1.1.4.2.3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97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714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>
                <w:rPr>
                  <w:noProof/>
                </w:rPr>
                <w:t>R5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271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81558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714E" w:rsidP="00445C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4082">
                <w:rPr>
                  <w:noProof/>
                </w:rPr>
                <w:t>2024-</w:t>
              </w:r>
              <w:r w:rsidR="003F4082">
                <w:rPr>
                  <w:rFonts w:hint="eastAsia"/>
                  <w:noProof/>
                  <w:lang w:eastAsia="zh-CN"/>
                </w:rPr>
                <w:t>0</w:t>
              </w:r>
              <w:r w:rsidR="00445C89">
                <w:rPr>
                  <w:rFonts w:hint="eastAsia"/>
                  <w:noProof/>
                  <w:lang w:eastAsia="zh-CN"/>
                </w:rPr>
                <w:t>8</w:t>
              </w:r>
              <w:r w:rsidR="003F4082">
                <w:rPr>
                  <w:noProof/>
                </w:rPr>
                <w:t>-</w:t>
              </w:r>
              <w:r w:rsidR="00445C89">
                <w:rPr>
                  <w:rFonts w:hint="eastAsia"/>
                  <w:noProof/>
                  <w:lang w:eastAsia="zh-CN"/>
                </w:rPr>
                <w:t>05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271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741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71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4D1D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3DAD" w:rsidRDefault="00083DAD" w:rsidP="00083DAD">
            <w:pPr>
              <w:spacing w:after="0"/>
              <w:rPr>
                <w:rFonts w:ascii="Arial" w:hAnsi="Arial" w:cs="Arial"/>
                <w:lang w:eastAsia="zh-CN"/>
              </w:rPr>
            </w:pPr>
            <w:r w:rsidRPr="00C65403">
              <w:rPr>
                <w:rFonts w:ascii="Arial" w:hAnsi="Arial" w:cs="Arial" w:hint="eastAsia"/>
                <w:lang w:eastAsia="zh-CN"/>
              </w:rPr>
              <w:t xml:space="preserve">According to </w:t>
            </w:r>
            <w:r w:rsidRPr="00C65403">
              <w:rPr>
                <w:rFonts w:ascii="Arial" w:hAnsi="Arial" w:cs="Arial"/>
                <w:lang w:eastAsia="zh-CN"/>
              </w:rPr>
              <w:t>TS 38.214</w:t>
            </w:r>
            <w:r w:rsidRPr="00C65403">
              <w:rPr>
                <w:rFonts w:ascii="Arial" w:hAnsi="Arial" w:cs="Arial" w:hint="eastAsia"/>
                <w:lang w:eastAsia="zh-CN"/>
              </w:rPr>
              <w:t xml:space="preserve">, </w:t>
            </w:r>
            <w:r w:rsidRPr="00C65403">
              <w:rPr>
                <w:rFonts w:ascii="Arial" w:hAnsi="Arial" w:cs="Arial"/>
                <w:lang w:eastAsia="zh-CN"/>
              </w:rPr>
              <w:t>6.1.2.2.1</w:t>
            </w:r>
            <w:r>
              <w:rPr>
                <w:rFonts w:ascii="Arial" w:hAnsi="Arial" w:cs="Arial" w:hint="eastAsia"/>
                <w:lang w:eastAsia="zh-CN"/>
              </w:rPr>
              <w:t>:</w:t>
            </w:r>
          </w:p>
          <w:p w:rsidR="00083DAD" w:rsidRPr="0048482F" w:rsidRDefault="00083DAD" w:rsidP="00083DAD">
            <w:pPr>
              <w:rPr>
                <w:color w:val="000000"/>
              </w:rPr>
            </w:pPr>
            <w:r w:rsidRPr="0048482F">
              <w:rPr>
                <w:color w:val="000000"/>
              </w:rPr>
              <w:t xml:space="preserve">In uplink resource allocation of type 0, the </w:t>
            </w:r>
            <w:r w:rsidRPr="0048482F">
              <w:rPr>
                <w:rFonts w:hint="eastAsia"/>
                <w:color w:val="000000"/>
              </w:rPr>
              <w:t>resource block assignment information includes a bitmap indicating</w:t>
            </w:r>
            <w:r w:rsidRPr="0048482F">
              <w:rPr>
                <w:color w:val="000000"/>
              </w:rPr>
              <w:t xml:space="preserve"> the Resource Block Groups (RBGs) that are allocated to the scheduled UE where a RBG is a set of consecutive </w:t>
            </w:r>
            <w:r>
              <w:rPr>
                <w:color w:val="000000"/>
                <w:sz w:val="19"/>
                <w:szCs w:val="19"/>
              </w:rPr>
              <w:t>virtual</w:t>
            </w:r>
            <w:r>
              <w:rPr>
                <w:rFonts w:hint="eastAsia"/>
                <w:color w:val="000000"/>
                <w:sz w:val="19"/>
                <w:szCs w:val="19"/>
                <w:lang w:eastAsia="zh-CN"/>
              </w:rPr>
              <w:t xml:space="preserve"> </w:t>
            </w:r>
            <w:r w:rsidRPr="0048482F">
              <w:rPr>
                <w:color w:val="000000"/>
              </w:rPr>
              <w:t xml:space="preserve">resource blocks defined by higher layer parameter </w:t>
            </w:r>
            <w:r>
              <w:rPr>
                <w:i/>
                <w:color w:val="000000"/>
              </w:rPr>
              <w:t>rbg</w:t>
            </w:r>
            <w:r w:rsidRPr="0048482F">
              <w:rPr>
                <w:i/>
                <w:color w:val="000000"/>
              </w:rPr>
              <w:t>-</w:t>
            </w:r>
            <w:r>
              <w:rPr>
                <w:i/>
                <w:color w:val="000000"/>
              </w:rPr>
              <w:t>S</w:t>
            </w:r>
            <w:r w:rsidRPr="0048482F">
              <w:rPr>
                <w:i/>
                <w:color w:val="000000"/>
              </w:rPr>
              <w:t>ize</w:t>
            </w:r>
            <w:r>
              <w:rPr>
                <w:rFonts w:hint="eastAsia"/>
                <w:i/>
                <w:color w:val="000000"/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for DCI format 0_1/0_2 or </w:t>
            </w:r>
            <w:r>
              <w:rPr>
                <w:i/>
                <w:color w:val="000000"/>
              </w:rPr>
              <w:t>rbg</w:t>
            </w:r>
            <w:r w:rsidRPr="0048482F">
              <w:rPr>
                <w:i/>
                <w:color w:val="000000"/>
              </w:rPr>
              <w:t>-</w:t>
            </w:r>
            <w:r>
              <w:rPr>
                <w:i/>
                <w:color w:val="000000"/>
              </w:rPr>
              <w:t>S</w:t>
            </w:r>
            <w:r w:rsidRPr="0048482F">
              <w:rPr>
                <w:i/>
                <w:color w:val="000000"/>
              </w:rPr>
              <w:t>ize</w:t>
            </w:r>
            <w:r>
              <w:rPr>
                <w:i/>
                <w:color w:val="000000"/>
              </w:rPr>
              <w:t>DCI-0-3</w:t>
            </w:r>
            <w:r>
              <w:rPr>
                <w:color w:val="000000"/>
              </w:rPr>
              <w:t xml:space="preserve">for DCI format 0_3 configured in </w:t>
            </w:r>
            <w:r>
              <w:rPr>
                <w:i/>
                <w:color w:val="000000"/>
              </w:rPr>
              <w:t>pusch</w:t>
            </w:r>
            <w:r w:rsidRPr="00AC6CEC">
              <w:rPr>
                <w:i/>
                <w:color w:val="000000"/>
              </w:rPr>
              <w:t>-Config</w:t>
            </w:r>
            <w:r w:rsidRPr="0048482F">
              <w:rPr>
                <w:color w:val="000000"/>
              </w:rPr>
              <w:t>and the size of the bandwidth part as defined in Table 6.1.2.2.1-1.</w:t>
            </w:r>
          </w:p>
          <w:p w:rsidR="001E41F3" w:rsidRDefault="00083DAD" w:rsidP="00083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>T</w:t>
            </w:r>
            <w:r w:rsidRPr="00C65403">
              <w:rPr>
                <w:rFonts w:cs="Arial" w:hint="eastAsia"/>
                <w:lang w:eastAsia="zh-CN"/>
              </w:rPr>
              <w:t xml:space="preserve">he </w:t>
            </w:r>
            <w:r>
              <w:rPr>
                <w:rFonts w:cs="Arial" w:hint="eastAsia"/>
                <w:lang w:eastAsia="zh-CN"/>
              </w:rPr>
              <w:t xml:space="preserve">unit for </w:t>
            </w:r>
            <w:r w:rsidRPr="00C65403">
              <w:rPr>
                <w:rFonts w:cs="Arial" w:hint="eastAsia"/>
                <w:lang w:eastAsia="zh-CN"/>
              </w:rPr>
              <w:t>PUSCH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resource</w:t>
            </w:r>
            <w:r>
              <w:rPr>
                <w:rFonts w:cs="Arial" w:hint="eastAsia"/>
                <w:lang w:eastAsia="zh-CN"/>
              </w:rPr>
              <w:t xml:space="preserve"> a</w:t>
            </w:r>
            <w:r w:rsidRPr="001B6AA8">
              <w:rPr>
                <w:rFonts w:cs="Arial"/>
                <w:lang w:eastAsia="zh-CN"/>
              </w:rPr>
              <w:t>ssignment</w:t>
            </w:r>
            <w:r w:rsidRPr="00C65403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is RBG. In the test loop of TC 7.1.1.4.2.3,if one RBG takes 8 RBs(</w:t>
            </w:r>
            <w:r>
              <w:rPr>
                <w:rFonts w:hint="eastAsia"/>
                <w:color w:val="000000"/>
                <w:lang w:eastAsia="zh-CN"/>
              </w:rPr>
              <w:t>d</w:t>
            </w:r>
            <w:r w:rsidRPr="00387AC1">
              <w:rPr>
                <w:color w:val="000000"/>
              </w:rPr>
              <w:t>epends on the current configuration</w:t>
            </w:r>
            <w:r>
              <w:rPr>
                <w:rFonts w:cs="Arial" w:hint="eastAsia"/>
                <w:lang w:eastAsia="zh-CN"/>
              </w:rPr>
              <w:t xml:space="preserve">), </w:t>
            </w:r>
            <w:r>
              <w:rPr>
                <w:rFonts w:hint="eastAsia"/>
                <w:lang w:eastAsia="zh-CN"/>
              </w:rPr>
              <w:t xml:space="preserve">BWP takes </w:t>
            </w:r>
            <w:r>
              <w:t>106</w:t>
            </w:r>
            <w:r>
              <w:rPr>
                <w:rFonts w:hint="eastAsia"/>
                <w:lang w:eastAsia="zh-CN"/>
              </w:rPr>
              <w:t>RBs</w:t>
            </w:r>
            <w:r>
              <w:rPr>
                <w:rFonts w:cs="Arial" w:hint="eastAsia"/>
                <w:lang w:eastAsia="zh-CN"/>
              </w:rPr>
              <w:t xml:space="preserve"> ,set the number of RB to 2 and the </w:t>
            </w:r>
            <w:r w:rsidRPr="00C65403">
              <w:rPr>
                <w:rFonts w:cs="Arial"/>
                <w:lang w:eastAsia="zh-CN"/>
              </w:rPr>
              <w:t>FirstRbIndex</w:t>
            </w:r>
            <w:r>
              <w:rPr>
                <w:rFonts w:cs="Arial" w:hint="eastAsia"/>
                <w:lang w:eastAsia="zh-CN"/>
              </w:rPr>
              <w:t xml:space="preserve"> to 0 in ULgrant may lead to error 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83EED">
            <w:pPr>
              <w:pStyle w:val="CRCoverPage"/>
              <w:spacing w:after="0"/>
              <w:ind w:left="100"/>
              <w:rPr>
                <w:noProof/>
              </w:rPr>
            </w:pPr>
            <w:r w:rsidRPr="00183EED">
              <w:rPr>
                <w:rFonts w:hint="eastAsia"/>
                <w:noProof/>
              </w:rPr>
              <w:t xml:space="preserve">Calculate the </w:t>
            </w:r>
            <w:r w:rsidRPr="00183EED">
              <w:rPr>
                <w:noProof/>
              </w:rPr>
              <w:t>FirstRbIndex</w:t>
            </w:r>
            <w:r w:rsidRPr="00183EED">
              <w:rPr>
                <w:rFonts w:hint="eastAsia"/>
                <w:noProof/>
              </w:rPr>
              <w:t xml:space="preserve"> instead of using Index0.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464B" w:rsidP="002676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 conformant UE </w:t>
            </w:r>
            <w:r w:rsidR="002676A2">
              <w:rPr>
                <w:rFonts w:cs="Arial" w:hint="eastAsia"/>
                <w:lang w:eastAsia="zh-CN"/>
              </w:rPr>
              <w:t>can</w:t>
            </w:r>
            <w:r>
              <w:rPr>
                <w:rFonts w:cs="Arial"/>
                <w:lang w:eastAsia="en-GB"/>
              </w:rPr>
              <w:t xml:space="preserve"> fail the test cases.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44F6" w:rsidP="00A82A4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A44F6">
              <w:rPr>
                <w:lang w:eastAsia="zh-CN"/>
              </w:rPr>
              <w:t>7.1.1.4.2.3.NR5GC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 w:rsidRPr="00AA44F6">
              <w:rPr>
                <w:lang w:eastAsia="zh-CN"/>
              </w:rPr>
              <w:t>7.1.1.4.2.3.ENDC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 w:rsidRPr="00AA44F6">
              <w:rPr>
                <w:lang w:eastAsia="zh-CN"/>
              </w:rPr>
              <w:t>7.1.1.4.2.4.ENDC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 w:rsidRPr="00AA44F6">
              <w:rPr>
                <w:lang w:eastAsia="zh-CN"/>
              </w:rPr>
              <w:t>7.1.1.4.2.4.NR5GC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2478F" w:rsidRPr="00D83A7A" w:rsidRDefault="0072478F" w:rsidP="0072478F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73770840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:rsidR="009B3E0C" w:rsidRDefault="00B2714E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B2714E">
        <w:rPr>
          <w:rFonts w:cs="Arial"/>
        </w:rPr>
        <w:fldChar w:fldCharType="begin"/>
      </w:r>
      <w:r w:rsidR="0072478F">
        <w:rPr>
          <w:rFonts w:cs="Arial"/>
        </w:rPr>
        <w:instrText xml:space="preserve"> TOC \o "1-3" </w:instrText>
      </w:r>
      <w:r w:rsidRPr="00B2714E">
        <w:rPr>
          <w:rFonts w:cs="Arial"/>
        </w:rPr>
        <w:fldChar w:fldCharType="separate"/>
      </w:r>
      <w:r w:rsidR="009B3E0C" w:rsidRPr="0058132A">
        <w:rPr>
          <w:rFonts w:cs="Arial"/>
          <w:iCs/>
        </w:rPr>
        <w:t>Table of Contents</w:t>
      </w:r>
      <w:r w:rsidR="009B3E0C">
        <w:tab/>
      </w:r>
      <w:r>
        <w:fldChar w:fldCharType="begin"/>
      </w:r>
      <w:r w:rsidR="009B3E0C">
        <w:instrText xml:space="preserve"> PAGEREF _Toc173770840 \h </w:instrText>
      </w:r>
      <w:r>
        <w:fldChar w:fldCharType="separate"/>
      </w:r>
      <w:r w:rsidR="009B3E0C">
        <w:t>2</w:t>
      </w:r>
      <w:r>
        <w:fldChar w:fldCharType="end"/>
      </w:r>
    </w:p>
    <w:p w:rsidR="009B3E0C" w:rsidRDefault="009B3E0C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58132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58132A">
        <w:rPr>
          <w:b/>
          <w:lang w:eastAsia="ja-JP"/>
        </w:rPr>
        <w:t>Overview</w:t>
      </w:r>
      <w:r>
        <w:tab/>
      </w:r>
      <w:r w:rsidR="00B2714E">
        <w:fldChar w:fldCharType="begin"/>
      </w:r>
      <w:r>
        <w:instrText xml:space="preserve"> PAGEREF _Toc173770841 \h </w:instrText>
      </w:r>
      <w:r w:rsidR="00B2714E">
        <w:fldChar w:fldCharType="separate"/>
      </w:r>
      <w:r>
        <w:t>3</w:t>
      </w:r>
      <w:r w:rsidR="00B2714E">
        <w:fldChar w:fldCharType="end"/>
      </w:r>
    </w:p>
    <w:p w:rsidR="009B3E0C" w:rsidRDefault="009B3E0C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58132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58132A">
        <w:rPr>
          <w:b/>
        </w:rPr>
        <w:t>Corrections required</w:t>
      </w:r>
      <w:r>
        <w:tab/>
      </w:r>
      <w:r w:rsidR="00B2714E">
        <w:fldChar w:fldCharType="begin"/>
      </w:r>
      <w:r>
        <w:instrText xml:space="preserve"> PAGEREF _Toc173770842 \h </w:instrText>
      </w:r>
      <w:r w:rsidR="00B2714E">
        <w:fldChar w:fldCharType="separate"/>
      </w:r>
      <w:r>
        <w:t>3</w:t>
      </w:r>
      <w:r w:rsidR="00B2714E">
        <w:fldChar w:fldCharType="end"/>
      </w:r>
    </w:p>
    <w:p w:rsidR="009B3E0C" w:rsidRDefault="009B3E0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58132A">
        <w:rPr>
          <w:b/>
          <w:lang w:val="pt-BR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58132A">
        <w:rPr>
          <w:b/>
          <w:lang w:val="pt-BR"/>
        </w:rPr>
        <w:t>Change 1</w:t>
      </w:r>
      <w:r>
        <w:tab/>
      </w:r>
      <w:r w:rsidR="00B2714E">
        <w:fldChar w:fldCharType="begin"/>
      </w:r>
      <w:r>
        <w:instrText xml:space="preserve"> PAGEREF _Toc173770843 \h </w:instrText>
      </w:r>
      <w:r w:rsidR="00B2714E">
        <w:fldChar w:fldCharType="separate"/>
      </w:r>
      <w:r>
        <w:t>3</w:t>
      </w:r>
      <w:r w:rsidR="00B2714E">
        <w:fldChar w:fldCharType="end"/>
      </w:r>
    </w:p>
    <w:p w:rsidR="009B3E0C" w:rsidRDefault="009B3E0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58132A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58132A">
        <w:rPr>
          <w:b/>
          <w:lang w:val="pt-BR"/>
        </w:rPr>
        <w:t>Change 2</w:t>
      </w:r>
      <w:r>
        <w:tab/>
      </w:r>
      <w:r w:rsidR="00B2714E">
        <w:fldChar w:fldCharType="begin"/>
      </w:r>
      <w:r>
        <w:instrText xml:space="preserve"> PAGEREF _Toc173770844 \h </w:instrText>
      </w:r>
      <w:r w:rsidR="00B2714E">
        <w:fldChar w:fldCharType="separate"/>
      </w:r>
      <w:r>
        <w:t>10</w:t>
      </w:r>
      <w:r w:rsidR="00B2714E">
        <w:fldChar w:fldCharType="end"/>
      </w:r>
    </w:p>
    <w:p w:rsidR="009B3E0C" w:rsidRDefault="009B3E0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58132A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58132A">
        <w:rPr>
          <w:b/>
          <w:lang w:val="pt-BR"/>
        </w:rPr>
        <w:t>Change 3</w:t>
      </w:r>
      <w:r>
        <w:tab/>
      </w:r>
      <w:r w:rsidR="00B2714E">
        <w:fldChar w:fldCharType="begin"/>
      </w:r>
      <w:r>
        <w:instrText xml:space="preserve"> PAGEREF _Toc173770845 \h </w:instrText>
      </w:r>
      <w:r w:rsidR="00B2714E">
        <w:fldChar w:fldCharType="separate"/>
      </w:r>
      <w:r>
        <w:t>11</w:t>
      </w:r>
      <w:r w:rsidR="00B2714E">
        <w:fldChar w:fldCharType="end"/>
      </w:r>
    </w:p>
    <w:p w:rsidR="009B3E0C" w:rsidRDefault="009B3E0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58132A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58132A">
        <w:rPr>
          <w:b/>
          <w:lang w:val="pt-BR"/>
        </w:rPr>
        <w:t>Change 4</w:t>
      </w:r>
      <w:r>
        <w:tab/>
      </w:r>
      <w:r w:rsidR="00B2714E">
        <w:fldChar w:fldCharType="begin"/>
      </w:r>
      <w:r>
        <w:instrText xml:space="preserve"> PAGEREF _Toc173770846 \h </w:instrText>
      </w:r>
      <w:r w:rsidR="00B2714E">
        <w:fldChar w:fldCharType="separate"/>
      </w:r>
      <w:r>
        <w:t>15</w:t>
      </w:r>
      <w:r w:rsidR="00B2714E">
        <w:fldChar w:fldCharType="end"/>
      </w:r>
    </w:p>
    <w:p w:rsidR="0072478F" w:rsidRDefault="00B2714E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72478F">
        <w:rPr>
          <w:lang w:val="pt-BR"/>
        </w:rPr>
        <w:br w:type="page"/>
      </w:r>
    </w:p>
    <w:p w:rsidR="0072478F" w:rsidRDefault="0072478F" w:rsidP="0072478F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3770841"/>
      <w:r>
        <w:rPr>
          <w:b/>
          <w:lang w:eastAsia="ja-JP"/>
        </w:rPr>
        <w:lastRenderedPageBreak/>
        <w:t>Overview</w:t>
      </w:r>
      <w:bookmarkEnd w:id="2"/>
      <w:bookmarkEnd w:id="3"/>
    </w:p>
    <w:p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F24579" w:rsidRPr="00AF72A9">
        <w:rPr>
          <w:rFonts w:cs="Arial"/>
        </w:rPr>
        <w:t>iwd-TTCN3-B202</w:t>
      </w:r>
      <w:r w:rsidR="00F24579">
        <w:rPr>
          <w:rFonts w:cs="Arial"/>
        </w:rPr>
        <w:t>2</w:t>
      </w:r>
      <w:r w:rsidR="00F24579" w:rsidRPr="00AF72A9">
        <w:rPr>
          <w:rFonts w:cs="Arial"/>
        </w:rPr>
        <w:t>-09_D2</w:t>
      </w:r>
      <w:r w:rsidR="00F24579">
        <w:rPr>
          <w:rFonts w:cs="Arial" w:hint="eastAsia"/>
          <w:lang w:eastAsia="zh-CN"/>
        </w:rPr>
        <w:t>4</w:t>
      </w:r>
      <w:r w:rsidR="00F24579" w:rsidRPr="00AF72A9">
        <w:rPr>
          <w:rFonts w:cs="Arial"/>
        </w:rPr>
        <w:t>wk</w:t>
      </w:r>
      <w:r w:rsidR="00F24579">
        <w:rPr>
          <w:rFonts w:cs="Arial" w:hint="eastAsia"/>
          <w:lang w:eastAsia="zh-CN"/>
        </w:rPr>
        <w:t xml:space="preserve">24 </w:t>
      </w:r>
      <w:r>
        <w:rPr>
          <w:rFonts w:cs="Arial"/>
        </w:rPr>
        <w:t>related to the title of this CR.</w:t>
      </w:r>
    </w:p>
    <w:p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3E1EA3">
        <w:rPr>
          <w:rFonts w:cs="Arial" w:hint="eastAsia"/>
          <w:b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EB6D8B" w:rsidRPr="00DD0EEF">
          <w:rPr>
            <w:rStyle w:val="aa"/>
            <w:rFonts w:cs="Arial" w:hint="eastAsia"/>
            <w:b/>
            <w:sz w:val="24"/>
            <w:lang w:eastAsia="zh-CN"/>
          </w:rPr>
          <w:t>gaoting@starpointcomm.com</w:t>
        </w:r>
      </w:hyperlink>
    </w:p>
    <w:p w:rsidR="0072478F" w:rsidRPr="00854C55" w:rsidRDefault="0072478F" w:rsidP="0072478F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3770842"/>
      <w:r w:rsidRPr="00854C55">
        <w:rPr>
          <w:b/>
        </w:rPr>
        <w:t>Corrections required</w:t>
      </w:r>
      <w:bookmarkEnd w:id="4"/>
      <w:bookmarkEnd w:id="5"/>
      <w:bookmarkEnd w:id="6"/>
    </w:p>
    <w:p w:rsidR="006729A3" w:rsidRPr="006729A3" w:rsidRDefault="0072478F" w:rsidP="006729A3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 w:eastAsia="zh-CN"/>
        </w:rPr>
      </w:pPr>
      <w:bookmarkStart w:id="7" w:name="_Toc173770843"/>
      <w:r>
        <w:rPr>
          <w:b/>
          <w:lang w:val="pt-BR"/>
        </w:rPr>
        <w:t>Change 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6729A3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9A3" w:rsidRDefault="006729A3" w:rsidP="009762E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9A3" w:rsidRPr="00067302" w:rsidRDefault="006729A3" w:rsidP="00777C96">
            <w:pPr>
              <w:spacing w:after="0"/>
              <w:rPr>
                <w:noProof/>
              </w:rPr>
            </w:pPr>
            <w:r w:rsidRPr="00777C96">
              <w:rPr>
                <w:rFonts w:ascii="Arial" w:hAnsi="Arial" w:cs="Arial"/>
                <w:lang w:eastAsia="zh-CN"/>
              </w:rPr>
              <w:t>f_NR_Resourceallocation0_AllowedNPRB</w:t>
            </w:r>
          </w:p>
        </w:tc>
      </w:tr>
      <w:tr w:rsidR="006729A3" w:rsidTr="009762E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9A3" w:rsidRDefault="006729A3" w:rsidP="009762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CA7" w:rsidRDefault="00507B10" w:rsidP="00C65403">
            <w:pPr>
              <w:spacing w:after="0"/>
              <w:rPr>
                <w:rFonts w:ascii="Arial" w:hAnsi="Arial" w:cs="Arial"/>
                <w:lang w:eastAsia="zh-CN"/>
              </w:rPr>
            </w:pPr>
            <w:r w:rsidRPr="00C65403">
              <w:rPr>
                <w:rFonts w:ascii="Arial" w:hAnsi="Arial" w:cs="Arial" w:hint="eastAsia"/>
                <w:lang w:eastAsia="zh-CN"/>
              </w:rPr>
              <w:t>According</w:t>
            </w:r>
            <w:r w:rsidR="00777C96" w:rsidRPr="00C65403">
              <w:rPr>
                <w:rFonts w:ascii="Arial" w:hAnsi="Arial" w:cs="Arial" w:hint="eastAsia"/>
                <w:lang w:eastAsia="zh-CN"/>
              </w:rPr>
              <w:t xml:space="preserve"> to </w:t>
            </w:r>
            <w:r w:rsidRPr="00C65403">
              <w:rPr>
                <w:rFonts w:ascii="Arial" w:hAnsi="Arial" w:cs="Arial"/>
                <w:lang w:eastAsia="zh-CN"/>
              </w:rPr>
              <w:t>TS 38.214</w:t>
            </w:r>
            <w:r w:rsidR="00211FCA" w:rsidRPr="00C65403">
              <w:rPr>
                <w:rFonts w:ascii="Arial" w:hAnsi="Arial" w:cs="Arial" w:hint="eastAsia"/>
                <w:lang w:eastAsia="zh-CN"/>
              </w:rPr>
              <w:t>,</w:t>
            </w:r>
            <w:r w:rsidRPr="00C65403">
              <w:rPr>
                <w:rFonts w:ascii="Arial" w:hAnsi="Arial" w:cs="Arial" w:hint="eastAsia"/>
                <w:lang w:eastAsia="zh-CN"/>
              </w:rPr>
              <w:t xml:space="preserve"> </w:t>
            </w:r>
            <w:bookmarkStart w:id="8" w:name="_Toc11352146"/>
            <w:bookmarkStart w:id="9" w:name="_Toc20318036"/>
            <w:bookmarkStart w:id="10" w:name="_Toc27299934"/>
            <w:bookmarkStart w:id="11" w:name="_Toc29673207"/>
            <w:bookmarkStart w:id="12" w:name="_Toc29673348"/>
            <w:bookmarkStart w:id="13" w:name="_Toc29674341"/>
            <w:bookmarkStart w:id="14" w:name="_Toc36645571"/>
            <w:bookmarkStart w:id="15" w:name="_Toc45810616"/>
            <w:bookmarkStart w:id="16" w:name="_Toc146791825"/>
            <w:r w:rsidRPr="00C65403">
              <w:rPr>
                <w:rFonts w:ascii="Arial" w:hAnsi="Arial" w:cs="Arial"/>
                <w:lang w:eastAsia="zh-CN"/>
              </w:rPr>
              <w:t>6.1.2.2.1</w:t>
            </w:r>
            <w:r w:rsidR="00870925">
              <w:rPr>
                <w:rFonts w:ascii="Arial" w:hAnsi="Arial" w:cs="Arial" w:hint="eastAsia"/>
                <w:lang w:eastAsia="zh-CN"/>
              </w:rPr>
              <w:t>:</w:t>
            </w:r>
          </w:p>
          <w:p w:rsidR="00685CA7" w:rsidRPr="0048482F" w:rsidRDefault="00685CA7" w:rsidP="00685CA7">
            <w:pPr>
              <w:rPr>
                <w:color w:val="000000"/>
              </w:rPr>
            </w:pPr>
            <w:r w:rsidRPr="0048482F">
              <w:rPr>
                <w:color w:val="000000"/>
              </w:rPr>
              <w:t xml:space="preserve">In uplink resource allocation of type 0, the </w:t>
            </w:r>
            <w:r w:rsidRPr="0048482F">
              <w:rPr>
                <w:rFonts w:hint="eastAsia"/>
                <w:color w:val="000000"/>
              </w:rPr>
              <w:t>resource block assignment information includes a bitmap indicating</w:t>
            </w:r>
            <w:r w:rsidRPr="0048482F">
              <w:rPr>
                <w:color w:val="000000"/>
              </w:rPr>
              <w:t xml:space="preserve"> the Resource Block Groups (RBGs) that are allocated to the scheduled UE where a RBG is a set of consecutive </w:t>
            </w:r>
            <w:r>
              <w:rPr>
                <w:color w:val="000000"/>
                <w:sz w:val="19"/>
                <w:szCs w:val="19"/>
              </w:rPr>
              <w:t>virtual</w:t>
            </w:r>
            <w:r>
              <w:rPr>
                <w:rFonts w:hint="eastAsia"/>
                <w:color w:val="000000"/>
                <w:sz w:val="19"/>
                <w:szCs w:val="19"/>
                <w:lang w:eastAsia="zh-CN"/>
              </w:rPr>
              <w:t xml:space="preserve"> </w:t>
            </w:r>
            <w:r w:rsidRPr="0048482F">
              <w:rPr>
                <w:color w:val="000000"/>
              </w:rPr>
              <w:t xml:space="preserve">resource blocks defined by higher layer parameter </w:t>
            </w:r>
            <w:r>
              <w:rPr>
                <w:i/>
                <w:color w:val="000000"/>
              </w:rPr>
              <w:t>rbg</w:t>
            </w:r>
            <w:r w:rsidRPr="0048482F">
              <w:rPr>
                <w:i/>
                <w:color w:val="000000"/>
              </w:rPr>
              <w:t>-</w:t>
            </w:r>
            <w:r>
              <w:rPr>
                <w:i/>
                <w:color w:val="000000"/>
              </w:rPr>
              <w:t>S</w:t>
            </w:r>
            <w:r w:rsidRPr="0048482F">
              <w:rPr>
                <w:i/>
                <w:color w:val="000000"/>
              </w:rPr>
              <w:t>ize</w:t>
            </w:r>
            <w:r>
              <w:rPr>
                <w:rFonts w:hint="eastAsia"/>
                <w:i/>
                <w:color w:val="000000"/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for DCI format 0_1/0_2 or </w:t>
            </w:r>
            <w:r>
              <w:rPr>
                <w:i/>
                <w:color w:val="000000"/>
              </w:rPr>
              <w:t>rbg</w:t>
            </w:r>
            <w:r w:rsidRPr="0048482F">
              <w:rPr>
                <w:i/>
                <w:color w:val="000000"/>
              </w:rPr>
              <w:t>-</w:t>
            </w:r>
            <w:r>
              <w:rPr>
                <w:i/>
                <w:color w:val="000000"/>
              </w:rPr>
              <w:t>S</w:t>
            </w:r>
            <w:r w:rsidRPr="0048482F">
              <w:rPr>
                <w:i/>
                <w:color w:val="000000"/>
              </w:rPr>
              <w:t>ize</w:t>
            </w:r>
            <w:r>
              <w:rPr>
                <w:i/>
                <w:color w:val="000000"/>
              </w:rPr>
              <w:t>DCI-0-3</w:t>
            </w:r>
            <w:r>
              <w:rPr>
                <w:color w:val="000000"/>
              </w:rPr>
              <w:t xml:space="preserve">for DCI format 0_3 configured in </w:t>
            </w:r>
            <w:r>
              <w:rPr>
                <w:i/>
                <w:color w:val="000000"/>
              </w:rPr>
              <w:t>pusch</w:t>
            </w:r>
            <w:r w:rsidRPr="00AC6CEC">
              <w:rPr>
                <w:i/>
                <w:color w:val="000000"/>
              </w:rPr>
              <w:t>-Config</w:t>
            </w:r>
            <w:r w:rsidRPr="0048482F">
              <w:rPr>
                <w:color w:val="000000"/>
              </w:rPr>
              <w:t>and the size of the bandwidth part as defined in Table 6.1.2.2.1-1.</w:t>
            </w:r>
          </w:p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p w:rsidR="006729A3" w:rsidRPr="00C65403" w:rsidRDefault="00A71B34" w:rsidP="00083DAD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</w:t>
            </w:r>
            <w:r w:rsidR="00C65403" w:rsidRPr="00C65403">
              <w:rPr>
                <w:rFonts w:ascii="Arial" w:hAnsi="Arial" w:cs="Arial" w:hint="eastAsia"/>
                <w:lang w:eastAsia="zh-CN"/>
              </w:rPr>
              <w:t xml:space="preserve">he </w:t>
            </w:r>
            <w:r w:rsidR="00C65403">
              <w:rPr>
                <w:rFonts w:ascii="Arial" w:hAnsi="Arial" w:cs="Arial" w:hint="eastAsia"/>
                <w:lang w:eastAsia="zh-CN"/>
              </w:rPr>
              <w:t xml:space="preserve">unit </w:t>
            </w:r>
            <w:r w:rsidR="00364D5C">
              <w:rPr>
                <w:rFonts w:ascii="Arial" w:hAnsi="Arial" w:cs="Arial" w:hint="eastAsia"/>
                <w:lang w:eastAsia="zh-CN"/>
              </w:rPr>
              <w:t xml:space="preserve">for </w:t>
            </w:r>
            <w:r w:rsidR="00C65403" w:rsidRPr="00C65403">
              <w:rPr>
                <w:rFonts w:ascii="Arial" w:hAnsi="Arial" w:cs="Arial" w:hint="eastAsia"/>
                <w:lang w:eastAsia="zh-CN"/>
              </w:rPr>
              <w:t>PUSCH</w:t>
            </w:r>
            <w:r w:rsidR="00C65403">
              <w:rPr>
                <w:rFonts w:ascii="Arial" w:hAnsi="Arial" w:cs="Arial" w:hint="eastAsia"/>
                <w:lang w:eastAsia="zh-CN"/>
              </w:rPr>
              <w:t xml:space="preserve"> </w:t>
            </w:r>
            <w:r w:rsidR="009762EE">
              <w:rPr>
                <w:rFonts w:ascii="Arial" w:hAnsi="Arial" w:cs="Arial"/>
                <w:lang w:eastAsia="zh-CN"/>
              </w:rPr>
              <w:t>resource</w:t>
            </w:r>
            <w:r w:rsidR="009762EE">
              <w:rPr>
                <w:rFonts w:ascii="Arial" w:hAnsi="Arial" w:cs="Arial" w:hint="eastAsia"/>
                <w:lang w:eastAsia="zh-CN"/>
              </w:rPr>
              <w:t xml:space="preserve"> a</w:t>
            </w:r>
            <w:r w:rsidR="001B6AA8" w:rsidRPr="001B6AA8">
              <w:rPr>
                <w:rFonts w:ascii="Arial" w:hAnsi="Arial" w:cs="Arial"/>
                <w:lang w:eastAsia="zh-CN"/>
              </w:rPr>
              <w:t>ssignment</w:t>
            </w:r>
            <w:r w:rsidR="00364D5C" w:rsidRPr="00C65403">
              <w:rPr>
                <w:rFonts w:ascii="Arial" w:hAnsi="Arial" w:cs="Arial" w:hint="eastAsia"/>
                <w:lang w:eastAsia="zh-CN"/>
              </w:rPr>
              <w:t xml:space="preserve"> </w:t>
            </w:r>
            <w:r w:rsidR="00C65403">
              <w:rPr>
                <w:rFonts w:ascii="Arial" w:hAnsi="Arial" w:cs="Arial" w:hint="eastAsia"/>
                <w:lang w:eastAsia="zh-CN"/>
              </w:rPr>
              <w:t xml:space="preserve">is </w:t>
            </w:r>
            <w:r>
              <w:rPr>
                <w:rFonts w:ascii="Arial" w:hAnsi="Arial" w:cs="Arial" w:hint="eastAsia"/>
                <w:lang w:eastAsia="zh-CN"/>
              </w:rPr>
              <w:t>RBG</w:t>
            </w:r>
            <w:r w:rsidR="006A5E85">
              <w:rPr>
                <w:rFonts w:ascii="Arial" w:hAnsi="Arial" w:cs="Arial" w:hint="eastAsia"/>
                <w:lang w:eastAsia="zh-CN"/>
              </w:rPr>
              <w:t xml:space="preserve">. In the test loop of TC 7.1.1.4.2.3,if </w:t>
            </w:r>
            <w:r w:rsidR="00C65403">
              <w:rPr>
                <w:rFonts w:ascii="Arial" w:hAnsi="Arial" w:cs="Arial" w:hint="eastAsia"/>
                <w:lang w:eastAsia="zh-CN"/>
              </w:rPr>
              <w:t xml:space="preserve">one </w:t>
            </w:r>
            <w:r>
              <w:rPr>
                <w:rFonts w:ascii="Arial" w:hAnsi="Arial" w:cs="Arial" w:hint="eastAsia"/>
                <w:lang w:eastAsia="zh-CN"/>
              </w:rPr>
              <w:t>RB</w:t>
            </w:r>
            <w:r w:rsidR="001B6AA8">
              <w:rPr>
                <w:rFonts w:ascii="Arial" w:hAnsi="Arial" w:cs="Arial" w:hint="eastAsia"/>
                <w:lang w:eastAsia="zh-CN"/>
              </w:rPr>
              <w:t>G</w:t>
            </w:r>
            <w:r w:rsidR="00C65403">
              <w:rPr>
                <w:rFonts w:ascii="Arial" w:hAnsi="Arial" w:cs="Arial" w:hint="eastAsia"/>
                <w:lang w:eastAsia="zh-CN"/>
              </w:rPr>
              <w:t xml:space="preserve"> takes 8 RBs</w:t>
            </w:r>
            <w:r w:rsidR="00387AC1">
              <w:rPr>
                <w:rFonts w:ascii="Arial" w:hAnsi="Arial" w:cs="Arial" w:hint="eastAsia"/>
                <w:lang w:eastAsia="zh-CN"/>
              </w:rPr>
              <w:t>(</w:t>
            </w:r>
            <w:r w:rsidR="00387AC1">
              <w:rPr>
                <w:rFonts w:hint="eastAsia"/>
                <w:color w:val="000000"/>
                <w:lang w:eastAsia="zh-CN"/>
              </w:rPr>
              <w:t>d</w:t>
            </w:r>
            <w:r w:rsidR="00387AC1" w:rsidRPr="00387AC1">
              <w:rPr>
                <w:color w:val="000000"/>
              </w:rPr>
              <w:t>epends on the current configuration</w:t>
            </w:r>
            <w:r w:rsidR="00387AC1">
              <w:rPr>
                <w:rFonts w:ascii="Arial" w:hAnsi="Arial" w:cs="Arial" w:hint="eastAsia"/>
                <w:lang w:eastAsia="zh-CN"/>
              </w:rPr>
              <w:t>)</w:t>
            </w:r>
            <w:r w:rsidR="00D94724">
              <w:rPr>
                <w:rFonts w:ascii="Arial" w:hAnsi="Arial" w:cs="Arial" w:hint="eastAsia"/>
                <w:lang w:eastAsia="zh-CN"/>
              </w:rPr>
              <w:t xml:space="preserve">, </w:t>
            </w:r>
            <w:r w:rsidR="0084416C">
              <w:rPr>
                <w:rFonts w:hint="eastAsia"/>
                <w:lang w:eastAsia="zh-CN"/>
              </w:rPr>
              <w:t>BWP take</w:t>
            </w:r>
            <w:r w:rsidR="001A2DF5">
              <w:rPr>
                <w:rFonts w:hint="eastAsia"/>
                <w:lang w:eastAsia="zh-CN"/>
              </w:rPr>
              <w:t>s</w:t>
            </w:r>
            <w:r w:rsidR="0084416C">
              <w:rPr>
                <w:rFonts w:hint="eastAsia"/>
                <w:lang w:eastAsia="zh-CN"/>
              </w:rPr>
              <w:t xml:space="preserve"> </w:t>
            </w:r>
            <w:r w:rsidR="0084416C">
              <w:t>106</w:t>
            </w:r>
            <w:r w:rsidR="0084416C">
              <w:rPr>
                <w:rFonts w:hint="eastAsia"/>
                <w:lang w:eastAsia="zh-CN"/>
              </w:rPr>
              <w:t>RBs</w:t>
            </w:r>
            <w:r w:rsidR="0084416C">
              <w:rPr>
                <w:rFonts w:ascii="Arial" w:hAnsi="Arial" w:cs="Arial" w:hint="eastAsia"/>
                <w:lang w:eastAsia="zh-CN"/>
              </w:rPr>
              <w:t xml:space="preserve"> ,</w:t>
            </w:r>
            <w:r w:rsidR="00D94724">
              <w:rPr>
                <w:rFonts w:ascii="Arial" w:hAnsi="Arial" w:cs="Arial" w:hint="eastAsia"/>
                <w:lang w:eastAsia="zh-CN"/>
              </w:rPr>
              <w:t xml:space="preserve">set the number of RB </w:t>
            </w:r>
            <w:r w:rsidR="00083DAD">
              <w:rPr>
                <w:rFonts w:ascii="Arial" w:hAnsi="Arial" w:cs="Arial" w:hint="eastAsia"/>
                <w:lang w:eastAsia="zh-CN"/>
              </w:rPr>
              <w:t>to</w:t>
            </w:r>
            <w:r w:rsidR="00D94724">
              <w:rPr>
                <w:rFonts w:ascii="Arial" w:hAnsi="Arial" w:cs="Arial" w:hint="eastAsia"/>
                <w:lang w:eastAsia="zh-CN"/>
              </w:rPr>
              <w:t xml:space="preserve"> 2 and the </w:t>
            </w:r>
            <w:r w:rsidR="00D94724" w:rsidRPr="00C65403">
              <w:rPr>
                <w:rFonts w:ascii="Arial" w:hAnsi="Arial" w:cs="Arial"/>
                <w:lang w:eastAsia="zh-CN"/>
              </w:rPr>
              <w:t>FirstRbIndex</w:t>
            </w:r>
            <w:r w:rsidR="00D94724">
              <w:rPr>
                <w:rFonts w:ascii="Arial" w:hAnsi="Arial" w:cs="Arial" w:hint="eastAsia"/>
                <w:lang w:eastAsia="zh-CN"/>
              </w:rPr>
              <w:t xml:space="preserve"> </w:t>
            </w:r>
            <w:r w:rsidR="00083DAD">
              <w:rPr>
                <w:rFonts w:ascii="Arial" w:hAnsi="Arial" w:cs="Arial" w:hint="eastAsia"/>
                <w:lang w:eastAsia="zh-CN"/>
              </w:rPr>
              <w:t>to</w:t>
            </w:r>
            <w:r w:rsidR="00D94724">
              <w:rPr>
                <w:rFonts w:ascii="Arial" w:hAnsi="Arial" w:cs="Arial" w:hint="eastAsia"/>
                <w:lang w:eastAsia="zh-CN"/>
              </w:rPr>
              <w:t xml:space="preserve"> 0 </w:t>
            </w:r>
            <w:r w:rsidR="001A2DF5">
              <w:rPr>
                <w:rFonts w:ascii="Arial" w:hAnsi="Arial" w:cs="Arial" w:hint="eastAsia"/>
                <w:lang w:eastAsia="zh-CN"/>
              </w:rPr>
              <w:t xml:space="preserve">in ULgrant </w:t>
            </w:r>
            <w:r w:rsidR="00D94724">
              <w:rPr>
                <w:rFonts w:ascii="Arial" w:hAnsi="Arial" w:cs="Arial" w:hint="eastAsia"/>
                <w:lang w:eastAsia="zh-CN"/>
              </w:rPr>
              <w:t xml:space="preserve">may lead to error </w:t>
            </w:r>
            <w:r w:rsidR="00387AC1"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6729A3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9A3" w:rsidRDefault="006729A3" w:rsidP="009762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A3" w:rsidRPr="00F721B7" w:rsidRDefault="000F5F7F" w:rsidP="009B31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color w:val="333333"/>
                <w:sz w:val="22"/>
                <w:szCs w:val="22"/>
                <w:shd w:val="clear" w:color="auto" w:fill="FFFFFF"/>
                <w:lang w:eastAsia="zh-CN"/>
              </w:rPr>
              <w:t>Calculate the</w:t>
            </w:r>
            <w:r w:rsidR="00C65403">
              <w:rPr>
                <w:rFonts w:cs="Arial" w:hint="eastAsia"/>
                <w:color w:val="333333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="00C65403" w:rsidRPr="00C65403">
              <w:rPr>
                <w:rFonts w:cs="Arial"/>
                <w:color w:val="333333"/>
                <w:sz w:val="22"/>
                <w:szCs w:val="22"/>
                <w:shd w:val="clear" w:color="auto" w:fill="FFFFFF"/>
                <w:lang w:eastAsia="zh-CN"/>
              </w:rPr>
              <w:t>FirstRbIndex</w:t>
            </w:r>
            <w:r w:rsidR="00904E68">
              <w:rPr>
                <w:rFonts w:cs="Arial" w:hint="eastAsia"/>
                <w:color w:val="333333"/>
                <w:sz w:val="22"/>
                <w:szCs w:val="22"/>
                <w:shd w:val="clear" w:color="auto" w:fill="FFFFFF"/>
                <w:lang w:eastAsia="zh-CN"/>
              </w:rPr>
              <w:t xml:space="preserve"> instead of </w:t>
            </w:r>
            <w:r>
              <w:rPr>
                <w:rFonts w:cs="Arial" w:hint="eastAsia"/>
                <w:color w:val="333333"/>
                <w:sz w:val="22"/>
                <w:szCs w:val="22"/>
                <w:shd w:val="clear" w:color="auto" w:fill="FFFFFF"/>
                <w:lang w:eastAsia="zh-CN"/>
              </w:rPr>
              <w:t>using Index</w:t>
            </w:r>
            <w:r w:rsidR="00904E68">
              <w:rPr>
                <w:rFonts w:cs="Arial" w:hint="eastAsia"/>
                <w:color w:val="333333"/>
                <w:sz w:val="22"/>
                <w:szCs w:val="22"/>
                <w:shd w:val="clear" w:color="auto" w:fill="FFFFFF"/>
                <w:lang w:eastAsia="zh-CN"/>
              </w:rPr>
              <w:t>0.</w:t>
            </w:r>
          </w:p>
        </w:tc>
      </w:tr>
      <w:tr w:rsidR="006729A3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9A3" w:rsidRDefault="006729A3" w:rsidP="009762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A3" w:rsidRPr="00067302" w:rsidRDefault="0027467A" w:rsidP="009762EE">
            <w:pPr>
              <w:spacing w:after="0"/>
              <w:rPr>
                <w:rFonts w:ascii="Arial" w:hAnsi="Arial" w:cs="Arial"/>
                <w:lang w:eastAsia="zh-CN"/>
              </w:rPr>
            </w:pPr>
            <w:r w:rsidRPr="0027467A">
              <w:rPr>
                <w:rFonts w:ascii="Arial" w:hAnsi="Arial" w:cs="Arial"/>
                <w:lang w:eastAsia="zh-CN"/>
              </w:rPr>
              <w:t>MAC_TC_Common_NR.ttcn</w:t>
            </w:r>
          </w:p>
        </w:tc>
      </w:tr>
      <w:tr w:rsidR="006729A3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9A3" w:rsidRDefault="006729A3" w:rsidP="009762E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A3" w:rsidRDefault="006729A3" w:rsidP="009762E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6729A3" w:rsidRDefault="006729A3" w:rsidP="006729A3">
      <w:pPr>
        <w:spacing w:after="0"/>
        <w:rPr>
          <w:rFonts w:ascii="Arial" w:hAnsi="Arial"/>
          <w:b/>
          <w:lang w:eastAsia="en-GB"/>
        </w:rPr>
      </w:pPr>
    </w:p>
    <w:p w:rsidR="006729A3" w:rsidRDefault="006729A3" w:rsidP="006729A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6729A3" w:rsidRPr="00504291" w:rsidTr="009762E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>function f_NR_Resourceallocation0_AllowedNPRB(integer p_MaxNPRB_BWP,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integer p_N_PRB  ) return boolean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{ // as per table 7.1.1.4.1.3.3.2-2A/7.1.1.4.1.4.3.2-2A/7.1.1.4.2.3.3.2-2A/7.1.1.4.2.4.3.2-2A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v_Result := false;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select (p_MaxNPRB_BWP)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(11, 25, 31)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v_Result := true;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(18)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(2,4,6,8,10,12,16,18)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(24)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(2,4,6,8,10,12,16,18,20,22,24)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case (32)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(2,4,6,8,10,12,16,18,20,22,24,26,28,30,32)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(38)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(2,4,6,8,10,12,16,18,20,22,24,26,28,30,32,34,36,38)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(51)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(3,4,7,8,11,12,15,16,19,20,23,24,27,28,31,32,35,36,39,40,43,44,47,48,51)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(52)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(4,8,12,16,20,24,28,32,36,40,44,48,52)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(65)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(1,4,5,8,9,12,13,16,17,20,21,24,25,28,29,32,33,36,37,40,41,44,45,48,49, 52,53,56,57,60,61,64,65)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(66)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(2,4,6,8,10,12,16,18,20,22,24,26,28,30,32,34,36,38,40,42,44,46,48,50,52, 54,56,58,60,62,64,66)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(79)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(7,8,15,16,23,24,31,32,39,40,47,48,55,56,63,64,71,72,79)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(106)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(2,8,10,16,18,24,26,32,34,40,42,48,50,56,58,64,66,72,74,80,82,88,90,96, 92,104,106)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(107)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(3,8,11,16,19,24,27,32,35,40,43,48,51,56,59,64,67,72,75,80,83,88,91,96, 99,104,107)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(132)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(4,8,12,16,20,24,28,32,36,40,44,48,52,56,60,64,68,72,76,80,84,88,92,96, 100,104, 108,112,116,120,124,128,132)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(133)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(5,8,13,16,21,24,29,32,37,40,45,48,53,56,61,64,69,72,77,80,85,88,93,96, 101,104, 109,112,117,120,125,128,133)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(135)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(7,8,15,16,23,24,31,32,39,40,47,48,55,56,63,64,71,72,79,80,87,88,95,96, 103,104, 111,112,119,120,127,128,135)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case (160) { //@sic R5s200544 sic@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(16,32,48,64,80,96,112,128,144,160)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(216)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(8,16,24,32,40,48,56,64,72,80,88,96,104,112,120,128,136,144,152,160, 168, 176,184,192,200,208,216)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(217)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(9,16,25,32,41,48,57,64,73,80,89,96,105,112,121,128,137,144,153,160, 169,176,185,192,201,208,217)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(264)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(8,16,24,32,40,48,56,64,72,80,88,96,104,112,120,128,136,144,160,168, 176,184,192,200,208,216,224,232,240,248,256,264)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(270)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(14,16,30,32,46,44,62,64,78,80,94,96,110,112, 126,128,142,144,158, 160,174, 176,190,192, 206,208,222,224,238,240, 254,256,270)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(273)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(p_N_PRB)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(1,16,17,32,33,48,49,64,65,80,81,96,97,112,113,128,129,144,145,160, 161,176,171, 192,193, 208,209, 224,225,240,241,256,257,272,273) {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v_Result := true;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{FatalError(__FILE__, __LINE__, "unknown MaxNPRB per BWP")}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} // end of select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729A3" w:rsidRPr="002A177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  return v_Result;</w:t>
            </w:r>
          </w:p>
          <w:p w:rsidR="006729A3" w:rsidRPr="00A361C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A177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6729A3" w:rsidRPr="00CD057D" w:rsidRDefault="006729A3" w:rsidP="006729A3">
      <w:pPr>
        <w:spacing w:after="0"/>
        <w:rPr>
          <w:rFonts w:ascii="Arial" w:hAnsi="Arial"/>
          <w:b/>
          <w:color w:val="000000"/>
          <w:lang w:eastAsia="en-GB"/>
        </w:rPr>
      </w:pPr>
    </w:p>
    <w:p w:rsidR="006729A3" w:rsidRDefault="006729A3" w:rsidP="006729A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6729A3" w:rsidRPr="00504291" w:rsidTr="00211FC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42BD6">
              <w:rPr>
                <w:rFonts w:ascii="Courier New" w:hAnsi="Courier New" w:cs="Courier New"/>
                <w:color w:val="000000"/>
                <w:lang w:eastAsia="zh-CN"/>
              </w:rPr>
              <w:t xml:space="preserve">  </w:t>
            </w: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function f_NR_Resourceallocation0_AllowedNPRB(integer p_MaxNPRB_BWP,</w:t>
            </w:r>
          </w:p>
          <w:p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integer p_N_PRB, 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ind w:firstLineChars="2900" w:firstLine="58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B6E4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out integer p_StartIndex</w:t>
            </w: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>) return boolean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{ // as per table 7.1.1.4.1.3.3.2-2A/7.1.1.4.1.4.3.2-2A/7.1.1.4.2.3.3.2-2A/7.1.1.4.2.4.3.2-2A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var boolean v_Result := false;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r w:rsidRPr="00F95FA5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p_StartIndex:=0;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select (p_MaxNPRB_BWP)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(11, 25, 31)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v_Result := true;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(18)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(2,4,6,8,10,12,16,18) {</w:t>
            </w:r>
          </w:p>
          <w:p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:rsidR="006729A3" w:rsidRPr="005C2411" w:rsidRDefault="006729A3" w:rsidP="009762EE">
            <w:pPr>
              <w:autoSpaceDE w:val="0"/>
              <w:autoSpaceDN w:val="0"/>
              <w:adjustRightInd w:val="0"/>
              <w:spacing w:after="0"/>
              <w:ind w:firstLineChars="750" w:firstLine="1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18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(24)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(2,4,6,8,10,12,16,18,20,22,24) {</w:t>
            </w:r>
          </w:p>
          <w:p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ind w:firstLineChars="750" w:firstLine="1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lastRenderedPageBreak/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24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:rsidR="006729A3" w:rsidRPr="0062075E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(32)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(2,4,6,8,10,12,16,18,20,22,24,26,28,30,32) {</w:t>
            </w:r>
          </w:p>
          <w:p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:rsidR="006729A3" w:rsidRPr="004C40FD" w:rsidRDefault="006729A3" w:rsidP="009762EE">
            <w:pPr>
              <w:autoSpaceDE w:val="0"/>
              <w:autoSpaceDN w:val="0"/>
              <w:adjustRightInd w:val="0"/>
              <w:spacing w:after="0"/>
              <w:ind w:firstLineChars="750" w:firstLine="1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32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(38)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(2,4,6,8,10,12,16,18,20,22,24,26,28,30,32,34,36,38) {</w:t>
            </w:r>
          </w:p>
          <w:p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:rsidR="006729A3" w:rsidRPr="00726A85" w:rsidRDefault="006729A3" w:rsidP="009762EE">
            <w:pPr>
              <w:autoSpaceDE w:val="0"/>
              <w:autoSpaceDN w:val="0"/>
              <w:adjustRightInd w:val="0"/>
              <w:spacing w:after="0"/>
              <w:ind w:firstLineChars="750" w:firstLine="1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38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(51)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(3,4,7,8,11,12,15,16,19,20,23,24,27,28,31,32,35,36,39,40,43,44,47,48,51)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   </w:t>
            </w:r>
            <w:r w:rsidRPr="00DF2B93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DF2B93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:=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DF2B93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51-p_N_PRB;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(52)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(4,8,12,16,20,24,28,32,36,40,44,48,52) {</w:t>
            </w:r>
          </w:p>
          <w:p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ind w:firstLineChars="750" w:firstLine="1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52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:rsidR="006729A3" w:rsidRPr="00923DD4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(65)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(1,4,5,8,9,12,13,16,17,20,21,24,25,28,29,32,33,36,37,40,41,44,45,48,49, 52,53,56,57,60,61,64,65) {</w:t>
            </w:r>
          </w:p>
          <w:p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ind w:firstLineChars="750" w:firstLine="1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65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(66)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(2,4,6,8,10,12,16,18,20,22,24,26,28,30,32,34,36,38,40,42,44,46,48,50,52, 54,56,58,60,62,64,66) {</w:t>
            </w:r>
          </w:p>
          <w:p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ind w:firstLineChars="750" w:firstLine="1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66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:rsidR="006729A3" w:rsidRPr="00E70C57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(79)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      case (7,8,15,16,23,24,31,32,39,40,47,48,55,56,63,64,71,72,79) {</w:t>
            </w:r>
          </w:p>
          <w:p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:rsidR="006729A3" w:rsidRPr="002F6EE2" w:rsidRDefault="006729A3" w:rsidP="009762EE">
            <w:pPr>
              <w:autoSpaceDE w:val="0"/>
              <w:autoSpaceDN w:val="0"/>
              <w:adjustRightInd w:val="0"/>
              <w:spacing w:after="0"/>
              <w:ind w:firstLineChars="750" w:firstLine="1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79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(106)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(2,8,10,16,18,24,26,32,34,40,42,48,50,56,58,64,66,72,74,80,82,88,90,96, 92,104,106) {</w:t>
            </w:r>
          </w:p>
          <w:p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ind w:firstLineChars="750" w:firstLine="1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106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:rsidR="006729A3" w:rsidRPr="00B959D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(107)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(3,8,11,16,19,24,27,32,35,40,43,48,51,56,59,64,67,72,75,80,83,88,91,96, 99,104,107) {</w:t>
            </w:r>
          </w:p>
          <w:p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ind w:firstLineChars="750" w:firstLine="1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107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:rsidR="006729A3" w:rsidRPr="0070233E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(132)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(4,8,12,16,20,24,28,32,36,40,44,48,52,56,60,64,68,72,76,80,84,88,92,96, 100,104, 108,112,116,120,124,128,132) {</w:t>
            </w:r>
          </w:p>
          <w:p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ind w:firstLineChars="750" w:firstLine="1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132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:rsidR="006729A3" w:rsidRPr="00C245F5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(133)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(5,8,13,16,21,24,29,32,37,40,45,48,53,56,61,64,69,72,77,80,85,88,93,96, 101,104, 109,112,117,120,125,128,133) {</w:t>
            </w:r>
          </w:p>
          <w:p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ind w:firstLineChars="750" w:firstLine="1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133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(135)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(7,8,15,16,23,24,31,32,39,40,47,48,55,56,63,64,71,72,79,80,87,88,95,96, 103,104, 111,112,119,120,127,128,135) {</w:t>
            </w:r>
          </w:p>
          <w:p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ind w:firstLineChars="700" w:firstLine="14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135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case (160) { //@sic R5s200544 sic@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    select (p_N_PRB)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(16,32,48,64,80,96,112,128,144,160)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(216)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(8,16,24,32,40,48,56,64,72,80,88,96,104,112,120,128,136,144,152,160, 168, 176,184,192,200,208,216) {</w:t>
            </w:r>
          </w:p>
          <w:p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ind w:firstLineChars="700" w:firstLine="14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21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6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(217)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(9,16,25,32,41,48,57,64,73,80,89,96,105,112,121,128,137,144,153,160, 169,176,185,192,201,208,217) {</w:t>
            </w:r>
          </w:p>
          <w:p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ind w:firstLineChars="700" w:firstLine="14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</w:t>
            </w:r>
            <w:r w:rsidRPr="008F3664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8F366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217-p_N_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PRB;</w:t>
            </w:r>
          </w:p>
          <w:p w:rsidR="006729A3" w:rsidRPr="008F3664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(264)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(8,16,24,32,40,48,56,64,72,80,88,96,104,112,120,128,136,144,160,168, 176,184,192,200,208,216,224,232,240,248,256,264) {</w:t>
            </w:r>
          </w:p>
          <w:p w:rsidR="006729A3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ind w:firstLineChars="700" w:firstLine="14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:=</w:t>
            </w:r>
            <w:r w:rsidRPr="00461C82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461C8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264-p_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N_PRB;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(270)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(14,16,30,32,46,44,62,64,78,80,94,96,110,112, 126,128,142,144,158, 160,174, 176,190,192, 206,208,222,224,238,240, 254,256,270)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   </w:t>
            </w:r>
            <w:r w:rsidRPr="00B71207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B71207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:=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B71207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270-p_N_PRB;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(273)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select (p_N_PRB)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case (1,16,17,32,33,48,49,64,65,80,81,96,97,112,113,128,129,144,145,160, 161,176,171, 192,193, 208,209, 224,225,240,241,256,257,272,273) {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v_Result := true;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   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:=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 xml:space="preserve"> </w:t>
            </w:r>
            <w:r w:rsidRPr="008243B9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273-p_N_PRB;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  case else {FatalError(__FILE__, __LINE__, "unknown MaxNPRB per BWP")}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} // end of select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:rsidR="006729A3" w:rsidRPr="001021CB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  return v_Result;</w:t>
            </w:r>
          </w:p>
          <w:p w:rsidR="006729A3" w:rsidRPr="00F212AA" w:rsidRDefault="006729A3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1CB">
              <w:rPr>
                <w:rFonts w:ascii="Courier New" w:hAnsi="Courier New" w:cs="Courier New"/>
                <w:color w:val="000000"/>
                <w:lang w:eastAsia="zh-CN"/>
              </w:rPr>
              <w:t xml:space="preserve">  }</w:t>
            </w:r>
          </w:p>
        </w:tc>
      </w:tr>
    </w:tbl>
    <w:p w:rsidR="00211FCA" w:rsidRPr="00211FCA" w:rsidRDefault="00211FCA" w:rsidP="00211FCA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173770844"/>
      <w:r w:rsidRPr="00211FCA">
        <w:rPr>
          <w:rFonts w:hint="eastAsia"/>
          <w:b/>
          <w:lang w:val="pt-BR"/>
        </w:rPr>
        <w:lastRenderedPageBreak/>
        <w:t>Change 2</w:t>
      </w:r>
      <w:bookmarkEnd w:id="1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211FCA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CA" w:rsidRDefault="00211FCA" w:rsidP="009762E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CA" w:rsidRPr="00067302" w:rsidRDefault="00211FCA" w:rsidP="00835890">
            <w:pPr>
              <w:spacing w:after="0"/>
              <w:rPr>
                <w:noProof/>
              </w:rPr>
            </w:pPr>
            <w:r w:rsidRPr="00835890">
              <w:rPr>
                <w:rFonts w:ascii="Arial" w:hAnsi="Arial" w:cs="Arial"/>
                <w:lang w:eastAsia="zh-CN"/>
              </w:rPr>
              <w:t>f_NR_ULGrantConfiguration_ULTBS</w:t>
            </w:r>
          </w:p>
        </w:tc>
      </w:tr>
      <w:tr w:rsidR="00211FCA" w:rsidTr="009762E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CA" w:rsidRDefault="00211FCA" w:rsidP="009762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CA" w:rsidRPr="00D868A7" w:rsidRDefault="00F22263" w:rsidP="009762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 change 1.</w:t>
            </w:r>
          </w:p>
        </w:tc>
      </w:tr>
      <w:tr w:rsidR="00211FCA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CA" w:rsidRDefault="00211FCA" w:rsidP="009762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CA" w:rsidRPr="00F721B7" w:rsidRDefault="00F971BD" w:rsidP="00F971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>Pass</w:t>
            </w:r>
            <w:r w:rsidRPr="00F971BD">
              <w:rPr>
                <w:rFonts w:cs="Arial" w:hint="eastAsia"/>
                <w:lang w:eastAsia="zh-CN"/>
              </w:rPr>
              <w:t xml:space="preserve"> </w:t>
            </w:r>
            <w:r w:rsidRPr="00F971BD">
              <w:rPr>
                <w:rFonts w:cs="Arial"/>
                <w:lang w:eastAsia="zh-CN"/>
              </w:rPr>
              <w:t>p_StartIndex</w:t>
            </w:r>
            <w:r>
              <w:rPr>
                <w:rFonts w:cs="Arial" w:hint="eastAsia"/>
                <w:lang w:eastAsia="zh-CN"/>
              </w:rPr>
              <w:t xml:space="preserve"> in </w:t>
            </w:r>
            <w:r w:rsidR="00372BA1">
              <w:rPr>
                <w:rFonts w:cs="Arial"/>
                <w:lang w:eastAsia="zh-CN"/>
              </w:rPr>
              <w:t>template</w:t>
            </w:r>
            <w:r w:rsidR="00372BA1">
              <w:rPr>
                <w:rFonts w:cs="Arial" w:hint="eastAsia"/>
                <w:lang w:eastAsia="zh-CN"/>
              </w:rPr>
              <w:t xml:space="preserve"> </w:t>
            </w:r>
            <w:r w:rsidRPr="00F971BD">
              <w:rPr>
                <w:rFonts w:cs="Arial"/>
                <w:lang w:eastAsia="zh-CN"/>
              </w:rPr>
              <w:t>cs_NR_FreqDomainSchedulExplicit</w:t>
            </w:r>
            <w:r>
              <w:rPr>
                <w:rFonts w:cs="Arial" w:hint="eastAsia"/>
                <w:lang w:eastAsia="zh-CN"/>
              </w:rPr>
              <w:t xml:space="preserve"> for UL grant i</w:t>
            </w:r>
            <w:r w:rsidRPr="00F971BD">
              <w:rPr>
                <w:rFonts w:cs="Arial" w:hint="eastAsia"/>
                <w:lang w:eastAsia="zh-CN"/>
              </w:rPr>
              <w:t xml:space="preserve">nstand of </w:t>
            </w:r>
            <w:r>
              <w:rPr>
                <w:rFonts w:cs="Arial" w:hint="eastAsia"/>
                <w:lang w:eastAsia="zh-CN"/>
              </w:rPr>
              <w:t xml:space="preserve">using </w:t>
            </w:r>
            <w:r w:rsidRPr="00F971BD">
              <w:rPr>
                <w:rFonts w:cs="Arial" w:hint="eastAsia"/>
                <w:lang w:eastAsia="zh-CN"/>
              </w:rPr>
              <w:t>0</w:t>
            </w:r>
            <w:r>
              <w:rPr>
                <w:rFonts w:cs="Arial" w:hint="eastAsia"/>
                <w:lang w:eastAsia="zh-CN"/>
              </w:rPr>
              <w:t>.</w:t>
            </w:r>
          </w:p>
        </w:tc>
      </w:tr>
      <w:tr w:rsidR="00211FCA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CA" w:rsidRDefault="00211FCA" w:rsidP="009762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CA" w:rsidRPr="00067302" w:rsidRDefault="00211FCA" w:rsidP="009762EE">
            <w:pPr>
              <w:spacing w:after="0"/>
              <w:rPr>
                <w:rFonts w:ascii="Arial" w:hAnsi="Arial" w:cs="Arial"/>
                <w:lang w:eastAsia="zh-CN"/>
              </w:rPr>
            </w:pPr>
            <w:r w:rsidRPr="005E77F5">
              <w:rPr>
                <w:rFonts w:ascii="Arial" w:hAnsi="Arial" w:cs="Arial"/>
                <w:lang w:eastAsia="zh-CN"/>
              </w:rPr>
              <w:t>MAC_TC_Common_NR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211FCA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FCA" w:rsidRDefault="00211FCA" w:rsidP="009762E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CA" w:rsidRDefault="00211FCA" w:rsidP="009762E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211FCA" w:rsidRDefault="00211FCA" w:rsidP="00211FCA">
      <w:pPr>
        <w:spacing w:after="0"/>
        <w:rPr>
          <w:rFonts w:ascii="Arial" w:hAnsi="Arial"/>
          <w:b/>
          <w:lang w:eastAsia="en-GB"/>
        </w:rPr>
      </w:pPr>
    </w:p>
    <w:p w:rsidR="00211FCA" w:rsidRDefault="00211FCA" w:rsidP="00211F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211FCA" w:rsidRPr="00504291" w:rsidTr="009762E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>function f_NR_ULGrantConfiguration_ULTBS(NR_CellId_Type   p_NR_CellId,</w:t>
            </w:r>
          </w:p>
          <w:p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template (value) TimingInfo_Type p_TimingInfo := cs_TimingInfo_Now,</w:t>
            </w:r>
          </w:p>
          <w:p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NR_ImcsValue_Type p_ImcsValue,</w:t>
            </w:r>
          </w:p>
          <w:p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integer p_N_PRB,</w:t>
            </w:r>
          </w:p>
          <w:p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bitstring p_Index,</w:t>
            </w:r>
          </w:p>
          <w:p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template (value) NR_ResourceAllocationType_Type p_NR_ResourceAllocationType := resourceAllocationType0, //@sic R5-221589 sic@</w:t>
            </w:r>
          </w:p>
          <w:p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template (omit)  NR_DciFormat_0_X_SpecificInfo_Type p_NR_DciFormat_0_X_SpecificInfo := omit</w:t>
            </w:r>
            <w:r w:rsidRPr="00437CA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runs on NR_BASE_PTC</w:t>
            </w:r>
          </w:p>
          <w:p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NR_DciUlInfo_Type v_DciUlInfo := cds_NR_DciUlInfo_ModifyGrant(cs_NR_FreqDomainSchedulExplicit(</w:t>
            </w:r>
            <w:r w:rsidRPr="00D5533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</w:t>
            </w: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>, p_N_PRB),</w:t>
            </w:r>
          </w:p>
          <w:p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cs_NR_DciCommon_TimeDomainResourceAssignment(p_Index),</w:t>
            </w:r>
          </w:p>
          <w:p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p_ImcsValue,</w:t>
            </w:r>
          </w:p>
          <w:p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-,//@sic R5-221589 sic@</w:t>
            </w:r>
          </w:p>
          <w:p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-,</w:t>
            </w:r>
          </w:p>
          <w:p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p_NR_DciFormat_0_X_SpecificInfo);</w:t>
            </w:r>
          </w:p>
          <w:p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  v_DciUlInfo.ResoureAssignment.ResourceAllocationType := p_NR_ResourceAllocationType;</w:t>
            </w:r>
          </w:p>
          <w:p w:rsidR="00211FCA" w:rsidRPr="0089434E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f_NR_ULGrantConfiguration_Common(p_NR_CellId, p_TimingInfo, v_DciUlInfo, cs_NR_UplinkTimeAlignment_Start, cs_UL_GrantConfig_OnSR); //@sic R5s210884 sic@</w:t>
            </w:r>
          </w:p>
          <w:p w:rsidR="00211FCA" w:rsidRPr="00A361C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9434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211FCA" w:rsidRPr="00CD057D" w:rsidRDefault="00211FCA" w:rsidP="00211FCA">
      <w:pPr>
        <w:spacing w:after="0"/>
        <w:rPr>
          <w:rFonts w:ascii="Arial" w:hAnsi="Arial"/>
          <w:b/>
          <w:color w:val="000000"/>
          <w:lang w:eastAsia="en-GB"/>
        </w:rPr>
      </w:pPr>
    </w:p>
    <w:p w:rsidR="00211FCA" w:rsidRDefault="00211FCA" w:rsidP="00211F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211FCA" w:rsidRPr="00504291" w:rsidTr="007C045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42BD6">
              <w:rPr>
                <w:rFonts w:ascii="Courier New" w:hAnsi="Courier New" w:cs="Courier New"/>
                <w:color w:val="000000"/>
                <w:lang w:eastAsia="zh-CN"/>
              </w:rPr>
              <w:t xml:space="preserve">  </w:t>
            </w: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>function f_NR_ULGrantConfiguration_ULTBS(NR_CellId_Type   p_NR_CellId,</w:t>
            </w:r>
          </w:p>
          <w:p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template (value) TimingInfo_Type p_TimingInfo := cs_TimingInfo_Now,</w:t>
            </w:r>
          </w:p>
          <w:p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NR_ImcsValue_Type p_ImcsValue,</w:t>
            </w:r>
          </w:p>
          <w:p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integer p_N_PRB,</w:t>
            </w:r>
          </w:p>
          <w:p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bitstring p_Index,</w:t>
            </w:r>
          </w:p>
          <w:p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template (value) NR_ResourceAllocationType_Type p_NR_ResourceAllocationType := resourceAllocationType0, //@sic R5-221589 sic@</w:t>
            </w:r>
          </w:p>
          <w:p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template (omit)  NR_DciFormat_0_X_SpecificInfo_Type p_NR_DciFormat_0_X_SpecificInfo := omit,</w:t>
            </w:r>
          </w:p>
          <w:p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</w:t>
            </w:r>
            <w:r w:rsidRPr="005F03AE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integer p_StartIndex:=0</w:t>
            </w: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>) runs on NR_BASE_PTC</w:t>
            </w:r>
          </w:p>
          <w:p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{</w:t>
            </w:r>
          </w:p>
          <w:p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(value) NR_DciUlInfo_Type v_DciUlInfo := cds_NR_DciUlInfo_ModifyGrant(cs_NR_FreqDomainSchedulExplicit(</w:t>
            </w:r>
            <w:r w:rsidRPr="00776B98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p_StartIndex</w:t>
            </w: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>, p_N_PRB),//grj add</w:t>
            </w:r>
          </w:p>
          <w:p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                                                                                   cs_NR_DciCommon_TimeDomainResourceAssignment(p_Index),</w:t>
            </w:r>
          </w:p>
          <w:p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                                       p_ImcsValue,</w:t>
            </w:r>
          </w:p>
          <w:p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                                       -,//@sic R5-221589 sic@</w:t>
            </w:r>
          </w:p>
          <w:p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                                       -,</w:t>
            </w:r>
          </w:p>
          <w:p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                                       p_NR_DciFormat_0_X_SpecificInfo);</w:t>
            </w:r>
          </w:p>
          <w:p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  v_DciUlInfo.ResoureAssignment.ResourceAllocationType := p_NR_ResourceAllocationType;</w:t>
            </w:r>
          </w:p>
          <w:p w:rsidR="00211FCA" w:rsidRPr="0003015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  f_NR_ULGrantConfiguration_Common(p_NR_CellId, p_TimingInfo, v_DciUlInfo, cs_NR_UplinkTimeAlignment_Start, cs_UL_GrantConfig_OnSR); //@sic R5s210884 sic@</w:t>
            </w:r>
          </w:p>
          <w:p w:rsidR="00211FCA" w:rsidRPr="00F212AA" w:rsidRDefault="00211FCA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015A">
              <w:rPr>
                <w:rFonts w:ascii="Courier New" w:hAnsi="Courier New" w:cs="Courier New"/>
                <w:color w:val="000000"/>
                <w:lang w:eastAsia="zh-CN"/>
              </w:rPr>
              <w:t xml:space="preserve">  }</w:t>
            </w:r>
          </w:p>
        </w:tc>
      </w:tr>
    </w:tbl>
    <w:p w:rsidR="007C045C" w:rsidRPr="007C045C" w:rsidRDefault="00BD654E" w:rsidP="007C045C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173770845"/>
      <w:r>
        <w:rPr>
          <w:b/>
          <w:lang w:val="pt-BR"/>
        </w:rPr>
        <w:lastRenderedPageBreak/>
        <w:t>Change</w:t>
      </w:r>
      <w:r>
        <w:rPr>
          <w:rFonts w:hint="eastAsia"/>
          <w:b/>
          <w:lang w:val="pt-BR"/>
        </w:rPr>
        <w:t xml:space="preserve"> 3</w:t>
      </w:r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7C045C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5C" w:rsidRDefault="007C045C" w:rsidP="009762E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5C" w:rsidRPr="00067302" w:rsidRDefault="007C045C" w:rsidP="009762EE">
            <w:pPr>
              <w:pStyle w:val="CRCoverPage"/>
              <w:spacing w:after="0"/>
              <w:rPr>
                <w:noProof/>
              </w:rPr>
            </w:pPr>
            <w:r w:rsidRPr="007C045C">
              <w:rPr>
                <w:noProof/>
                <w:lang w:eastAsia="zh-CN"/>
              </w:rPr>
              <w:t>f_TC_7_1_1_4_1_x_2TB_NR_TestBody</w:t>
            </w:r>
          </w:p>
        </w:tc>
      </w:tr>
      <w:tr w:rsidR="007C045C" w:rsidTr="009762E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5C" w:rsidRDefault="007C045C" w:rsidP="009762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5C" w:rsidRPr="00D868A7" w:rsidRDefault="007C045C" w:rsidP="007C045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 change1.</w:t>
            </w:r>
          </w:p>
        </w:tc>
      </w:tr>
      <w:tr w:rsidR="007C045C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5C" w:rsidRDefault="007C045C" w:rsidP="009762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5C" w:rsidRPr="00F721B7" w:rsidRDefault="007C045C" w:rsidP="007C045C">
            <w:pPr>
              <w:pStyle w:val="CRCoverPage"/>
              <w:spacing w:after="0"/>
              <w:rPr>
                <w:noProof/>
                <w:lang w:eastAsia="zh-CN"/>
              </w:rPr>
            </w:pPr>
            <w:r w:rsidRPr="007C045C">
              <w:rPr>
                <w:rFonts w:hint="eastAsia"/>
                <w:noProof/>
                <w:lang w:eastAsia="zh-CN"/>
              </w:rPr>
              <w:t xml:space="preserve">Add </w:t>
            </w:r>
            <w:r w:rsidRPr="007C045C">
              <w:rPr>
                <w:noProof/>
                <w:lang w:eastAsia="zh-CN"/>
              </w:rPr>
              <w:t>v_StartIndex</w:t>
            </w:r>
            <w:r>
              <w:rPr>
                <w:rFonts w:hint="eastAsia"/>
                <w:noProof/>
                <w:lang w:eastAsia="zh-CN"/>
              </w:rPr>
              <w:t xml:space="preserve"> in function</w:t>
            </w:r>
            <w:r w:rsidRPr="007C045C">
              <w:rPr>
                <w:noProof/>
                <w:lang w:eastAsia="zh-CN"/>
              </w:rPr>
              <w:t xml:space="preserve"> f_TC_7_1_1_4_1_x_2TB_NR_TestBody</w:t>
            </w:r>
            <w:r>
              <w:rPr>
                <w:rFonts w:hint="eastAsia"/>
                <w:noProof/>
                <w:lang w:eastAsia="zh-CN"/>
              </w:rPr>
              <w:t xml:space="preserve"> for compile error.</w:t>
            </w:r>
          </w:p>
        </w:tc>
      </w:tr>
      <w:tr w:rsidR="007C045C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5C" w:rsidRDefault="007C045C" w:rsidP="009762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5C" w:rsidRPr="00067302" w:rsidRDefault="007C045C" w:rsidP="009762EE">
            <w:pPr>
              <w:spacing w:after="0"/>
              <w:rPr>
                <w:rFonts w:ascii="Arial" w:hAnsi="Arial" w:cs="Arial"/>
                <w:lang w:eastAsia="zh-CN"/>
              </w:rPr>
            </w:pPr>
            <w:r w:rsidRPr="001012AC">
              <w:rPr>
                <w:rFonts w:ascii="Arial" w:hAnsi="Arial" w:cs="Arial"/>
                <w:lang w:eastAsia="zh-CN"/>
              </w:rPr>
              <w:t>MAC_NR5GC.ttcn</w:t>
            </w:r>
          </w:p>
        </w:tc>
      </w:tr>
      <w:tr w:rsidR="007C045C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5C" w:rsidRDefault="007C045C" w:rsidP="009762E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5C" w:rsidRDefault="007C045C" w:rsidP="009762E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7C045C" w:rsidRDefault="007C045C" w:rsidP="007C045C">
      <w:pPr>
        <w:spacing w:after="0"/>
        <w:rPr>
          <w:rFonts w:ascii="Arial" w:hAnsi="Arial"/>
          <w:b/>
          <w:lang w:eastAsia="en-GB"/>
        </w:rPr>
      </w:pPr>
    </w:p>
    <w:p w:rsidR="007C045C" w:rsidRDefault="007C045C" w:rsidP="007C045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7C045C" w:rsidRPr="00504291" w:rsidTr="009762E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>function f_TC_7_1_1_4_1_x_2TB_NR_TestBody(DRB_Identity p_NR_DRB_Id,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template (value) NR_TBS_CalculationParameters_Type p_CalculationParameters, //@sic R5-202610 sic@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NR_ResourceAllocationType_Type p_NR_ResourceAllocationType ) runs on NR_BASE_PTC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{ /* L2/MAC/7.1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* 7.1.1.4.x: DL-SCH Transport Block Size selection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v_TBSize:=0;  // transport block size in bits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v_TBSize2:=0; // transport block size in bits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v_I_MCS:=0;     // Modulation and Coding Scehme Index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v_N_PRB:=1;     // Number of physical resource Blocks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v_Max_nPRB := f_NR_CellInfo_GetCarrierBandwidth_DL(nr_Cell1);     // to store the max allowed PRB resources that can be allocated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v_TDRA ; // Time Domain resource allocation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NR_ResourceAllocationType_Type v_NR_ResourceAllocationType := p_NR_ResourceAllocationType;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//var integer i;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NR_PDCP_SDUList_Type v_NR_PDCP_SDUList := {''O};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 := {v_Max_nPRB, 28}; // Max NPRB and Max MCS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f_NR_CellInfo_GetSCS(nr_Cell1);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v_NoOfSymbols;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SubFrameNumber_Type v_SF := 2;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if (v_SCS ==kHz30) {v_SF:= 1;}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for UL grant for Max TB size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 nr_Cell1, cs_TimingInfo_Now, v_NR_ResourceAllocation.Imcs, cs_NR_FreqDomainSchedulExplicit(-, </w:t>
            </w: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v_NR_ResourceAllocation.Lrbs));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5 are repeated for values of nPRB  from 1 to v_Max_nPRB and iMCS from 0 to 28, time domain resource allocation v_TDRA 0..8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//f_NR_ConfigureULGrant_MaxTBSupported();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for (v_N_PRB := 1; v_N_PRB &lt;= v_Max_nPRB; v_N_PRB := v_N_PRB + 1) {  //for nPRB 1 to v_Max_nPRB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if (p_NR_ResourceAllocationType == resourceAllocationType0) {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f_NR_Resourceallocation0_AllowedNPRB(v_Max_nPRB, v_N_PRB</w:t>
            </w:r>
            <w:r w:rsidRPr="00C9095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continue;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for (v_I_MCS := 0; v_I_MCS &lt;= 28; v_I_MCS := v_I_MCS + 1) {   //for iMCS 0 to 28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for (v_TDRA := 0; v_TDRA &lt;= 1; v_TDRA := v_TDRA + 1) {   //for Time Domain Resource Allocation 0 to 1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(v_TDRA == 0) {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v_NoOfSymbols := 12;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else {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v_NoOfSymbols := 7;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//SS looks up iTBS in table 7.1.7.1-1 in TS 36.213 based on the value of iMCS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//v_I_TBS := f_NR_Get_iTBS_For_iMCS(v_I_MCS);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calculates or looks up TBS in TS 38.214 [15] based on the value of S, L, and  nPRB.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v_TBSize := f_NR_TBS_Calculation(p_CalculationParameters, v_NoOfSymbols, v_N_PRB, v_I_MCS,true  );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v_TBSize2 := 2 * v_TBSize;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(v_TBSize2 &lt; 192 ) {             //this results in zero number of PDCP SDUs or TBSize high coding rate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continue;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 // skip this nprb, Imcs, TDRA combination.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Steps 2 to 5 are performed if  TBsize is More than minimum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2" siclog@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creates one or more PDCP SDUs, depending on TBsize, in accordance with Table  7.1.1.4.1.1.3.2-2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//Configure SS for DCI Format x with RA type y and a Resource block assignment (RBA) correspondent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//to nPRB as specified in 7.1.6.1 in TS 36.213 and Modulation and coding scheme iMCS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f_NR_DLGrantConfiguration(nr_Cell1,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cs_TimingInfo_SubFrame(v_SF),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v_NR_ResourceAllocationType,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cs_NR_FreqDomainResourceAssignmentDL_Explicit(0, v_N_PRB),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int2bit(v_TDRA, 4),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cs_NR_TransportBlockRetransmissionList_Def(v_I_MCS),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-, -,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cs_NR_DciFormat_1_0_Params(v_SCS));  /* @sic R5s190442: v_SCS sic@ */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3" siclog@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sends MAC PDU (NxPDCP SDUs)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v_NR_PDCP_SDUList := fl_NR_GetPdcpSduList_2TB(v_TBSize);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DRB.send(cas_NR_DRB_COMMON_REQ_PDCP_SDUList(nr_Cell1,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p_NR_DRB_Id,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//crs_RlcBearerRouting_NR(nr_Cell1),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v_NR_PDCP_SDUList ));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4" siclog@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automatically taken by SS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5" siclog@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receives NxPDCP SDUs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f_NR_Rx_N_PDCP_SDUs(v_NR_PDCP_SDUList, p_NR_DRB_Id);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}//End for TDRA 0 to 8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  }//End for iMCS 0 to 28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    }//End for nPRB 1 to 110</w:t>
            </w:r>
          </w:p>
          <w:p w:rsidR="007C045C" w:rsidRPr="00A361C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de-DE"/>
              </w:rPr>
              <w:t xml:space="preserve">  }//f_NR_7_1_1_4_1_x</w:t>
            </w:r>
          </w:p>
        </w:tc>
      </w:tr>
    </w:tbl>
    <w:p w:rsidR="007C045C" w:rsidRPr="00CD057D" w:rsidRDefault="007C045C" w:rsidP="007C045C">
      <w:pPr>
        <w:spacing w:after="0"/>
        <w:rPr>
          <w:rFonts w:ascii="Arial" w:hAnsi="Arial"/>
          <w:b/>
          <w:color w:val="000000"/>
          <w:lang w:eastAsia="en-GB"/>
        </w:rPr>
      </w:pPr>
    </w:p>
    <w:p w:rsidR="007C045C" w:rsidRDefault="007C045C" w:rsidP="007C045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7C045C" w:rsidRPr="00504291" w:rsidTr="009762E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42BD6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>function f_TC_7_1_1_4_1_x_2TB_NR_TestBody(DRB_Identity p_NR_DRB_Id,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template (value) NR_TBS_CalculationParameters_Type p_CalculationParameters, //@sic R5-202610 sic@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NR_ResourceAllocationType_Type p_NR_ResourceAllocationType ) runs on NR_BASE_PTC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{ /* L2/MAC/7.1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* 7.1.1.4.x: DL-SCH Transport Block Size selection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*/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v_TBSize:=0;  // transport block size in bits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v_TBSize2:=0; // transport block size in bits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v_I_MCS:=0;     // Modulation and Coding Scehme Index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v_N_PRB:=1;     // Number of physical resource Blocks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v_Max_nPRB := f_NR_CellInfo_GetCarrierBandwidth_DL(nr_Cell1);     // to store the max allowed PRB resources that can be allocated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v_TDRA ; // Time Domain resource allocation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var NR_ResourceAllocationType_Type v_NR_ResourceAllocationType := p_NR_ResourceAllocationType;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//var integer i;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var NR_PDCP_SDUList_Type v_NR_PDCP_SDUList := {''O};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var NR_ResourceAllocation_Type v_NR_ResourceAllocation := {v_Max_nPRB, 28}; // Max NPRB and Max MCS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var SubcarrierSpacing v_SCS := f_NR_CellInfo_GetSCS(nr_Cell1);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v_NoOfSymbols;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var SubFrameNumber_Type v_SF := 2;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r w:rsidRPr="0069015C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var integer v_StartIndex:=0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if (v_SCS ==kHz30) {v_SF:= 1;}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// Configure SS for UL grant for Max TB size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f_NR_ULGrantConfiguration_Start( nr_Cell1, cs_TimingInfo_Now, v_NR_ResourceAllocation.Imcs, cs_NR_FreqDomainSchedulExplicit(-, v_NR_ResourceAllocation.Lrbs));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//Steps 1 to 5 are repeated for values of nPRB  from 1 to v_Max_nPRB and iMCS from 0 to 28, time domain resource allocation v_TDRA 0..8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//f_NR_ConfigureULGrant_MaxTBSupported();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for (v_N_PRB := 1; v_N_PRB &lt;= v_Max_nPRB; v_N_PRB := v_N_PRB + 1) {  //for </w:t>
            </w: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>nPRB 1 to v_Max_nPRB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if (p_NR_ResourceAllocationType == resourceAllocationType0) {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if (not f_NR_Resourceallocation0_AllowedNPRB(v_Max_nPRB, v_N_PRB</w:t>
            </w:r>
            <w:r w:rsidRPr="00A746FA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,v_StartIndex</w:t>
            </w: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>)) {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continue;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for (v_I_MCS := 0; v_I_MCS &lt;= 28; v_I_MCS := v_I_MCS + 1) {   //for iMCS 0 to 28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for (v_TDRA := 0; v_TDRA &lt;= 1; v_TDRA := v_TDRA + 1) {   //for Time Domain Resource Allocation 0 to 1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if (v_TDRA == 0) {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v_NoOfSymbols := 12;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}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else {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v_NoOfSymbols := 7;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}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//SS looks up iTBS in table 7.1.7.1-1 in TS 36.213 based on the value of iMCS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//v_I_TBS := f_NR_Get_iTBS_For_iMCS(v_I_MCS);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//The SS calculates or looks up TBS in TS 38.214 [15] based on the value of S, L, and  nPRB.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v_TBSize := f_NR_TBS_Calculation(p_CalculationParameters, v_NoOfSymbols, v_N_PRB, v_I_MCS,true  );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v_TBSize2 := 2 * v_TBSize;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if (v_TBSize2 &lt; 192 ) {             //this results in zero number of PDCP SDUs or TBSize high coding rate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continue;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}  // skip this nprb, Imcs, TDRA combination.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 Steps 2 to 5 are performed if  TBsize is More than minimum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//@siclog "Step 2" siclog@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 SS creates one or more PDCP SDUs, depending on TBsize, in accordance with Table  7.1.1.4.1.1.3.2-2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//Configure SS for DCI Format x with RA type y and a Resource block assignment (RBA) correspondent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//to nPRB as specified in 7.1.6.1 in TS 36.213 and Modulation and coding scheme iMCS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f_NR_DLGrantConfiguration(nr_Cell1,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cs_TimingInfo_SubFrame(v_SF),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v_NR_ResourceAllocationType,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cs_NR_FreqDomainResourceAssignmentDL_Explicit(0, v_N_PRB),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int2bit(v_TDRA, 4),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cs_NR_TransportBlockRetransmissionList_Def(v_I_MCS),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-, -,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cs_NR_DciFormat_1_0_Params(v_SCS));  /* @sic R5s190442: v_SCS sic@ */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//@siclog "Step 3" siclog@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 SS sends MAC PDU (NxPDCP SDUs)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v_NR_PDCP_SDUList := fl_NR_GetPdcpSduList_2TB(v_TBSize);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DRB.send(cas_NR_DRB_COMMON_REQ_PDCP_SDUList(nr_Cell1,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        p_NR_DRB_Id,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        //crs_RlcBearerRouting_NR(nr_Cell1),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        -,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                                                    v_NR_PDCP_SDUList ));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//@siclog "Step 4" siclog@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 automatically taken by SS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//@siclog "Step 5" siclog@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 SS receives NxPDCP SDUs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  f_NR_Rx_N_PDCP_SDUs(v_NR_PDCP_SDUList, p_NR_DRB_Id);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}//End for TDRA 0 to 8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  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  }//End for iMCS 0 to 28</w:t>
            </w:r>
          </w:p>
          <w:p w:rsidR="007C045C" w:rsidRPr="005A0A61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    }//End for nPRB 1 to 110</w:t>
            </w:r>
          </w:p>
          <w:p w:rsidR="007C045C" w:rsidRPr="00F212A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0A61">
              <w:rPr>
                <w:rFonts w:ascii="Courier New" w:hAnsi="Courier New" w:cs="Courier New"/>
                <w:color w:val="000000"/>
                <w:lang w:eastAsia="zh-CN"/>
              </w:rPr>
              <w:t xml:space="preserve">  }//f_NR_7_1_1_4_1_x</w:t>
            </w:r>
          </w:p>
        </w:tc>
      </w:tr>
    </w:tbl>
    <w:p w:rsidR="007C045C" w:rsidRPr="003C74A3" w:rsidRDefault="00007226" w:rsidP="003C74A3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173770846"/>
      <w:r w:rsidRPr="003C74A3">
        <w:rPr>
          <w:b/>
          <w:lang w:val="pt-BR"/>
        </w:rPr>
        <w:lastRenderedPageBreak/>
        <w:t>Change</w:t>
      </w:r>
      <w:r w:rsidRPr="003C74A3">
        <w:rPr>
          <w:rFonts w:hint="eastAsia"/>
          <w:b/>
          <w:lang w:val="pt-BR"/>
        </w:rPr>
        <w:t xml:space="preserve"> 4</w:t>
      </w:r>
      <w:bookmarkEnd w:id="1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7C045C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5C" w:rsidRDefault="007C045C" w:rsidP="009762E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5C" w:rsidRPr="00E510A3" w:rsidRDefault="007C045C" w:rsidP="009762EE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E510A3">
              <w:rPr>
                <w:rFonts w:cs="Arial"/>
                <w:lang w:eastAsia="zh-CN"/>
              </w:rPr>
              <w:t>f_TC_7_1_1_4_2_x_DCI0_1_NR_TestBody</w:t>
            </w:r>
          </w:p>
        </w:tc>
      </w:tr>
      <w:tr w:rsidR="007C045C" w:rsidTr="009762E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5C" w:rsidRDefault="007C045C" w:rsidP="009762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5C" w:rsidRPr="00E510A3" w:rsidRDefault="007C045C" w:rsidP="00E510A3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E510A3">
              <w:rPr>
                <w:rFonts w:cs="Arial"/>
                <w:lang w:eastAsia="zh-CN"/>
              </w:rPr>
              <w:t>F</w:t>
            </w:r>
            <w:r w:rsidRPr="00E510A3">
              <w:rPr>
                <w:rFonts w:cs="Arial" w:hint="eastAsia"/>
                <w:lang w:eastAsia="zh-CN"/>
              </w:rPr>
              <w:t>or  change</w:t>
            </w:r>
            <w:r w:rsidR="00E510A3" w:rsidRPr="00E510A3">
              <w:rPr>
                <w:rFonts w:cs="Arial" w:hint="eastAsia"/>
                <w:lang w:eastAsia="zh-CN"/>
              </w:rPr>
              <w:t>1</w:t>
            </w:r>
            <w:r w:rsidRPr="00E510A3">
              <w:rPr>
                <w:rFonts w:cs="Arial" w:hint="eastAsia"/>
                <w:lang w:eastAsia="zh-CN"/>
              </w:rPr>
              <w:t>.</w:t>
            </w:r>
          </w:p>
        </w:tc>
      </w:tr>
      <w:tr w:rsidR="007C045C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5C" w:rsidRDefault="007C045C" w:rsidP="009762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5C" w:rsidRPr="00E510A3" w:rsidRDefault="00E510A3" w:rsidP="009762EE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E510A3">
              <w:rPr>
                <w:rFonts w:cs="Arial" w:hint="eastAsia"/>
                <w:lang w:eastAsia="zh-CN"/>
              </w:rPr>
              <w:t xml:space="preserve">Add </w:t>
            </w:r>
            <w:r w:rsidRPr="00E510A3">
              <w:rPr>
                <w:rFonts w:cs="Arial"/>
                <w:lang w:eastAsia="zh-CN"/>
              </w:rPr>
              <w:t>v_StartIndex</w:t>
            </w:r>
            <w:r w:rsidRPr="00E510A3">
              <w:rPr>
                <w:rFonts w:cs="Arial" w:hint="eastAsia"/>
                <w:lang w:eastAsia="zh-CN"/>
              </w:rPr>
              <w:t xml:space="preserve"> in function</w:t>
            </w:r>
            <w:r w:rsidRPr="00E510A3">
              <w:rPr>
                <w:rFonts w:cs="Arial"/>
                <w:lang w:eastAsia="zh-CN"/>
              </w:rPr>
              <w:t xml:space="preserve"> f_TC_7_1_1_4_2_x_DCI0_1_NR_TestBody</w:t>
            </w:r>
            <w:r w:rsidRPr="00E510A3">
              <w:rPr>
                <w:rFonts w:cs="Arial" w:hint="eastAsia"/>
                <w:lang w:eastAsia="zh-CN"/>
              </w:rPr>
              <w:t xml:space="preserve"> for compile error.</w:t>
            </w:r>
          </w:p>
        </w:tc>
      </w:tr>
      <w:tr w:rsidR="007C045C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5C" w:rsidRDefault="007C045C" w:rsidP="009762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5C" w:rsidRPr="00067302" w:rsidRDefault="00677851" w:rsidP="009762EE">
            <w:pPr>
              <w:spacing w:after="0"/>
              <w:rPr>
                <w:rFonts w:ascii="Arial" w:hAnsi="Arial" w:cs="Arial"/>
                <w:lang w:eastAsia="zh-CN"/>
              </w:rPr>
            </w:pPr>
            <w:r w:rsidRPr="00677851">
              <w:rPr>
                <w:rFonts w:ascii="Arial" w:hAnsi="Arial" w:cs="Arial"/>
                <w:lang w:eastAsia="zh-CN"/>
              </w:rPr>
              <w:t>MAC_TC_Common_NR.ttcn</w:t>
            </w:r>
          </w:p>
        </w:tc>
      </w:tr>
      <w:tr w:rsidR="007C045C" w:rsidTr="009762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5C" w:rsidRDefault="007C045C" w:rsidP="009762E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5C" w:rsidRDefault="007C045C" w:rsidP="009762E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7C045C" w:rsidRDefault="007C045C" w:rsidP="007C045C">
      <w:pPr>
        <w:spacing w:after="0"/>
        <w:rPr>
          <w:rFonts w:ascii="Arial" w:hAnsi="Arial"/>
          <w:b/>
          <w:lang w:eastAsia="en-GB"/>
        </w:rPr>
      </w:pPr>
    </w:p>
    <w:p w:rsidR="007C045C" w:rsidRDefault="007C045C" w:rsidP="007C045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7C045C" w:rsidRPr="00504291" w:rsidTr="009762E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>function f_TC_7_1_1_4_2_x_DCI0_1_NR_TestBody(DRB_Identity p_NR_DRB_Id,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NR_TBS_CalculationParameters_Type p_CalculationParameters,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NR_ResourceAllocationType_Type p_NR_ResourceAllocationType,//@sic R5s211564 sic@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integer p_Max_Imcs := 28) runs on NR_BASE_PTC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{ /* L2/MAC/7.1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* 7.1.1.4.2.x: UL-SCH Transport Block Size selection DCI 0_1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v_TBSize :=0;  // transport block size in bits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v_I_MCS :=0;   //  Modulation and Coding Scehme Index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v_N_PRB :=1;     // Number of physical resource Blocks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v_Max_nPRB := f_NR_CellInfo_GetCarrierBandwidth_DL(nr_Cell1);     // to store the max allowed PRB resources that can be allocated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v_TDRA; // Time Domain resource allocation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NR_ResourceAllocationType_Type v_NR_ResourceAllocationType := p_NR_ResourceAllocationType;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//var integer i;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NR_PDCP_SDUList_Type v_NR_PDCP_SDUList := {''O};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IntegerList_Type v_NoOfSymbols := {4,14};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f_NR_CellInfo_GetSCS(nr_Cell1);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SubFrameNumber_Type v_SF := 2; //@sic R5s210884 sic@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v_IgnoreNRSR:= null;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v_Max_Imcs :=p_Max_Imcs; //@sic R5s211564 sic@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v_TBSizeLow := 136; //for normal UE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//var integer v_NumSR_Rcvd :=0; //@sic R5s220320 sic@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 := 12.0;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if (v_SCS ==kHz30) {v_SF:= 1;}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if(pc_supportOfRedCap_r17) { v_TBSizeLow := 120; }  //for Redcap lowest allowed TBSize is 120 bits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for DL grant for Max TB size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f_NR_DLGrantConfiguration(nr_Cell1,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cs_TimingInfo_SubFrame(v_SF),//@sic R5s210884 sic@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resourceAllocationType1,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cs_NR_FreqDomainResourceAssignmentDL_Explicit(0, v_Max_nPRB),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int2bit(0, 4), //@sic R5s211325 R5s230108 sic@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cs_NR_TransportBlockRetransmissionList_Def(28),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-, -,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cs_NR_DciFormat_1_1_Params(v_SCS));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5 are repeated for values of nPRB  from 1 to v_Max_nPRB and iMCS from 0 to 28, time domain resource allocation v_TDRA 0..1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//f_NR_ConfigureULGrant_MaxTBSupported();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for (v_N_PRB := 1; v_N_PRB &lt;= v_Max_nPRB; v_N_PRB := v_N_PRB + 1) {  //for nPRB 1 to v_Max_nPRB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if (p_NR_ResourceAllocationType == resourceAllocationType0) {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f_NR_Resourceallocation0_AllowedNPRB(v_Max_nPRB, v_N_PRB)) {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continue;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//@sic R5s211564 sic@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for (v_I_MCS := 0; v_I_MCS &lt;= v_Max_Imcs ; v_I_MCS := v_I_MCS + 1)   {   //for iMCS 0 to 28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((v_I_MCS &gt;= 27 and v_N_PRB &lt;= 5) or (v_I_MCS == 28 and (v_N_PRB == 10 or v_N_PRB == 14))) { //@sic R5s200481 sic@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continue;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for (v_TDRA := 0; v_TDRA &lt;= 1 ; v_TDRA := v_TDRA + 1) {   //for Time Domain Resource Allocation 0 to 1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if(p_NR_ResourceAllocationType == resourceAllocationType1 and v_I_MCS == 5 and v_N_PRB == 123 and v_TDRA == 0) { //@sic R5s200481 sic@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continue;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//SS looks up iTBS in table 7.1.7.1-1 in TS 36.213 based on the value of iMCS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//v_I_TBS := f_NR_Get_iTBS_For_iMCS(v_I_MCS);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calculates or looks up TBS in TS 38.214 [15] based on the value of S, L, and  nPRB.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v_TBSize := f_NR_TBS_Calculation(p_CalculationParameters, v_NoOfSymbols[v_TDRA], v_N_PRB, v_I_MCS);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//@sic R5-227168 R5-227167 sic@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(v_TBSize &lt; v_TBSizeLow) {            //this results in zero number of PDCP SDUs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continue;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 // skip this nprb, Imcs, TDRA combination.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Steps 2 to 5 are performed if  TBsize is More than minimum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2" siclog@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creates one or more PDCP SDUs, depending on TBsize, in accordance with Table  7.1.1.4.1.1.3.2-2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3" siclog@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sends MAC PDU (NxPDCP SDUs)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v_NR_PDCP_SDUList := fl_NR_GetPdcpSduList_1TB(v_TBSize);   //calculates v_N, v_PDCPsize and returns f_NR_Build_N_PDCP_SDUList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f_NR_SS_SystemIndCtrlConfig(nr_Cell1, cds_NR_SystemIndCtrl_SchedReq(enable));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f_NR_ULGrantConfiguration_Stop(nr_Cell1, -, cs_NR_UplinkTimeAlignment_Keep); //@sic R5s211325 sic@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v_IgnoreNRSR := activate(a_NR5GC_SR_Handler(nr_Cell1));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DRB.send(cas_NR_DRB_COMMON_REQ_PDCP_SDUList(nr_Cell1,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p_NR_DRB_Id,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//crs_RlcBearerRouting_NR(nr_Cell1),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cs_TimingInfo_Now,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v_NR_PDCP_SDUList));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4" siclog@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// v_NumSR_Rcvd :=0;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t_Watchdog.start;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alt {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/*[v_NumSR_Rcvd == 0] SYSIND.receive (car_NR_SchedulingReq_IND (nr_Cell1, ?))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v_NumSR_Rcvd :=1;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repeat;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} */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[] SYSIND.receive (car_NR_SchedulingReq_IND (nr_Cell1, ?))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//@sic R5s220095 sic@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f_NR_SS_SystemIndCtrlConfig(nr_Cell1, cds_NR_SystemIndCtrl_SchedReq(disable));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f_NR_ULGrantConfiguration_ULTBS(nr_Cell1,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cs_TimingInfo_Now,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v_I_MCS,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v_N_PRB,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int2bit(v_TDRA, 4),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v_NR_ResourceAllocationType);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5" siclog@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receives NxPDCP SDUs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f_NR_Rx_N_PDCP_SDUs_InOneTTI(v_NR_PDCP_SDUList, p_NR_DRB_Id);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deactivate(v_IgnoreNRSR);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t_Watchdog.stop;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[]t_Watchdog.timeout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{ f_NR_SetVerdictFailOrInconc(__FILE__, __LINE__, "Step 5"); }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};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  }//End for TDRA 0 to 13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  }//End for iMCS 0 to 28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    }//End for nPRB 1 to 110</w:t>
            </w:r>
          </w:p>
          <w:p w:rsidR="007C045C" w:rsidRPr="00A361C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de-DE"/>
              </w:rPr>
              <w:t xml:space="preserve">  };//f_NR_7_1_1_4_2_x</w:t>
            </w:r>
          </w:p>
        </w:tc>
      </w:tr>
    </w:tbl>
    <w:p w:rsidR="007C045C" w:rsidRPr="00CD057D" w:rsidRDefault="007C045C" w:rsidP="007C045C">
      <w:pPr>
        <w:spacing w:after="0"/>
        <w:rPr>
          <w:rFonts w:ascii="Arial" w:hAnsi="Arial"/>
          <w:b/>
          <w:color w:val="000000"/>
          <w:lang w:eastAsia="en-GB"/>
        </w:rPr>
      </w:pPr>
    </w:p>
    <w:p w:rsidR="007C045C" w:rsidRDefault="007C045C" w:rsidP="007C045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7C045C" w:rsidRPr="00504291" w:rsidTr="009762E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42BD6">
              <w:rPr>
                <w:rFonts w:ascii="Courier New" w:hAnsi="Courier New" w:cs="Courier New"/>
                <w:color w:val="000000"/>
                <w:lang w:eastAsia="zh-CN"/>
              </w:rPr>
              <w:t xml:space="preserve">  </w:t>
            </w: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>function f_TC_7_1_1_4_2_x_DCI0_1_NR_TestBody(DRB_Identity p_NR_DRB_Id,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template (value) NR_TBS_CalculationParameters_Type p_CalculationParameters,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NR_ResourceAllocationType_Type p_NR_ResourceAllocationType,//@sic R5s211564 sic@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integer p_Max_Imcs := 28) runs on NR_BASE_PTC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{ /* L2/MAC/7.1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* 7.1.1.4.2.x: UL-SCH Transport Block Size selection DCI 0_1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*/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v_TBSize :=0;  // transport block size in bits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v_I_MCS :=0;   //  Modulation and Coding Scehme Index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v_N_PRB :=1;     // Number of physical resource Blocks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v_Max_nPRB := f_NR_CellInfo_GetCarrierBandwidth_DL(nr_Cell1);     // to store the max allowed PRB resources that can be allocated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v_TDRA; // Time Domain resource allocation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var NR_ResourceAllocationType_Type v_NR_ResourceAllocationType := </w:t>
            </w: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>p_NR_ResourceAllocationType;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//var integer i;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var NR_PDCP_SDUList_Type v_NR_PDCP_SDUList := {''O};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IntegerList_Type v_NoOfSymbols := {4,14};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var SubcarrierSpacing v_SCS := f_NR_CellInfo_GetSCS(nr_Cell1);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var SubFrameNumber_Type v_SF := 2; //@sic R5s210884 sic@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var default v_IgnoreNRSR:= null;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v_Max_Imcs :=p_Max_Imcs; //@sic R5s211564 sic@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v_TBSizeLow := 136; //for normal UE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//var integer v_NumSR_Rcvd :=0; //@sic R5s220320 sic@</w:t>
            </w:r>
          </w:p>
          <w:p w:rsidR="007C045C" w:rsidRDefault="007C045C" w:rsidP="009762EE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>timer t_Watchdog := 12.0;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  <w:r w:rsidRPr="00496BAC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var integer v_StartIndex:=0</w:t>
            </w:r>
            <w:r>
              <w:rPr>
                <w:rFonts w:ascii="Courier New" w:hAnsi="Courier New" w:cs="Courier New" w:hint="eastAsia"/>
                <w:color w:val="000000"/>
                <w:lang w:eastAsia="zh-CN"/>
              </w:rPr>
              <w:t>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if (v_SCS ==kHz30) {v_SF:= 1;}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if(pc_supportOfRedCap_r17) { v_TBSizeLow := 120; }  //for Redcap lowest allowed TBSize is 120 bits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// Configure SS for DL grant for Max TB size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f_NR_DLGrantConfiguration(nr_Cell1,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cs_TimingInfo_SubFrame(v_SF),//@sic R5s210884 sic@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resourceAllocationType1,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cs_NR_FreqDomainResourceAssignmentDL_Explicit(0, v_Max_nPRB),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int2bit(0, 4), //@sic R5s211325 R5s230108 sic@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cs_NR_TransportBlockRetransmissionList_Def(28),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-, -,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cs_NR_DciFormat_1_1_Params(v_SCS));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//Steps 1 to 5 are repeated for values of nPRB  from 1 to v_Max_nPRB and iMCS from 0 to 28, time domain resource allocation v_TDRA 0..1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//f_NR_ConfigureULGrant_MaxTBSupported();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for (v_N_PRB := 1; v_N_PRB &lt;= v_Max_nPRB; v_N_PRB := v_N_PRB + 1) {  //for nPRB 1 to v_Max_nPRB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if (p_NR_ResourceAllocationType == resourceAllocationType0) {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if (not f_NR_Resourceallocation0_AllowedNPRB(v_Max_nPRB, v_N_PRB</w:t>
            </w:r>
            <w:r w:rsidRPr="006A6C1B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,v_StartIndex</w:t>
            </w: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>)) {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continue;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//@sic R5s211564 sic@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for (v_I_MCS := 0; v_I_MCS &lt;= v_Max_Imcs ; v_I_MCS := v_I_MCS + 1)   {   //for iMCS 0 to 28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if ((v_I_MCS &gt;= 27 and v_N_PRB &lt;= 5) or (v_I_MCS == 28 and (v_N_PRB == 10 or v_N_PRB == 14))) { //@sic R5s200481 sic@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continue;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for (v_TDRA := 0; v_TDRA &lt;= 1 ; v_TDRA := v_TDRA + 1) {   //for Time Domain Resource Allocation 0 to 1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if(p_NR_ResourceAllocationType == resourceAllocationType1 and v_I_MCS == 5 and v_N_PRB == 123 and v_TDRA == 0) { //@sic R5s200481 sic@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continue;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}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//SS looks up iTBS in table 7.1.7.1-1 in TS 36.213 based on the value of iMCS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//v_I_TBS := f_NR_Get_iTBS_For_iMCS(v_I_MCS);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//The SS calculates or looks up TBS in TS 38.214 [15] based on the value of S, L, and  nPRB.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v_TBSize := f_NR_TBS_Calculation(p_CalculationParameters, v_NoOfSymbols[v_TDRA], v_N_PRB, v_I_MCS);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//@sic R5-227168 R5-227167 sic@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if (v_TBSize &lt; v_TBSizeLow) {            //this results in zero </w:t>
            </w: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>number of PDCP SDUs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continue;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}  // skip this nprb, Imcs, TDRA combination.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 Steps 2 to 5 are performed if  TBsize is More than minimum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//@siclog "Step 2" siclog@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 SS creates one or more PDCP SDUs, depending on TBsize, in accordance with Table  7.1.1.4.1.1.3.2-2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//@siclog "Step 3" siclog@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 SS sends MAC PDU (NxPDCP SDUs)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v_NR_PDCP_SDUList := fl_NR_GetPdcpSduList_1TB(v_TBSize);   //calculates v_N, v_PDCPsize and returns f_NR_Build_N_PDCP_SDUList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f_NR_SS_SystemIndCtrlConfig(nr_Cell1, cds_NR_SystemIndCtrl_SchedReq(enable));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f_NR_ULGrantConfiguration_Stop(nr_Cell1, -, cs_NR_UplinkTimeAlignment_Keep); //@sic R5s211325 sic@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v_IgnoreNRSR := activate(a_NR5GC_SR_Handler(nr_Cell1));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DRB.send(cas_NR_DRB_COMMON_REQ_PDCP_SDUList(nr_Cell1,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        p_NR_DRB_Id,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        //crs_RlcBearerRouting_NR(nr_Cell1),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        cs_TimingInfo_Now,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        v_NR_PDCP_SDUList));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//@siclog "Step 4" siclog@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// v_NumSR_Rcvd :=0;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t_Watchdog.start;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alt {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/*[v_NumSR_Rcvd == 0] SYSIND.receive (car_NR_SchedulingReq_IND (nr_Cell1, ?))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{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v_NumSR_Rcvd :=1;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repeat;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} */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[] SYSIND.receive (car_NR_SchedulingReq_IND (nr_Cell1, ?))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{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//@sic R5s220095 sic@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f_NR_SS_SystemIndCtrlConfig(nr_Cell1, cds_NR_SystemIndCtrl_SchedReq(disable));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f_NR_ULGrantConfiguration_ULTBS(nr_Cell1,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cs_TimingInfo_Now,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v_I_MCS,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v_N_PRB,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int2bit(v_TDRA, 4),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v_NR_ResourceAllocationType);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//@siclog "Step 5" siclog@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// SS receives NxPDCP SDUs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f_NR_Rx_N_PDCP_SDUs_InOneTTI(v_NR_PDCP_SDUList, p_NR_DRB_Id);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deactivate(v_IgnoreNRSR);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t_Watchdog.stop;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}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[]t_Watchdog.timeout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{ f_NR_SetVerdictFailOrInconc(__FILE__, __LINE__, "Step 5"); }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};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  }//End for TDRA 0 to 13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  }//End for iMCS 0 to 28</w:t>
            </w:r>
          </w:p>
          <w:p w:rsidR="007C045C" w:rsidRPr="00CD536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    }//End for nPRB 1 to 110</w:t>
            </w:r>
          </w:p>
          <w:p w:rsidR="007C045C" w:rsidRPr="00F212AA" w:rsidRDefault="007C045C" w:rsidP="009762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D536A">
              <w:rPr>
                <w:rFonts w:ascii="Courier New" w:hAnsi="Courier New" w:cs="Courier New"/>
                <w:color w:val="000000"/>
                <w:lang w:eastAsia="zh-CN"/>
              </w:rPr>
              <w:t xml:space="preserve">  };//f_NR_7_1_1_4_2_x</w:t>
            </w:r>
          </w:p>
        </w:tc>
      </w:tr>
    </w:tbl>
    <w:p w:rsidR="006729A3" w:rsidRPr="006729A3" w:rsidRDefault="006729A3" w:rsidP="006729A3">
      <w:pPr>
        <w:rPr>
          <w:lang w:val="pt-BR" w:eastAsia="zh-CN"/>
        </w:rPr>
      </w:pPr>
    </w:p>
    <w:sectPr w:rsidR="006729A3" w:rsidRPr="006729A3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C81" w:rsidRDefault="00C86C81">
      <w:r>
        <w:separator/>
      </w:r>
    </w:p>
  </w:endnote>
  <w:endnote w:type="continuationSeparator" w:id="1">
    <w:p w:rsidR="00C86C81" w:rsidRDefault="00C86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C81" w:rsidRDefault="00C86C81">
      <w:r>
        <w:separator/>
      </w:r>
    </w:p>
  </w:footnote>
  <w:footnote w:type="continuationSeparator" w:id="1">
    <w:p w:rsidR="00C86C81" w:rsidRDefault="00C86C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2EE" w:rsidRDefault="009762EE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2EE" w:rsidRDefault="009762E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2EE" w:rsidRDefault="009762EE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2EE" w:rsidRDefault="009762E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6975"/>
    <w:rsid w:val="00007226"/>
    <w:rsid w:val="00012B81"/>
    <w:rsid w:val="00022E4A"/>
    <w:rsid w:val="00042061"/>
    <w:rsid w:val="00046596"/>
    <w:rsid w:val="00070E09"/>
    <w:rsid w:val="00083DAD"/>
    <w:rsid w:val="00094FFB"/>
    <w:rsid w:val="000979F7"/>
    <w:rsid w:val="000A6394"/>
    <w:rsid w:val="000B7FED"/>
    <w:rsid w:val="000C038A"/>
    <w:rsid w:val="000C5908"/>
    <w:rsid w:val="000C6598"/>
    <w:rsid w:val="000C6B85"/>
    <w:rsid w:val="000D44B3"/>
    <w:rsid w:val="000F5F7F"/>
    <w:rsid w:val="00106F7F"/>
    <w:rsid w:val="001150DF"/>
    <w:rsid w:val="00122CB3"/>
    <w:rsid w:val="00145D43"/>
    <w:rsid w:val="00150911"/>
    <w:rsid w:val="001764A2"/>
    <w:rsid w:val="00181F0D"/>
    <w:rsid w:val="00183EED"/>
    <w:rsid w:val="00190E3B"/>
    <w:rsid w:val="00192C46"/>
    <w:rsid w:val="00197724"/>
    <w:rsid w:val="001A06AD"/>
    <w:rsid w:val="001A08B3"/>
    <w:rsid w:val="001A2DF5"/>
    <w:rsid w:val="001A7B60"/>
    <w:rsid w:val="001B52F0"/>
    <w:rsid w:val="001B6AA8"/>
    <w:rsid w:val="001B7A65"/>
    <w:rsid w:val="001D7751"/>
    <w:rsid w:val="001E41F3"/>
    <w:rsid w:val="001F6BB4"/>
    <w:rsid w:val="00205A90"/>
    <w:rsid w:val="00211FCA"/>
    <w:rsid w:val="00221927"/>
    <w:rsid w:val="0022692A"/>
    <w:rsid w:val="00227CE3"/>
    <w:rsid w:val="0026004D"/>
    <w:rsid w:val="002640DD"/>
    <w:rsid w:val="00266CDD"/>
    <w:rsid w:val="002676A2"/>
    <w:rsid w:val="00267AF0"/>
    <w:rsid w:val="0027467A"/>
    <w:rsid w:val="00275D12"/>
    <w:rsid w:val="00281558"/>
    <w:rsid w:val="00284FEB"/>
    <w:rsid w:val="002860C4"/>
    <w:rsid w:val="002B5741"/>
    <w:rsid w:val="002C4817"/>
    <w:rsid w:val="002E472E"/>
    <w:rsid w:val="002F15F0"/>
    <w:rsid w:val="00300591"/>
    <w:rsid w:val="00305409"/>
    <w:rsid w:val="0031320A"/>
    <w:rsid w:val="00346760"/>
    <w:rsid w:val="003609EF"/>
    <w:rsid w:val="0036231A"/>
    <w:rsid w:val="00364D5C"/>
    <w:rsid w:val="00372BA1"/>
    <w:rsid w:val="00374DD4"/>
    <w:rsid w:val="00386BDE"/>
    <w:rsid w:val="003873EE"/>
    <w:rsid w:val="00387AC1"/>
    <w:rsid w:val="00392552"/>
    <w:rsid w:val="003A1211"/>
    <w:rsid w:val="003A1523"/>
    <w:rsid w:val="003C3721"/>
    <w:rsid w:val="003C74A3"/>
    <w:rsid w:val="003E1636"/>
    <w:rsid w:val="003E1A36"/>
    <w:rsid w:val="003E1EA3"/>
    <w:rsid w:val="003F07EE"/>
    <w:rsid w:val="003F285A"/>
    <w:rsid w:val="003F4082"/>
    <w:rsid w:val="004010FD"/>
    <w:rsid w:val="00404EA2"/>
    <w:rsid w:val="00405C8E"/>
    <w:rsid w:val="00410371"/>
    <w:rsid w:val="0041798F"/>
    <w:rsid w:val="004242F1"/>
    <w:rsid w:val="00427748"/>
    <w:rsid w:val="00437303"/>
    <w:rsid w:val="0043734C"/>
    <w:rsid w:val="00445C89"/>
    <w:rsid w:val="004677F1"/>
    <w:rsid w:val="0048283F"/>
    <w:rsid w:val="004B72EF"/>
    <w:rsid w:val="004B75B7"/>
    <w:rsid w:val="004C2D35"/>
    <w:rsid w:val="00507B10"/>
    <w:rsid w:val="005141D9"/>
    <w:rsid w:val="00514EAE"/>
    <w:rsid w:val="0051580D"/>
    <w:rsid w:val="0054030B"/>
    <w:rsid w:val="00540F64"/>
    <w:rsid w:val="00545E9D"/>
    <w:rsid w:val="00547045"/>
    <w:rsid w:val="00547111"/>
    <w:rsid w:val="00570273"/>
    <w:rsid w:val="00587EE3"/>
    <w:rsid w:val="00592D74"/>
    <w:rsid w:val="005D5DFD"/>
    <w:rsid w:val="005E2C44"/>
    <w:rsid w:val="00621188"/>
    <w:rsid w:val="00624EF0"/>
    <w:rsid w:val="006257ED"/>
    <w:rsid w:val="00634CBF"/>
    <w:rsid w:val="006429F0"/>
    <w:rsid w:val="00647DC6"/>
    <w:rsid w:val="00650624"/>
    <w:rsid w:val="006517C7"/>
    <w:rsid w:val="00653DE4"/>
    <w:rsid w:val="00665C47"/>
    <w:rsid w:val="00665EA1"/>
    <w:rsid w:val="006729A3"/>
    <w:rsid w:val="00677851"/>
    <w:rsid w:val="00685CA7"/>
    <w:rsid w:val="006904EA"/>
    <w:rsid w:val="00691375"/>
    <w:rsid w:val="00695808"/>
    <w:rsid w:val="006A1740"/>
    <w:rsid w:val="006A5E85"/>
    <w:rsid w:val="006A7932"/>
    <w:rsid w:val="006B0377"/>
    <w:rsid w:val="006B34CB"/>
    <w:rsid w:val="006B46FB"/>
    <w:rsid w:val="006B4D39"/>
    <w:rsid w:val="006C5D54"/>
    <w:rsid w:val="006C7DDF"/>
    <w:rsid w:val="006E21FB"/>
    <w:rsid w:val="0070669F"/>
    <w:rsid w:val="0072478F"/>
    <w:rsid w:val="00736C93"/>
    <w:rsid w:val="007459D2"/>
    <w:rsid w:val="0075393E"/>
    <w:rsid w:val="0075464B"/>
    <w:rsid w:val="00763199"/>
    <w:rsid w:val="007659EC"/>
    <w:rsid w:val="00777C96"/>
    <w:rsid w:val="00781FBF"/>
    <w:rsid w:val="00792342"/>
    <w:rsid w:val="007977A8"/>
    <w:rsid w:val="007A0B2D"/>
    <w:rsid w:val="007B36C8"/>
    <w:rsid w:val="007B49FB"/>
    <w:rsid w:val="007B512A"/>
    <w:rsid w:val="007C045C"/>
    <w:rsid w:val="007C2097"/>
    <w:rsid w:val="007D6A07"/>
    <w:rsid w:val="007E6E6E"/>
    <w:rsid w:val="007F0146"/>
    <w:rsid w:val="007F7259"/>
    <w:rsid w:val="008040A8"/>
    <w:rsid w:val="00806E6F"/>
    <w:rsid w:val="008279FA"/>
    <w:rsid w:val="00835890"/>
    <w:rsid w:val="0084416C"/>
    <w:rsid w:val="00845170"/>
    <w:rsid w:val="00850803"/>
    <w:rsid w:val="00860108"/>
    <w:rsid w:val="008626E7"/>
    <w:rsid w:val="00865118"/>
    <w:rsid w:val="0086617D"/>
    <w:rsid w:val="00870925"/>
    <w:rsid w:val="00870EE7"/>
    <w:rsid w:val="00876765"/>
    <w:rsid w:val="00882109"/>
    <w:rsid w:val="008863B9"/>
    <w:rsid w:val="00897A73"/>
    <w:rsid w:val="008A45A6"/>
    <w:rsid w:val="008B2850"/>
    <w:rsid w:val="008B6CCF"/>
    <w:rsid w:val="008D04AD"/>
    <w:rsid w:val="008D19B5"/>
    <w:rsid w:val="008D2673"/>
    <w:rsid w:val="008D3447"/>
    <w:rsid w:val="008D39E6"/>
    <w:rsid w:val="008D3CCC"/>
    <w:rsid w:val="008E1FF2"/>
    <w:rsid w:val="008E7BE5"/>
    <w:rsid w:val="008F3789"/>
    <w:rsid w:val="008F686C"/>
    <w:rsid w:val="00904E68"/>
    <w:rsid w:val="009148DE"/>
    <w:rsid w:val="009172F5"/>
    <w:rsid w:val="00941E30"/>
    <w:rsid w:val="009531B0"/>
    <w:rsid w:val="009741B3"/>
    <w:rsid w:val="009762EE"/>
    <w:rsid w:val="009777D9"/>
    <w:rsid w:val="0098767E"/>
    <w:rsid w:val="00991B88"/>
    <w:rsid w:val="009A024E"/>
    <w:rsid w:val="009A5753"/>
    <w:rsid w:val="009A579D"/>
    <w:rsid w:val="009A70B1"/>
    <w:rsid w:val="009B1AF5"/>
    <w:rsid w:val="009B31BA"/>
    <w:rsid w:val="009B3E0C"/>
    <w:rsid w:val="009C582D"/>
    <w:rsid w:val="009E3297"/>
    <w:rsid w:val="009E4CC9"/>
    <w:rsid w:val="009E5487"/>
    <w:rsid w:val="009F734F"/>
    <w:rsid w:val="00A04749"/>
    <w:rsid w:val="00A06009"/>
    <w:rsid w:val="00A119FE"/>
    <w:rsid w:val="00A246B6"/>
    <w:rsid w:val="00A30CE5"/>
    <w:rsid w:val="00A47483"/>
    <w:rsid w:val="00A47B6E"/>
    <w:rsid w:val="00A47E70"/>
    <w:rsid w:val="00A50CF0"/>
    <w:rsid w:val="00A55DA1"/>
    <w:rsid w:val="00A71B34"/>
    <w:rsid w:val="00A7671C"/>
    <w:rsid w:val="00A82A4A"/>
    <w:rsid w:val="00A94CFF"/>
    <w:rsid w:val="00A97A81"/>
    <w:rsid w:val="00AA0347"/>
    <w:rsid w:val="00AA0E8B"/>
    <w:rsid w:val="00AA2CBC"/>
    <w:rsid w:val="00AA44F6"/>
    <w:rsid w:val="00AA4D1D"/>
    <w:rsid w:val="00AC1003"/>
    <w:rsid w:val="00AC198B"/>
    <w:rsid w:val="00AC5820"/>
    <w:rsid w:val="00AD1CD8"/>
    <w:rsid w:val="00AF2D58"/>
    <w:rsid w:val="00B258BB"/>
    <w:rsid w:val="00B2714E"/>
    <w:rsid w:val="00B63330"/>
    <w:rsid w:val="00B65652"/>
    <w:rsid w:val="00B67B97"/>
    <w:rsid w:val="00B70935"/>
    <w:rsid w:val="00B77EC9"/>
    <w:rsid w:val="00B85A61"/>
    <w:rsid w:val="00B968C8"/>
    <w:rsid w:val="00BA3EC5"/>
    <w:rsid w:val="00BA51D9"/>
    <w:rsid w:val="00BA623C"/>
    <w:rsid w:val="00BB5DFC"/>
    <w:rsid w:val="00BC1B18"/>
    <w:rsid w:val="00BD279D"/>
    <w:rsid w:val="00BD654E"/>
    <w:rsid w:val="00BD6BB8"/>
    <w:rsid w:val="00C01BAA"/>
    <w:rsid w:val="00C029B5"/>
    <w:rsid w:val="00C23536"/>
    <w:rsid w:val="00C45377"/>
    <w:rsid w:val="00C51049"/>
    <w:rsid w:val="00C550B6"/>
    <w:rsid w:val="00C64ABB"/>
    <w:rsid w:val="00C65403"/>
    <w:rsid w:val="00C66BA2"/>
    <w:rsid w:val="00C6750A"/>
    <w:rsid w:val="00C7265C"/>
    <w:rsid w:val="00C8557A"/>
    <w:rsid w:val="00C86C81"/>
    <w:rsid w:val="00C870F6"/>
    <w:rsid w:val="00C93325"/>
    <w:rsid w:val="00C95985"/>
    <w:rsid w:val="00CB2C57"/>
    <w:rsid w:val="00CC313B"/>
    <w:rsid w:val="00CC5026"/>
    <w:rsid w:val="00CC68D0"/>
    <w:rsid w:val="00CE3742"/>
    <w:rsid w:val="00CF66AD"/>
    <w:rsid w:val="00D03F9A"/>
    <w:rsid w:val="00D04AC1"/>
    <w:rsid w:val="00D06D51"/>
    <w:rsid w:val="00D24991"/>
    <w:rsid w:val="00D27D2A"/>
    <w:rsid w:val="00D370BF"/>
    <w:rsid w:val="00D4045E"/>
    <w:rsid w:val="00D50255"/>
    <w:rsid w:val="00D66520"/>
    <w:rsid w:val="00D84AE9"/>
    <w:rsid w:val="00D9124E"/>
    <w:rsid w:val="00D94724"/>
    <w:rsid w:val="00DA4E06"/>
    <w:rsid w:val="00DB0031"/>
    <w:rsid w:val="00DB58EE"/>
    <w:rsid w:val="00DC023F"/>
    <w:rsid w:val="00DC7FD7"/>
    <w:rsid w:val="00DD3C08"/>
    <w:rsid w:val="00DE34CF"/>
    <w:rsid w:val="00E13F3D"/>
    <w:rsid w:val="00E34898"/>
    <w:rsid w:val="00E3516A"/>
    <w:rsid w:val="00E46F9C"/>
    <w:rsid w:val="00E510A3"/>
    <w:rsid w:val="00E61099"/>
    <w:rsid w:val="00E6782A"/>
    <w:rsid w:val="00E70359"/>
    <w:rsid w:val="00E75B59"/>
    <w:rsid w:val="00E8246D"/>
    <w:rsid w:val="00E9201B"/>
    <w:rsid w:val="00EA38CC"/>
    <w:rsid w:val="00EB09B7"/>
    <w:rsid w:val="00EB1C14"/>
    <w:rsid w:val="00EB2CC4"/>
    <w:rsid w:val="00EB6D8B"/>
    <w:rsid w:val="00EB7219"/>
    <w:rsid w:val="00ED7414"/>
    <w:rsid w:val="00EE5DC1"/>
    <w:rsid w:val="00EE7D7C"/>
    <w:rsid w:val="00F01432"/>
    <w:rsid w:val="00F22263"/>
    <w:rsid w:val="00F226D0"/>
    <w:rsid w:val="00F24579"/>
    <w:rsid w:val="00F25D98"/>
    <w:rsid w:val="00F300FB"/>
    <w:rsid w:val="00F333BA"/>
    <w:rsid w:val="00F42A6B"/>
    <w:rsid w:val="00F51C74"/>
    <w:rsid w:val="00F67511"/>
    <w:rsid w:val="00F67D04"/>
    <w:rsid w:val="00F712EB"/>
    <w:rsid w:val="00F8702E"/>
    <w:rsid w:val="00F93F46"/>
    <w:rsid w:val="00F971BD"/>
    <w:rsid w:val="00FA2F03"/>
    <w:rsid w:val="00FA5442"/>
    <w:rsid w:val="00FB6386"/>
    <w:rsid w:val="00FB7088"/>
    <w:rsid w:val="00FC5E87"/>
    <w:rsid w:val="00FE3335"/>
    <w:rsid w:val="00FE3B40"/>
    <w:rsid w:val="00FF6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af1">
    <w:name w:val="Emphasis"/>
    <w:qFormat/>
    <w:rsid w:val="0072478F"/>
    <w:rPr>
      <w:i/>
      <w:iCs/>
    </w:rPr>
  </w:style>
  <w:style w:type="paragraph" w:styleId="af2">
    <w:name w:val="Title"/>
    <w:basedOn w:val="a"/>
    <w:next w:val="a"/>
    <w:link w:val="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aoting@starpointcomm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1215</TotalTime>
  <Pages>20</Pages>
  <Words>6188</Words>
  <Characters>35275</Characters>
  <Application>Microsoft Office Word</Application>
  <DocSecurity>0</DocSecurity>
  <Lines>293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271</cp:revision>
  <cp:lastPrinted>1900-01-01T00:00:00Z</cp:lastPrinted>
  <dcterms:created xsi:type="dcterms:W3CDTF">2024-04-17T09:14:00Z</dcterms:created>
  <dcterms:modified xsi:type="dcterms:W3CDTF">2024-08-05T10:01:00Z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