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0E5C2" w14:textId="502096A9" w:rsidR="00283F7E" w:rsidRDefault="00283F7E" w:rsidP="00283F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</w:t>
        </w:r>
        <w:r w:rsidR="001F3BAB">
          <w:rPr>
            <w:b/>
            <w:i/>
            <w:noProof/>
            <w:sz w:val="28"/>
          </w:rPr>
          <w:t>99</w:t>
        </w:r>
      </w:fldSimple>
    </w:p>
    <w:p w14:paraId="4BFB2E2D" w14:textId="77777777" w:rsidR="00283F7E" w:rsidRDefault="00283F7E" w:rsidP="00283F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3F7E" w14:paraId="42F56FDF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0FF" w14:textId="77777777" w:rsidR="00283F7E" w:rsidRDefault="00283F7E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3F7E" w14:paraId="6F25DE97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93F4" w14:textId="77777777" w:rsidR="00283F7E" w:rsidRDefault="00283F7E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3F7E" w14:paraId="1A15386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936BA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47AB91D0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3B211E5C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67496" w14:textId="77777777" w:rsidR="00283F7E" w:rsidRPr="00410371" w:rsidRDefault="00283F7E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70344B5" w14:textId="77777777" w:rsidR="00283F7E" w:rsidRDefault="00283F7E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F9FA8" w14:textId="77777777" w:rsidR="00283F7E" w:rsidRPr="00410371" w:rsidRDefault="00283F7E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4836</w:t>
              </w:r>
            </w:fldSimple>
          </w:p>
        </w:tc>
        <w:tc>
          <w:tcPr>
            <w:tcW w:w="709" w:type="dxa"/>
          </w:tcPr>
          <w:p w14:paraId="2C4CD573" w14:textId="77777777" w:rsidR="00283F7E" w:rsidRDefault="00283F7E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55DAB" w14:textId="08A1E42F" w:rsidR="00283F7E" w:rsidRPr="00410371" w:rsidRDefault="001F3BAB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5072823" w14:textId="77777777" w:rsidR="00283F7E" w:rsidRDefault="00283F7E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B9757" w14:textId="4725E614" w:rsidR="00283F7E" w:rsidRPr="00410371" w:rsidRDefault="00283F7E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F3BAB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9A92B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2474213F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5C570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38B7BF8D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C3346" w14:textId="77777777" w:rsidR="00283F7E" w:rsidRPr="00F25D98" w:rsidRDefault="00283F7E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3F7E" w14:paraId="2F006AE1" w14:textId="77777777" w:rsidTr="003A0CC3">
        <w:tc>
          <w:tcPr>
            <w:tcW w:w="9641" w:type="dxa"/>
            <w:gridSpan w:val="9"/>
          </w:tcPr>
          <w:p w14:paraId="7C3C43C2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1107E4" w14:textId="77777777" w:rsidR="00283F7E" w:rsidRDefault="00283F7E" w:rsidP="00283F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3F7E" w14:paraId="5835D47D" w14:textId="77777777" w:rsidTr="003A0CC3">
        <w:tc>
          <w:tcPr>
            <w:tcW w:w="2835" w:type="dxa"/>
          </w:tcPr>
          <w:p w14:paraId="2E687A9D" w14:textId="77777777" w:rsidR="00283F7E" w:rsidRDefault="00283F7E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34A921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495DDB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298F7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2FFB1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7F97A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1A7E6E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13C3E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0125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259667" w14:textId="77777777" w:rsidR="00283F7E" w:rsidRDefault="00283F7E" w:rsidP="00283F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3F7E" w14:paraId="31CA6848" w14:textId="77777777" w:rsidTr="003A0CC3">
        <w:tc>
          <w:tcPr>
            <w:tcW w:w="9640" w:type="dxa"/>
            <w:gridSpan w:val="11"/>
          </w:tcPr>
          <w:p w14:paraId="5107C2D6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1B07E6D0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5225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33EE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22.3.1.13</w:t>
              </w:r>
            </w:fldSimple>
          </w:p>
        </w:tc>
      </w:tr>
      <w:tr w:rsidR="00283F7E" w14:paraId="4C74095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92E79A1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CD494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F52278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A97CEDD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7AFDA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83F7E" w14:paraId="0BB1759F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DC3E82C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EB062" w14:textId="6FDF7499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83F7E" w14:paraId="7373E877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1FA1C52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D3B2C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14B2FC9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0AA0322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470A63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666C68" w14:textId="77777777" w:rsidR="00283F7E" w:rsidRDefault="00283F7E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98F98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6B4CE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2024-06-28</w:t>
              </w:r>
            </w:fldSimple>
          </w:p>
        </w:tc>
      </w:tr>
      <w:tr w:rsidR="00283F7E" w14:paraId="33CD230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191A1DF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BC081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4DC31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04102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AB135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7D21BC0B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C5CF95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B973A0" w14:textId="77777777" w:rsidR="00283F7E" w:rsidRDefault="00283F7E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959B90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DC65F" w14:textId="77777777" w:rsidR="00283F7E" w:rsidRDefault="00283F7E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FE2EF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83F7E" w14:paraId="54F42059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7EE4E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DE701" w14:textId="77777777" w:rsidR="00283F7E" w:rsidRDefault="00283F7E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53BB79" w14:textId="77777777" w:rsidR="00283F7E" w:rsidRDefault="00283F7E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BEDF2" w14:textId="77777777" w:rsidR="00283F7E" w:rsidRPr="007C2097" w:rsidRDefault="00283F7E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83F7E" w14:paraId="1CAA68BF" w14:textId="77777777" w:rsidTr="003A0CC3">
        <w:tc>
          <w:tcPr>
            <w:tcW w:w="1843" w:type="dxa"/>
          </w:tcPr>
          <w:p w14:paraId="3489E274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15A1A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131C2E9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11DEF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CA960" w14:textId="77777777" w:rsidR="00283F7E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In order to ensure that the RLC ACK is sent before going into transparent it is proposed to adde a delay.</w:t>
            </w:r>
          </w:p>
          <w:p w14:paraId="734A8756" w14:textId="77777777" w:rsidR="00283F7E" w:rsidRPr="008267B7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Current TTCN is calling </w:t>
            </w:r>
            <w:r w:rsidRPr="008267B7">
              <w:rPr>
                <w:noProof/>
                <w:sz w:val="22"/>
                <w:szCs w:val="22"/>
              </w:rPr>
              <w:t>f_NBIOT_L2_CPMode_RestoreSRBs with activation time but the follow up functions are using immediate activation and this results in UE Capability information message being sent out before normal mode is restored.</w:t>
            </w:r>
          </w:p>
          <w:p w14:paraId="0D36E8AE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0E890732" w14:textId="77777777" w:rsidR="00283F7E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At the end of the test case TTCN incorrectly assigns an inconclusive verdict.</w:t>
            </w:r>
          </w:p>
          <w:p w14:paraId="04663CA9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14:paraId="2C32D6C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F423B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A640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7E9CEF1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5FE29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5D48B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 xml:space="preserve">Added f_Delay(int2float(f_NBIOT_NTN_Get_T_NTNoffset(nbiot_Cell1))/500.0) , </w:t>
            </w:r>
            <w:r>
              <w:rPr>
                <w:noProof/>
                <w:sz w:val="22"/>
                <w:szCs w:val="22"/>
              </w:rPr>
              <w:t>a</w:t>
            </w:r>
            <w:r w:rsidRPr="008267B7">
              <w:rPr>
                <w:noProof/>
                <w:sz w:val="22"/>
                <w:szCs w:val="22"/>
              </w:rPr>
              <w:t>fter f_NBIOT_InitialRegistration_Step5_14 (Step 18A-18J)</w:t>
            </w:r>
          </w:p>
          <w:p w14:paraId="4117A7FF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4394B0C3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Added a delay after updating the Koffset inorder to ensure that the MAC CE is sent out and update of Koffset is also configured in SS side. Called f_NBIOT_L2_CPMode_RestoreSRBs with immediate activation time</w:t>
            </w:r>
          </w:p>
          <w:p w14:paraId="3A4DFB7D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5CB5AB4C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Remove the call for inconclusive verdict and assigned a pass verdict.</w:t>
            </w:r>
          </w:p>
          <w:p w14:paraId="24D44662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14:paraId="409D722C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E6A13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857CF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5489888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1D0E2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75234" w14:textId="407967FD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283F7E" w14:paraId="520B4301" w14:textId="77777777" w:rsidTr="003A0CC3">
        <w:tc>
          <w:tcPr>
            <w:tcW w:w="2694" w:type="dxa"/>
            <w:gridSpan w:val="2"/>
          </w:tcPr>
          <w:p w14:paraId="3B46A11E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FD717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063FFDA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6594E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CB3F2" w14:textId="0C972589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22.3.1.13</w:t>
            </w:r>
          </w:p>
        </w:tc>
      </w:tr>
      <w:tr w:rsidR="00283F7E" w14:paraId="2F9C318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2554B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EFA7B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1EB7490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D0CD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B0A43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57240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CC6C8" w14:textId="77777777" w:rsidR="00283F7E" w:rsidRDefault="00283F7E" w:rsidP="00283F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2D614" w14:textId="77777777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D646A2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3941A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57BF1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0A5DE" w14:textId="26EBE9E1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FCE8" w14:textId="77777777" w:rsidR="00283F7E" w:rsidRDefault="00283F7E" w:rsidP="00283F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E2028" w14:textId="204B9D08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0673C0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87EC2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39B3D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46ED" w14:textId="437821E6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8F526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180CD" w14:textId="0FD40497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B1BBF7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70B3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B62DC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C77FA" w14:textId="72B94121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3746F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8C28" w14:textId="53C0CFAC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6913174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DF0A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5866F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55FCEB5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0FF86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76D67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:rsidRPr="008863B9" w14:paraId="38591F6D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CA000" w14:textId="77777777" w:rsidR="00283F7E" w:rsidRPr="008863B9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2F977" w14:textId="77777777" w:rsidR="00283F7E" w:rsidRPr="008863B9" w:rsidRDefault="00283F7E" w:rsidP="00283F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3F7E" w14:paraId="5A739361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603B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83C8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9D6AB" w14:textId="77777777" w:rsidR="00283F7E" w:rsidRDefault="00283F7E" w:rsidP="00283F7E">
      <w:pPr>
        <w:pStyle w:val="CRCoverPage"/>
        <w:spacing w:after="0"/>
        <w:rPr>
          <w:noProof/>
          <w:sz w:val="8"/>
          <w:szCs w:val="8"/>
        </w:rPr>
      </w:pPr>
    </w:p>
    <w:p w14:paraId="3CB67835" w14:textId="77777777" w:rsidR="00283F7E" w:rsidRDefault="00283F7E" w:rsidP="00283F7E">
      <w:pPr>
        <w:rPr>
          <w:noProof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046211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AA18C2A" w14:textId="61FB289F" w:rsidR="00C000D2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000D2" w:rsidRPr="00B9790A">
        <w:rPr>
          <w:rFonts w:ascii="Arial" w:hAnsi="Arial" w:cs="Arial"/>
          <w:iCs/>
        </w:rPr>
        <w:t>Table of Contents</w:t>
      </w:r>
      <w:r w:rsidR="00C000D2">
        <w:tab/>
      </w:r>
      <w:r w:rsidR="00C000D2">
        <w:fldChar w:fldCharType="begin"/>
      </w:r>
      <w:r w:rsidR="00C000D2">
        <w:instrText xml:space="preserve"> PAGEREF _Toc170462116 \h </w:instrText>
      </w:r>
      <w:r w:rsidR="00C000D2">
        <w:fldChar w:fldCharType="separate"/>
      </w:r>
      <w:r w:rsidR="00C000D2">
        <w:t>3</w:t>
      </w:r>
      <w:r w:rsidR="00C000D2">
        <w:fldChar w:fldCharType="end"/>
      </w:r>
    </w:p>
    <w:p w14:paraId="128AE72D" w14:textId="159BA634" w:rsidR="00C000D2" w:rsidRDefault="00C000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_Toc170462117 \h </w:instrText>
      </w:r>
      <w:r>
        <w:fldChar w:fldCharType="separate"/>
      </w:r>
      <w:r>
        <w:t>3</w:t>
      </w:r>
      <w:r>
        <w:fldChar w:fldCharType="end"/>
      </w:r>
    </w:p>
    <w:p w14:paraId="75D35A7F" w14:textId="04691AAD" w:rsidR="00C000D2" w:rsidRDefault="00C000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_Toc170462118 \h </w:instrText>
      </w:r>
      <w:r>
        <w:fldChar w:fldCharType="separate"/>
      </w:r>
      <w:r>
        <w:t>3</w:t>
      </w:r>
      <w:r>
        <w:fldChar w:fldCharType="end"/>
      </w:r>
    </w:p>
    <w:p w14:paraId="4843C055" w14:textId="503303E8" w:rsidR="00C000D2" w:rsidRDefault="00C000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rFonts w:cs="Arial"/>
          <w:b/>
          <w:bCs/>
          <w:color w:val="000000"/>
          <w:lang w:val="en-US" w:eastAsia="en-GB"/>
        </w:rPr>
        <w:t>Change to the f_TC_22_3_1_13_NBIOT</w:t>
      </w:r>
      <w:r>
        <w:tab/>
      </w:r>
      <w:r>
        <w:fldChar w:fldCharType="begin"/>
      </w:r>
      <w:r>
        <w:instrText xml:space="preserve"> PAGEREF _Toc170462119 \h </w:instrText>
      </w:r>
      <w:r>
        <w:fldChar w:fldCharType="separate"/>
      </w:r>
      <w:r>
        <w:t>3</w:t>
      </w:r>
      <w:r>
        <w:fldChar w:fldCharType="end"/>
      </w:r>
    </w:p>
    <w:p w14:paraId="2A0E25A0" w14:textId="6A366301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046211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6EF2AF2F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D17B64">
        <w:rPr>
          <w:rFonts w:cs="Arial"/>
        </w:rPr>
        <w:t>4</w:t>
      </w:r>
      <w:r w:rsidRPr="00AF72A9">
        <w:rPr>
          <w:rFonts w:cs="Arial"/>
        </w:rPr>
        <w:t>wk</w:t>
      </w:r>
      <w:r w:rsidR="00D17B64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0462118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43046CD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046211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A3607B" w:rsidRPr="00A3607B">
        <w:rPr>
          <w:rFonts w:cs="Arial"/>
          <w:b/>
          <w:bCs/>
          <w:color w:val="000000"/>
          <w:lang w:val="en-US" w:eastAsia="en-GB"/>
        </w:rPr>
        <w:t>f_TC_22_3_1_13_NBIOT</w:t>
      </w:r>
      <w:bookmarkEnd w:id="25"/>
      <w:r w:rsidR="00A3607B" w:rsidRPr="00F752A4">
        <w:rPr>
          <w:rFonts w:cs="Arial"/>
          <w:b/>
          <w:bCs/>
          <w:color w:val="000000"/>
          <w:lang w:val="en-US"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0CA3BA2" w:rsidR="004A40D5" w:rsidRPr="00E13853" w:rsidRDefault="00C90BBD" w:rsidP="00206ED0">
            <w:pPr>
              <w:pStyle w:val="CRCoverPage"/>
              <w:spacing w:after="0"/>
              <w:rPr>
                <w:noProof/>
              </w:rPr>
            </w:pPr>
            <w:r w:rsidRPr="00C90BBD">
              <w:rPr>
                <w:noProof/>
              </w:rPr>
              <w:t>f_TC_22_3_1_13_NBIOT</w:t>
            </w:r>
          </w:p>
        </w:tc>
      </w:tr>
      <w:tr w:rsidR="004A40D5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B180" w14:textId="77777777" w:rsidR="008252EC" w:rsidRDefault="00C90BBD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In order to ensure that the RLC ACK is sent</w:t>
            </w:r>
            <w:r w:rsidR="008267B7" w:rsidRPr="008267B7">
              <w:rPr>
                <w:noProof/>
                <w:sz w:val="22"/>
                <w:szCs w:val="22"/>
              </w:rPr>
              <w:t xml:space="preserve"> before going into transparent it is proposed to adde a delay.</w:t>
            </w:r>
          </w:p>
          <w:p w14:paraId="2CDC19A9" w14:textId="593992CA" w:rsidR="008267B7" w:rsidRPr="008267B7" w:rsidRDefault="008267B7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Current TTCN is calling </w:t>
            </w:r>
            <w:r w:rsidRPr="008267B7">
              <w:rPr>
                <w:noProof/>
                <w:sz w:val="22"/>
                <w:szCs w:val="22"/>
              </w:rPr>
              <w:t>f_NBIOT_L2_CPMode_RestoreSRBs with activation time but the follow up functions are using immediate activation and this results in UE Capability information message being sent out before normal mode is restored.</w:t>
            </w:r>
          </w:p>
          <w:p w14:paraId="3B4AFA32" w14:textId="77777777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659AE968" w14:textId="7257E589" w:rsidR="008267B7" w:rsidRDefault="008267B7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At the end of the test case TTCN incorrectly assigns an inconclusive verdict.</w:t>
            </w:r>
          </w:p>
          <w:p w14:paraId="58DB263E" w14:textId="4545FA0D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4A40D5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82B" w14:textId="5943EFAF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 xml:space="preserve">Added f_Delay(int2float(f_NBIOT_NTN_Get_T_NTNoffset(nbiot_Cell1))/500.0) , </w:t>
            </w:r>
            <w:r>
              <w:rPr>
                <w:noProof/>
                <w:sz w:val="22"/>
                <w:szCs w:val="22"/>
              </w:rPr>
              <w:t>a</w:t>
            </w:r>
            <w:r w:rsidRPr="008267B7">
              <w:rPr>
                <w:noProof/>
                <w:sz w:val="22"/>
                <w:szCs w:val="22"/>
              </w:rPr>
              <w:t>fter f_NBIOT_InitialRegistration_Step5_14 (Step 18A-18J)</w:t>
            </w:r>
          </w:p>
          <w:p w14:paraId="1BA07DF0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280A3386" w14:textId="5D4D8498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Added a delay after updating the Koffset inorder to ensure that the MAC CE is sent out and update of Koffset is also configured in SS side. Called f_NBIOT_L2_CPMode_RestoreSRBs with immediate activation time</w:t>
            </w:r>
          </w:p>
          <w:p w14:paraId="468F751B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1AFC26F4" w14:textId="5B64CF3B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Remove the call for inconclusive verdict and assigned a pass verdict.</w:t>
            </w:r>
          </w:p>
          <w:p w14:paraId="763EBD0C" w14:textId="77777777" w:rsidR="008267B7" w:rsidRDefault="008267B7" w:rsidP="00C90BBD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61A1B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32ECF537" w14:textId="6FC39B81" w:rsidR="008267B7" w:rsidRPr="00085F29" w:rsidRDefault="008267B7" w:rsidP="00C90BB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A40D5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2ED21ECF" w:rsidR="004A40D5" w:rsidRPr="00CC39F9" w:rsidRDefault="00C90BBD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C90BBD">
              <w:rPr>
                <w:rFonts w:ascii="Arial" w:hAnsi="Arial" w:cs="Arial"/>
                <w:lang w:eastAsia="en-GB"/>
              </w:rPr>
              <w:t>NBIOT_MAC_NTN</w:t>
            </w:r>
          </w:p>
        </w:tc>
      </w:tr>
      <w:tr w:rsidR="004A40D5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469" w14:textId="77777777" w:rsidR="00A3607B" w:rsidRPr="00A3607B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function f_TC_22_3_1_13_NBIOT() runs on NBIOT_PTC</w:t>
            </w:r>
          </w:p>
          <w:p w14:paraId="235815C5" w14:textId="0AA34232" w:rsidR="00C90BBD" w:rsidRPr="00C90BBD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 xml:space="preserve">  {//NB-IoT / NTN / UE specific TA report / UE specific Koffset</w:t>
            </w:r>
            <w:r w:rsidR="00C90BBD"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R5-241563, R5-234494 sic@</w:t>
            </w:r>
          </w:p>
          <w:p w14:paraId="0547EBF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SystemInformationBlockType2_NB_r13 v_SIB2;</w:t>
            </w:r>
          </w:p>
          <w:p w14:paraId="3333AAC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NAS_MSG_Indication_Type v_NAS_Ind;</w:t>
            </w:r>
          </w:p>
          <w:p w14:paraId="602ABA6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NB_RLC_CountsInfoList_Type v_RLC_CountsInfoListByRef;   // RLC status to be maintained by Send/Receive functions</w:t>
            </w:r>
          </w:p>
          <w:p w14:paraId="623CF64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v_TimingInfo;</w:t>
            </w:r>
          </w:p>
          <w:p w14:paraId="57C0CFD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v_TimingStart;</w:t>
            </w:r>
          </w:p>
          <w:p w14:paraId="1AF35BD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var NB_SYSTEM_IND v_NB_SYSTEM_IND;</w:t>
            </w:r>
          </w:p>
          <w:p w14:paraId="0516A83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var NB_SRB_COMMON_IND v_NB_SRB_COMMON_IND;</w:t>
            </w:r>
          </w:p>
          <w:p w14:paraId="5140E5E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DL_CCCH_Message_NB v_RrcConnectionSetup;</w:t>
            </w:r>
          </w:p>
          <w:p w14:paraId="41C1B70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v_ModificationPeriod_s;</w:t>
            </w:r>
          </w:p>
          <w:p w14:paraId="3F9739A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v_Koffset;</w:t>
            </w:r>
          </w:p>
          <w:p w14:paraId="6F27F235" w14:textId="2F4D60D9" w:rsidR="002F79CF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DBA72F0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98DD734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7D34994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96047A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2DA97C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RRCConnectionSetup-NB message to configure the offsetThresholdTA, Table 22.3.1.13.3.3-2</w:t>
            </w:r>
          </w:p>
          <w:p w14:paraId="5A0CBDA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35D3C50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183B24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RRCConnectionSetupComplete-NB message with one Timing Advance Report MAC CE?</w:t>
            </w:r>
          </w:p>
          <w:p w14:paraId="3006F0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54A077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40E065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SRB.receive(car_NB_SRB_RrcNasPdu_IND(nbiot_Cell1, tsc_SRB1bis, cr_508_RRCConnectionSetupComplete_NB(tsc_RRC_TI_Def,?),?)) -&gt; value v_NB_SRB_COMMON_IND {}  //@sic R5s240246 sic@</w:t>
            </w:r>
          </w:p>
          <w:p w14:paraId="391575A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SYSIND.receive(car_NB_TARreport_IND(nbiot_Cell1, ?)) -&gt; value v_NB_SYSTEM_IND {}</w:t>
            </w:r>
          </w:p>
          <w:p w14:paraId="075000F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4176B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if (v_NB_SRB_COMMON_IND.Common.TimingInfo != v_NB_SYSTEM_IND.Common.TimingInfo)</w:t>
            </w:r>
          </w:p>
          <w:p w14:paraId="21734D4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6862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f_NBIOT_SetVerdictFailOrInconc(__FILE__, __LINE__, "TA report is not received in the same MAC PDU as RRCConnectionSetupComplete-NB");</w:t>
            </w:r>
          </w:p>
          <w:p w14:paraId="429C790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DCDB4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3ED476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7D7B76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f_NBIOT_PreliminaryPass(__FILE__, __LINE__, "Step 18")</w:t>
            </w:r>
          </w:p>
          <w:p w14:paraId="29A4F8F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8EFD4E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v_NAS_Ind := v_NB_SRB_COMMON_IND.Signalling.Nas[0];</w:t>
            </w:r>
          </w:p>
          <w:p w14:paraId="63C76C1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8ACE2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147F0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18A-18J" siclog@</w:t>
            </w:r>
          </w:p>
          <w:p w14:paraId="095ABC0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14b1 of the Attach, connected mode procedure described in TS 36.508 [18] subclause 8.1.5.2.3 are performed on Ncell 1.</w:t>
            </w:r>
          </w:p>
          <w:p w14:paraId="78EB91F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f_NBIOT_InitialRegistration_Step5_14 (nbiot_Cell1, CONTROL_PLANE, STATE2_NB_CONNECTED_UPDATED, v_NAS_Ind);</w:t>
            </w:r>
          </w:p>
          <w:p w14:paraId="004B602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B4DDF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//switch to L2 test mode</w:t>
            </w:r>
          </w:p>
          <w:p w14:paraId="43B4E54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v_RLC_CountsInfoListByRef := f_NBIOT_L2_CPMode_StopULGrant_EnableSrbTestMode(nbiot_Cell1, TransparentMode_RLC_MAC);</w:t>
            </w:r>
          </w:p>
          <w:p w14:paraId="0DCC25F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6BD93A6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07A2CB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MAC PDU containing a Differential Koffset MAC CE with differential Koffset set to 5 ms.</w:t>
            </w:r>
          </w:p>
          <w:p w14:paraId="0B65C2F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f_NBIOT_MAC_CPMode_SendMacPdu(nbiot_Cell1, -, cs_MAC_PDU_DifferentialKoffset(int2bit(5,6))); //@sic R5s240246, ch 2.1.9 sic@</w:t>
            </w:r>
          </w:p>
          <w:p w14:paraId="59F66DC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v_TimingStart := f_NBIOT_GetNextSearchSpace(nbiot_Cell1);</w:t>
            </w:r>
          </w:p>
          <w:p w14:paraId="5DDE4D8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cs_TimingInfo_SubFrameFull(v_TimingStart);</w:t>
            </w:r>
          </w:p>
          <w:p w14:paraId="3450EC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F425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v_Koffset := f_NBIOT_CellInfo_Get_Koffset(nbiot_Cell1) - 5;  //@sic R5-241556 sic@</w:t>
            </w:r>
          </w:p>
          <w:p w14:paraId="55F03BF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f_NBIOT_SS_CommonCellConfig(nbiot_Cell1, cas_NB_CellConfig_Update_NTNConfig(nbiot_Cell1, v_TimingInfo, -, cs_NB_NTN_Config(cs_NB_NTN_TimingOffset (v_Koffset)))); //@sic R5s240246, ch 2.1.9, R5-241556 sic@</w:t>
            </w:r>
          </w:p>
          <w:p w14:paraId="7C39A6C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C0330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//leave L2 test mode</w:t>
            </w:r>
          </w:p>
          <w:p w14:paraId="4A717A0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2.0));  //@sic R5s240246, ch 2.1.10 sic@</w:t>
            </w:r>
          </w:p>
          <w:p w14:paraId="7E62BE5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f_NBIOT_L2_CPMode_RestoreSRBs(nbiot_Cell1, v_RLC_CountsInfoListByRef.AM_VTS, v_RLC_CountsInfoListByRef.AM_VRR, v_TimingInfo); //@sic R5s240246, ch 2.1.10 sic@</w:t>
            </w:r>
          </w:p>
          <w:p w14:paraId="2D2C4BF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f_NBIOT_ULGrantTransmission(nbiot_Cell1, cs_NB_UL_GrantScheduling_Start);  //@sic R5s240246 sic@</w:t>
            </w:r>
          </w:p>
          <w:p w14:paraId="176A5C0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6586B1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20-21" siclog@</w:t>
            </w:r>
          </w:p>
          <w:p w14:paraId="6910BA8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UECapabilityEnquiry-NB message to the UE</w:t>
            </w:r>
          </w:p>
          <w:p w14:paraId="41CFB15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7D3459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send a UECapabilityInformation-NB message after applying differential Koffset of 5ms received at step 19?</w:t>
            </w:r>
          </w:p>
          <w:p w14:paraId="5F20F29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f_NBIOT_Capability(nbiot_Cell1, CONTROL_PLANE);</w:t>
            </w:r>
          </w:p>
          <w:p w14:paraId="0E08658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32C970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//Note: Successful reception of this message at SS confirms that differential Koffset is applied at UE.</w:t>
            </w:r>
          </w:p>
          <w:p w14:paraId="10A9F7D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f_NBIOT_SetVerdictFailOrInconc(__FILE__, __LINE__, "Step 21");</w:t>
            </w:r>
          </w:p>
          <w:p w14:paraId="63953A3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7EEC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2C13AF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59FFDF6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829A1A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2B182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f_NBIOT_Postamble(nbiot_Cell1, CONTROL_PLANE, N2_CONNECTED);</w:t>
            </w:r>
          </w:p>
          <w:p w14:paraId="5EA536F2" w14:textId="10494DA8" w:rsidR="00C90BBD" w:rsidRPr="00850B74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252EC" w:rsidRPr="00504291" w14:paraId="35C9A186" w14:textId="77777777" w:rsidTr="008252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8AF" w14:textId="77777777" w:rsidR="00A3607B" w:rsidRPr="00A3607B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function f_TC_22_3_1_13_NBIOT() runs on NBIOT_PTC</w:t>
            </w:r>
          </w:p>
          <w:p w14:paraId="17575B58" w14:textId="4A61A42E" w:rsidR="00C90BBD" w:rsidRPr="00C90BBD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 xml:space="preserve">  {//NB-IoT / NTN / UE specific TA report / UE specific Koffset</w:t>
            </w:r>
            <w:r w:rsidR="00C90BBD"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R5-241563, R5-234494 sic@</w:t>
            </w:r>
          </w:p>
          <w:p w14:paraId="0D57FED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SystemInformationBlockType2_NB_r13 v_SIB2;</w:t>
            </w:r>
          </w:p>
          <w:p w14:paraId="03D71BC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NAS_MSG_Indication_Type v_NAS_Ind;</w:t>
            </w:r>
          </w:p>
          <w:p w14:paraId="6E50525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NB_RLC_CountsInfoList_Type v_RLC_CountsInfoListByRef;   // RLC status to be maintained by Send/Receive functions</w:t>
            </w:r>
          </w:p>
          <w:p w14:paraId="1A73B94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v_TimingInfo;</w:t>
            </w:r>
          </w:p>
          <w:p w14:paraId="6497EBB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v_TimingStart;</w:t>
            </w:r>
          </w:p>
          <w:p w14:paraId="333B1FF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var NB_SYSTEM_IND v_NB_SYSTEM_IND;</w:t>
            </w:r>
          </w:p>
          <w:p w14:paraId="7E4698C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var NB_SRB_COMMON_IND v_NB_SRB_COMMON_IND;</w:t>
            </w:r>
          </w:p>
          <w:p w14:paraId="755F034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DL_CCCH_Message_NB v_RrcConnectionSetup;</w:t>
            </w:r>
          </w:p>
          <w:p w14:paraId="590D624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v_ModificationPeriod_s;</w:t>
            </w:r>
          </w:p>
          <w:p w14:paraId="718033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v_Koffset;</w:t>
            </w:r>
          </w:p>
          <w:p w14:paraId="6F12C431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DFD7B85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…</w:t>
            </w:r>
          </w:p>
          <w:p w14:paraId="40787090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7831695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D948CEE" w14:textId="7A717E9A" w:rsidR="008252EC" w:rsidRDefault="008252EC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A65FC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7BB5720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RRCConnectionSetup-NB message to configure the offsetThresholdTA, Table 22.3.1.13.3.3-2</w:t>
            </w:r>
          </w:p>
          <w:p w14:paraId="7AE4E98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E0090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3FC65C4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RRCConnectionSetupComplete-NB message with one Timing Advance Report MAC CE?</w:t>
            </w:r>
          </w:p>
          <w:p w14:paraId="37CF05B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C1BAD0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CC9B41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SRB.receive(car_NB_SRB_RrcNasPdu_IND(nbiot_Cell1, tsc_SRB1bis, cr_508_RRCConnectionSetupComplete_NB(tsc_RRC_TI_Def,?),?)) -&gt; value v_NB_SRB_COMMON_IND {}  //@sic R5s240246 sic@</w:t>
            </w:r>
          </w:p>
          <w:p w14:paraId="110DD7C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SYSIND.receive(car_NB_TARreport_IND(nbiot_Cell1, ?)) -&gt; value v_NB_SYSTEM_IND {}</w:t>
            </w:r>
          </w:p>
          <w:p w14:paraId="5B1CB56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6819C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if (v_NB_SRB_COMMON_IND.Common.TimingInfo != v_NB_SYSTEM_IND.Common.TimingInfo)</w:t>
            </w:r>
          </w:p>
          <w:p w14:paraId="6FB15CE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244F42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f_NBIOT_SetVerdictFailOrInconc(__FILE__, __LINE__, "TA report is not received in the same MAC PDU as RRCConnectionSetupComplete-NB");</w:t>
            </w:r>
          </w:p>
          <w:p w14:paraId="2A56B8C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FCABB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0754D6D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C2A88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f_NBIOT_PreliminaryPass(__FILE__, __LINE__, "Step 18")</w:t>
            </w:r>
          </w:p>
          <w:p w14:paraId="32C84C9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2FE96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v_NAS_Ind := v_NB_SRB_COMMON_IND.Signalling.Nas[0];</w:t>
            </w:r>
          </w:p>
          <w:p w14:paraId="4E1990A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CFED2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CAB74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18A-18J" siclog@</w:t>
            </w:r>
          </w:p>
          <w:p w14:paraId="7FE525A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14b1 of the Attach, connected mode procedure described in TS 36.508 [18] subclause 8.1.5.2.3 are performed on Ncell 1.</w:t>
            </w:r>
          </w:p>
          <w:p w14:paraId="14E19CB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f_NBIOT_InitialRegistration_Step5_14 (nbiot_Cell1, CONTROL_PLANE, STATE2_NB_CONNECTED_UPDATED, v_NAS_Ind);</w:t>
            </w:r>
          </w:p>
          <w:p w14:paraId="2E45921D" w14:textId="10DFA95F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f_Delay(int2float(f_NBIOT_NTN_Get_T_NTNoffset(nbiot_Cell1))/500.0);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delay to ensure RLC ACK is sent before moving to transparent mode</w:t>
            </w:r>
          </w:p>
          <w:p w14:paraId="3E032B8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//switch to L2 test mode</w:t>
            </w:r>
          </w:p>
          <w:p w14:paraId="1AA93DA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v_RLC_CountsInfoListByRef := f_NBIOT_L2_CPMode_StopULGrant_EnableSrbTestMode(nbiot_Cell1, TransparentMode_RLC_MAC);</w:t>
            </w:r>
          </w:p>
          <w:p w14:paraId="69AEC2D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075EBD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76E5EF0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 MAC PDU containing a Differential Koffset MAC CE with differential Koffset set to 5 ms.</w:t>
            </w:r>
          </w:p>
          <w:p w14:paraId="6E108C1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f_NBIOT_MAC_CPMode_SendMacPdu(nbiot_Cell1, -, cs_MAC_PDU_DifferentialKoffset(int2bit(5,6))); //@sic R5s240246, ch 2.1.9 sic@</w:t>
            </w:r>
          </w:p>
          <w:p w14:paraId="0BDACAB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v_TimingStart := f_NBIOT_GetNextSearchSpace(nbiot_Cell1);</w:t>
            </w:r>
          </w:p>
          <w:p w14:paraId="639E794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cs_TimingInfo_SubFrameFull(v_TimingStart);</w:t>
            </w:r>
          </w:p>
          <w:p w14:paraId="51A0AE7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51816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v_Koffset := f_NBIOT_CellInfo_Get_Koffset(nbiot_Cell1) - 5;  //@sic R5-241556 sic@</w:t>
            </w:r>
          </w:p>
          <w:p w14:paraId="7DDEA13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f_NBIOT_SS_CommonCellConfig(nbiot_Cell1, cas_NB_CellConfig_Update_NTNConfig(nbiot_Cell1, v_TimingInfo, -, cs_NB_NTN_Config(cs_NB_NTN_TimingOffset (v_Koffset)))); //@sic R5s240246, ch 2.1.9, R5-241556 sic@</w:t>
            </w:r>
          </w:p>
          <w:p w14:paraId="60DB8F6C" w14:textId="740A6A6E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delay and remove activation time, as the sequence of events have to happen with immediate activation time for Step 20-21 to be sent immediately after restoring SRBs to normal mode</w:t>
            </w:r>
          </w:p>
          <w:p w14:paraId="621A175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f_Delay(2.0);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DFE87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//leave L2 test mode</w:t>
            </w:r>
          </w:p>
          <w:p w14:paraId="48A10E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 := cs_TimingInfo_SubFrameFull(f_NBIOT_IncrementSearchSpace(v_TimingStart, 2.0));  //@sic R5s240246, ch 2.1.10 sic@</w:t>
            </w:r>
          </w:p>
          <w:p w14:paraId="65C909C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f_NBIOT_L2_CPMode_RestoreSRBs(nbiot_Cell1, v_RLC_CountsInfoListByRef.AM_VTS, v_RLC_CountsInfoListByRef.AM_VRR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//@sic R5s240246, ch 2.1.10 sic@</w:t>
            </w:r>
          </w:p>
          <w:p w14:paraId="6C88F98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f_NBIOT_ULGrantTransmission(nbiot_Cell1, cs_NB_UL_GrantScheduling_Start);  //@sic R5s240246 sic@</w:t>
            </w:r>
          </w:p>
          <w:p w14:paraId="5DD968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88C4E7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20-21" siclog@</w:t>
            </w:r>
          </w:p>
          <w:p w14:paraId="39AB57B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UECapabilityEnquiry-NB message to the UE</w:t>
            </w:r>
          </w:p>
          <w:p w14:paraId="7D50E6B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AFCF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send a UECapabilityInformation-NB message after applying differential Koffset of 5ms received at step 19?</w:t>
            </w:r>
          </w:p>
          <w:p w14:paraId="2AAAC88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f_NBIOT_Capability(nbiot_Cell1, CONTROL_PLANE);</w:t>
            </w:r>
          </w:p>
          <w:p w14:paraId="74DC00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70DA6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//Note: Successful reception of this message at SS confirms that differential Koffset is applied at UE.</w:t>
            </w:r>
          </w:p>
          <w:p w14:paraId="21CC37A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//f_NBIOT_SetVerdictFailOrInconc(__FILE__, __LINE__, "Step 21");</w:t>
            </w:r>
          </w:p>
          <w:p w14:paraId="328042FC" w14:textId="4EA1E656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f_NBIOT_PreliminaryPass(__FILE__, __LINE__, "Step 21");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pass verdict needs to be assigned</w:t>
            </w:r>
          </w:p>
          <w:p w14:paraId="7D96894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31E1AF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04FCBD5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6EF762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7D65E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f_NBIOT_Postamble(nbiot_Cell1, CONTROL_PLANE, N2_CONNECTED);</w:t>
            </w:r>
          </w:p>
          <w:p w14:paraId="3D498521" w14:textId="1CBC4DBB" w:rsidR="00C90BBD" w:rsidRPr="00850B74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3466C59" w14:textId="77777777" w:rsidR="001C6BC1" w:rsidRDefault="001C6BC1" w:rsidP="00CE6A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B91DB" w14:textId="77777777" w:rsidR="00B86958" w:rsidRDefault="00B86958">
      <w:r>
        <w:separator/>
      </w:r>
    </w:p>
  </w:endnote>
  <w:endnote w:type="continuationSeparator" w:id="0">
    <w:p w14:paraId="0EBDAA1F" w14:textId="77777777" w:rsidR="00B86958" w:rsidRDefault="00B8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2D3D9" w14:textId="77777777" w:rsidR="000A73BB" w:rsidRDefault="000A7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8CCE4" w14:textId="77777777" w:rsidR="000A73BB" w:rsidRDefault="000A7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BD2A1" w14:textId="77777777" w:rsidR="000A73BB" w:rsidRDefault="000A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1235D" w14:textId="77777777" w:rsidR="00B86958" w:rsidRDefault="00B86958">
      <w:r>
        <w:separator/>
      </w:r>
    </w:p>
  </w:footnote>
  <w:footnote w:type="continuationSeparator" w:id="0">
    <w:p w14:paraId="5078E83F" w14:textId="77777777" w:rsidR="00B86958" w:rsidRDefault="00B8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D014A2"/>
    <w:multiLevelType w:val="hybridMultilevel"/>
    <w:tmpl w:val="72801E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D5944"/>
    <w:multiLevelType w:val="hybridMultilevel"/>
    <w:tmpl w:val="A88ED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23B43"/>
    <w:multiLevelType w:val="hybridMultilevel"/>
    <w:tmpl w:val="5B2C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26733"/>
    <w:multiLevelType w:val="hybridMultilevel"/>
    <w:tmpl w:val="A88ED0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84409"/>
    <w:multiLevelType w:val="hybridMultilevel"/>
    <w:tmpl w:val="72801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5"/>
  </w:num>
  <w:num w:numId="3" w16cid:durableId="747849379">
    <w:abstractNumId w:val="10"/>
  </w:num>
  <w:num w:numId="4" w16cid:durableId="147092846">
    <w:abstractNumId w:val="44"/>
  </w:num>
  <w:num w:numId="5" w16cid:durableId="1292974261">
    <w:abstractNumId w:val="35"/>
  </w:num>
  <w:num w:numId="6" w16cid:durableId="1022785407">
    <w:abstractNumId w:val="40"/>
  </w:num>
  <w:num w:numId="7" w16cid:durableId="1156144252">
    <w:abstractNumId w:val="14"/>
  </w:num>
  <w:num w:numId="8" w16cid:durableId="1604259753">
    <w:abstractNumId w:val="42"/>
  </w:num>
  <w:num w:numId="9" w16cid:durableId="2111732548">
    <w:abstractNumId w:val="23"/>
  </w:num>
  <w:num w:numId="10" w16cid:durableId="1535074823">
    <w:abstractNumId w:val="31"/>
  </w:num>
  <w:num w:numId="11" w16cid:durableId="1984891957">
    <w:abstractNumId w:val="1"/>
  </w:num>
  <w:num w:numId="12" w16cid:durableId="2008050901">
    <w:abstractNumId w:val="12"/>
  </w:num>
  <w:num w:numId="13" w16cid:durableId="114448858">
    <w:abstractNumId w:val="47"/>
  </w:num>
  <w:num w:numId="14" w16cid:durableId="2097239903">
    <w:abstractNumId w:val="7"/>
  </w:num>
  <w:num w:numId="15" w16cid:durableId="1829252563">
    <w:abstractNumId w:val="33"/>
  </w:num>
  <w:num w:numId="16" w16cid:durableId="2133091722">
    <w:abstractNumId w:val="30"/>
  </w:num>
  <w:num w:numId="17" w16cid:durableId="775641893">
    <w:abstractNumId w:val="32"/>
  </w:num>
  <w:num w:numId="18" w16cid:durableId="1623415793">
    <w:abstractNumId w:val="19"/>
  </w:num>
  <w:num w:numId="19" w16cid:durableId="1291399070">
    <w:abstractNumId w:val="43"/>
  </w:num>
  <w:num w:numId="20" w16cid:durableId="773209631">
    <w:abstractNumId w:val="37"/>
  </w:num>
  <w:num w:numId="21" w16cid:durableId="1650590502">
    <w:abstractNumId w:val="46"/>
  </w:num>
  <w:num w:numId="22" w16cid:durableId="1059130030">
    <w:abstractNumId w:val="34"/>
  </w:num>
  <w:num w:numId="23" w16cid:durableId="798112817">
    <w:abstractNumId w:val="20"/>
  </w:num>
  <w:num w:numId="24" w16cid:durableId="218706313">
    <w:abstractNumId w:val="26"/>
  </w:num>
  <w:num w:numId="25" w16cid:durableId="394547133">
    <w:abstractNumId w:val="8"/>
  </w:num>
  <w:num w:numId="26" w16cid:durableId="728458802">
    <w:abstractNumId w:val="16"/>
  </w:num>
  <w:num w:numId="27" w16cid:durableId="482967146">
    <w:abstractNumId w:val="22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21"/>
  </w:num>
  <w:num w:numId="31" w16cid:durableId="1780446260">
    <w:abstractNumId w:val="39"/>
  </w:num>
  <w:num w:numId="32" w16cid:durableId="1832327033">
    <w:abstractNumId w:val="5"/>
  </w:num>
  <w:num w:numId="33" w16cid:durableId="1353415234">
    <w:abstractNumId w:val="11"/>
  </w:num>
  <w:num w:numId="34" w16cid:durableId="566571961">
    <w:abstractNumId w:val="9"/>
  </w:num>
  <w:num w:numId="35" w16cid:durableId="453208392">
    <w:abstractNumId w:val="4"/>
  </w:num>
  <w:num w:numId="36" w16cid:durableId="114908322">
    <w:abstractNumId w:val="36"/>
  </w:num>
  <w:num w:numId="37" w16cid:durableId="1599215548">
    <w:abstractNumId w:val="15"/>
  </w:num>
  <w:num w:numId="38" w16cid:durableId="1177961966">
    <w:abstractNumId w:val="29"/>
  </w:num>
  <w:num w:numId="39" w16cid:durableId="1994599332">
    <w:abstractNumId w:val="18"/>
  </w:num>
  <w:num w:numId="40" w16cid:durableId="1673289176">
    <w:abstractNumId w:val="41"/>
  </w:num>
  <w:num w:numId="41" w16cid:durableId="2064520428">
    <w:abstractNumId w:val="45"/>
  </w:num>
  <w:num w:numId="42" w16cid:durableId="242032771">
    <w:abstractNumId w:val="0"/>
  </w:num>
  <w:num w:numId="43" w16cid:durableId="791095790">
    <w:abstractNumId w:val="38"/>
  </w:num>
  <w:num w:numId="44" w16cid:durableId="1438451418">
    <w:abstractNumId w:val="17"/>
  </w:num>
  <w:num w:numId="45" w16cid:durableId="1125395055">
    <w:abstractNumId w:val="13"/>
  </w:num>
  <w:num w:numId="46" w16cid:durableId="1401902432">
    <w:abstractNumId w:val="6"/>
  </w:num>
  <w:num w:numId="47" w16cid:durableId="1272280236">
    <w:abstractNumId w:val="27"/>
  </w:num>
  <w:num w:numId="48" w16cid:durableId="839735657">
    <w:abstractNumId w:val="24"/>
  </w:num>
  <w:num w:numId="49" w16cid:durableId="155484879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3B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3BAB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3F7E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CC5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1889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5D48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7B7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3FBD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07B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958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0D2"/>
    <w:rsid w:val="00C0088C"/>
    <w:rsid w:val="00C01066"/>
    <w:rsid w:val="00C01A4C"/>
    <w:rsid w:val="00C01E7A"/>
    <w:rsid w:val="00C02292"/>
    <w:rsid w:val="00C057CB"/>
    <w:rsid w:val="00C05FD5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0BBD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B64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A6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5E89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6A36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BB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H4VU7HTV54JD-1231737843-1322</_dlc_DocId>
    <_dlc_DocIdUrl xmlns="05fef6b6-48ff-4793-a586-dff4857ec2fd">
      <Url>https://sharepoint.rsint.net/teams/MRT_Dev/_layouts/15/DocIdRedir.aspx?ID=H4VU7HTV54JD-1231737843-1322</Url>
      <Description>H4VU7HTV54JD-1231737843-1322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1249</Words>
  <Characters>11751</Characters>
  <Application>Microsoft Office Word</Application>
  <DocSecurity>0</DocSecurity>
  <Lines>97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2024-06-28T09:22:00Z</dcterms:created>
  <dcterms:modified xsi:type="dcterms:W3CDTF">2024-07-16T15:48:00Z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eb2a502d-98bb-4825-a6ad-88c5742cc4c0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