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8F2706" w14:textId="7939A915" w:rsidR="0072478F" w:rsidRDefault="0072478F" w:rsidP="001A75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815176" w:rsidRPr="00815176">
        <w:rPr>
          <w:b/>
          <w:i/>
          <w:noProof/>
          <w:sz w:val="28"/>
        </w:rPr>
        <w:t>R5s240</w:t>
      </w:r>
      <w:r w:rsidR="00AD2481">
        <w:rPr>
          <w:b/>
          <w:i/>
          <w:noProof/>
          <w:sz w:val="28"/>
        </w:rPr>
        <w:t>479</w:t>
      </w:r>
      <w:r w:rsidR="004F12B4">
        <w:rPr>
          <w:b/>
          <w:i/>
          <w:noProof/>
          <w:sz w:val="28"/>
        </w:rPr>
        <w:t xml:space="preserve"> </w:t>
      </w:r>
    </w:p>
    <w:p w14:paraId="598F2707" w14:textId="77777777" w:rsidR="0072478F" w:rsidRDefault="00AD2481" w:rsidP="0072478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2478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2478F">
        <w:rPr>
          <w:b/>
          <w:noProof/>
          <w:sz w:val="24"/>
        </w:rPr>
        <w:t xml:space="preserve">, </w:t>
      </w:r>
      <w:r w:rsidR="004A03B4">
        <w:fldChar w:fldCharType="begin"/>
      </w:r>
      <w:r w:rsidR="0072478F">
        <w:instrText xml:space="preserve"> DOCPROPERTY  Country  \* MERGEFORMAT </w:instrText>
      </w:r>
      <w:r w:rsidR="004A03B4">
        <w:fldChar w:fldCharType="end"/>
      </w:r>
      <w:r w:rsidR="0072478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2478F">
        <w:rPr>
          <w:b/>
          <w:noProof/>
          <w:sz w:val="24"/>
        </w:rPr>
        <w:t>8</w:t>
      </w:r>
      <w:r w:rsidR="0072478F" w:rsidRPr="00BA51D9">
        <w:rPr>
          <w:b/>
          <w:noProof/>
          <w:sz w:val="24"/>
        </w:rPr>
        <w:t>th Dec 20</w:t>
      </w:r>
      <w:r w:rsidR="0072478F">
        <w:rPr>
          <w:b/>
          <w:noProof/>
          <w:sz w:val="24"/>
        </w:rPr>
        <w:t>23</w:t>
      </w:r>
      <w:r>
        <w:rPr>
          <w:b/>
          <w:noProof/>
          <w:sz w:val="24"/>
        </w:rPr>
        <w:fldChar w:fldCharType="end"/>
      </w:r>
      <w:r w:rsidR="0072478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2478F" w:rsidRPr="00BA51D9">
        <w:rPr>
          <w:b/>
          <w:noProof/>
          <w:sz w:val="24"/>
        </w:rPr>
        <w:t>31st Dec 202</w:t>
      </w:r>
      <w:r w:rsidR="0072478F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8F270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8F270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598F270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8F27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8F270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8F2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8F271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8F270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8F270F" w14:textId="77777777" w:rsidR="001E41F3" w:rsidRPr="00410371" w:rsidRDefault="00AD2481" w:rsidP="0038168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624EC" w:rsidRPr="00410371">
              <w:rPr>
                <w:b/>
                <w:noProof/>
                <w:sz w:val="28"/>
              </w:rPr>
              <w:t>3</w:t>
            </w:r>
            <w:r w:rsidR="0038168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2624EC" w:rsidRPr="00410371">
              <w:rPr>
                <w:b/>
                <w:noProof/>
                <w:sz w:val="28"/>
              </w:rPr>
              <w:t>.</w:t>
            </w:r>
            <w:r w:rsidR="00381683">
              <w:rPr>
                <w:rFonts w:hint="eastAsia"/>
                <w:b/>
                <w:noProof/>
                <w:sz w:val="28"/>
                <w:lang w:eastAsia="zh-CN"/>
              </w:rPr>
              <w:t>229</w:t>
            </w:r>
            <w:r w:rsidR="002624EC" w:rsidRPr="00410371">
              <w:rPr>
                <w:b/>
                <w:noProof/>
                <w:sz w:val="28"/>
              </w:rPr>
              <w:t>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98F271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8F2711" w14:textId="77777777" w:rsidR="001E41F3" w:rsidRPr="00410371" w:rsidRDefault="000E6A43" w:rsidP="00547111">
            <w:pPr>
              <w:pStyle w:val="CRCoverPage"/>
              <w:spacing w:after="0"/>
              <w:rPr>
                <w:noProof/>
              </w:rPr>
            </w:pPr>
            <w:r w:rsidRPr="000E6A43">
              <w:rPr>
                <w:b/>
                <w:noProof/>
                <w:sz w:val="28"/>
              </w:rPr>
              <w:t>0948</w:t>
            </w:r>
          </w:p>
        </w:tc>
        <w:tc>
          <w:tcPr>
            <w:tcW w:w="709" w:type="dxa"/>
          </w:tcPr>
          <w:p w14:paraId="598F271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8F2713" w14:textId="2D8A1401" w:rsidR="001E41F3" w:rsidRPr="00410371" w:rsidRDefault="00AD24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98F27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8F2715" w14:textId="7A96B516" w:rsidR="001E41F3" w:rsidRPr="00410371" w:rsidRDefault="00AD24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624EC" w:rsidRPr="00410371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  <w:lang w:eastAsia="zh-CN"/>
              </w:rPr>
              <w:t>6</w:t>
            </w:r>
            <w:r w:rsidR="002624EC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8F27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8F27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8F27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8F271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F271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98F271D" w14:textId="77777777" w:rsidTr="00547111">
        <w:tc>
          <w:tcPr>
            <w:tcW w:w="9641" w:type="dxa"/>
            <w:gridSpan w:val="9"/>
          </w:tcPr>
          <w:p w14:paraId="598F27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8F271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98F2728" w14:textId="77777777" w:rsidTr="00A7671C">
        <w:tc>
          <w:tcPr>
            <w:tcW w:w="2835" w:type="dxa"/>
          </w:tcPr>
          <w:p w14:paraId="598F27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changeaffects:</w:t>
            </w:r>
          </w:p>
        </w:tc>
        <w:tc>
          <w:tcPr>
            <w:tcW w:w="1418" w:type="dxa"/>
          </w:tcPr>
          <w:p w14:paraId="598F27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8F272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8F27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8F272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8F27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8F272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98F27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8F27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98F272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98F272B" w14:textId="77777777" w:rsidTr="00547111">
        <w:tc>
          <w:tcPr>
            <w:tcW w:w="9640" w:type="dxa"/>
            <w:gridSpan w:val="11"/>
          </w:tcPr>
          <w:p w14:paraId="598F27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8F272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8F27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8F272D" w14:textId="77777777" w:rsidR="001E41F3" w:rsidRDefault="00AD2481" w:rsidP="008E18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2698B">
              <w:t xml:space="preserve">Correction to </w:t>
            </w:r>
            <w:r w:rsidR="00032593" w:rsidRPr="00032593">
              <w:rPr>
                <w:lang w:eastAsia="zh-CN"/>
              </w:rPr>
              <w:t>template</w:t>
            </w:r>
            <w:r w:rsidR="00955ECA" w:rsidRPr="00955ECA">
              <w:rPr>
                <w:lang w:eastAsia="zh-CN"/>
              </w:rPr>
              <w:t xml:space="preserve"> cs_Fmtp_VideoParamsH265 </w:t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598F27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8F27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8F27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8F27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8F273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8F2733" w14:textId="77777777" w:rsidR="001E41F3" w:rsidRDefault="00361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Starpoint</w:t>
            </w:r>
            <w:r w:rsidR="00015CB9" w:rsidRPr="00015CB9">
              <w:rPr>
                <w:lang w:eastAsia="zh-CN"/>
              </w:rPr>
              <w:t>, TDIA</w:t>
            </w:r>
          </w:p>
        </w:tc>
      </w:tr>
      <w:tr w:rsidR="001E41F3" w14:paraId="598F27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8F27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8F2736" w14:textId="77777777" w:rsidR="001E41F3" w:rsidRDefault="00AD248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2478F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598F27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8F27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8F27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8F27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8F27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8F273C" w14:textId="77777777" w:rsidR="001E41F3" w:rsidRDefault="003334FF">
            <w:pPr>
              <w:pStyle w:val="CRCoverPage"/>
              <w:spacing w:after="0"/>
              <w:ind w:left="100"/>
              <w:rPr>
                <w:noProof/>
              </w:rPr>
            </w:pPr>
            <w:r w:rsidRPr="003334FF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8F273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8F273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8F273F" w14:textId="77777777" w:rsidR="001E41F3" w:rsidRDefault="00AD2481" w:rsidP="00FB0F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E42F9">
              <w:rPr>
                <w:noProof/>
              </w:rPr>
              <w:t>2024-</w:t>
            </w:r>
            <w:r w:rsidR="008E42F9">
              <w:rPr>
                <w:rFonts w:hint="eastAsia"/>
                <w:noProof/>
                <w:lang w:eastAsia="zh-CN"/>
              </w:rPr>
              <w:t>0</w:t>
            </w:r>
            <w:r w:rsidR="00FB0FB0">
              <w:rPr>
                <w:rFonts w:hint="eastAsia"/>
                <w:noProof/>
                <w:lang w:eastAsia="zh-CN"/>
              </w:rPr>
              <w:t>6</w:t>
            </w:r>
            <w:r w:rsidR="008E42F9">
              <w:rPr>
                <w:noProof/>
              </w:rPr>
              <w:t>-</w:t>
            </w:r>
            <w:r w:rsidR="00FB0FB0">
              <w:rPr>
                <w:rFonts w:hint="eastAsia"/>
                <w:noProof/>
                <w:lang w:eastAsia="zh-CN"/>
              </w:rPr>
              <w:t>04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598F27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8F27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8F27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8F27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8F27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8F27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8F274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8F27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8F2748" w14:textId="77777777" w:rsidR="001E41F3" w:rsidRDefault="00AD24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71BB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8F274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8F274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8F274B" w14:textId="77777777" w:rsidR="001E41F3" w:rsidRDefault="00AD24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479B8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598F275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8F27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8F274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8F274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8F2750" w14:textId="7777777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598F2754" w14:textId="77777777" w:rsidTr="00547111">
        <w:tc>
          <w:tcPr>
            <w:tcW w:w="1843" w:type="dxa"/>
          </w:tcPr>
          <w:p w14:paraId="598F27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8F27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8F275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8F27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8F2756" w14:textId="77777777" w:rsidR="000E21D8" w:rsidRDefault="000E21D8" w:rsidP="000E21D8">
            <w:pPr>
              <w:rPr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According to TC34.229-5 </w:t>
            </w:r>
            <w:r w:rsidRPr="006A0199">
              <w:t>A.16.2</w:t>
            </w:r>
          </w:p>
          <w:p w14:paraId="598F2757" w14:textId="77777777" w:rsidR="000E21D8" w:rsidRPr="00376443" w:rsidRDefault="000E21D8" w:rsidP="000E21D8">
            <w:pPr>
              <w:rPr>
                <w:lang w:eastAsia="zh-CN"/>
              </w:rPr>
            </w:pPr>
            <w:r w:rsidRPr="006A0199">
              <w:rPr>
                <w:b/>
                <w:bCs/>
                <w:lang w:eastAsia="zh-CN"/>
              </w:rPr>
              <w:t>Attributes for media:</w:t>
            </w:r>
          </w:p>
          <w:p w14:paraId="598F2758" w14:textId="77777777" w:rsidR="000E21D8" w:rsidRPr="006A0199" w:rsidRDefault="000E21D8" w:rsidP="000E21D8">
            <w:pPr>
              <w:pStyle w:val="TAL"/>
              <w:rPr>
                <w:i/>
                <w:iCs/>
                <w:szCs w:val="24"/>
                <w:lang w:eastAsia="zh-CN"/>
              </w:rPr>
            </w:pPr>
            <w:r w:rsidRPr="006A0199">
              <w:rPr>
                <w:i/>
                <w:iCs/>
                <w:szCs w:val="24"/>
                <w:lang w:eastAsia="zh-CN"/>
              </w:rPr>
              <w:t>a=rtpmap: 101 H265/90000</w:t>
            </w:r>
          </w:p>
          <w:p w14:paraId="598F2759" w14:textId="77777777" w:rsidR="000E21D8" w:rsidRPr="006A0199" w:rsidRDefault="000E21D8" w:rsidP="000E21D8">
            <w:pPr>
              <w:pStyle w:val="TAL"/>
              <w:rPr>
                <w:i/>
                <w:iCs/>
                <w:szCs w:val="24"/>
                <w:lang w:eastAsia="zh-CN"/>
              </w:rPr>
            </w:pPr>
            <w:r w:rsidRPr="006A0199">
              <w:rPr>
                <w:i/>
                <w:iCs/>
                <w:szCs w:val="24"/>
                <w:lang w:eastAsia="zh-CN"/>
              </w:rPr>
              <w:t>a=fmtp: 101 profile-id=1; level-id=93; \</w:t>
            </w:r>
          </w:p>
          <w:p w14:paraId="598F275A" w14:textId="77777777" w:rsidR="000E21D8" w:rsidRPr="006A0199" w:rsidRDefault="000E21D8" w:rsidP="000E21D8">
            <w:pPr>
              <w:pStyle w:val="PL"/>
              <w:rPr>
                <w:rFonts w:ascii="Arial" w:hAnsi="Arial"/>
                <w:i/>
                <w:iCs/>
                <w:sz w:val="18"/>
                <w:szCs w:val="24"/>
                <w:lang w:eastAsia="zh-CN"/>
              </w:rPr>
            </w:pPr>
            <w:r w:rsidRPr="006A0199">
              <w:rPr>
                <w:rFonts w:ascii="Arial" w:hAnsi="Arial"/>
                <w:i/>
                <w:iCs/>
                <w:sz w:val="18"/>
                <w:szCs w:val="24"/>
                <w:lang w:eastAsia="zh-CN"/>
              </w:rPr>
              <w:t xml:space="preserve">   sprop-vps=QAEMAf//AWAAAAMAgAAAAwAAAwBaLAUg; \</w:t>
            </w:r>
          </w:p>
          <w:p w14:paraId="598F275B" w14:textId="77777777" w:rsidR="000E21D8" w:rsidRPr="006A0199" w:rsidRDefault="000E21D8" w:rsidP="000E21D8">
            <w:pPr>
              <w:pStyle w:val="PL"/>
              <w:rPr>
                <w:rFonts w:ascii="Arial" w:hAnsi="Arial"/>
                <w:i/>
                <w:iCs/>
                <w:sz w:val="18"/>
                <w:szCs w:val="24"/>
                <w:lang w:eastAsia="zh-CN"/>
              </w:rPr>
            </w:pPr>
            <w:r w:rsidRPr="006A0199">
              <w:rPr>
                <w:rFonts w:ascii="Arial" w:hAnsi="Arial"/>
                <w:i/>
                <w:iCs/>
                <w:sz w:val="18"/>
                <w:szCs w:val="24"/>
                <w:lang w:eastAsia="zh-CN"/>
              </w:rPr>
              <w:t xml:space="preserve">   sprop-sps=QgEBAWAAAAMAgAAAAwAAAwBaoAaiAeFlLktIvQB3CAQQ; \</w:t>
            </w:r>
          </w:p>
          <w:p w14:paraId="598F275C" w14:textId="77777777" w:rsidR="001E41F3" w:rsidRDefault="000E21D8" w:rsidP="000E21D8">
            <w:pPr>
              <w:pStyle w:val="CRCoverPage"/>
              <w:spacing w:after="0"/>
              <w:ind w:left="100"/>
              <w:rPr>
                <w:noProof/>
              </w:rPr>
            </w:pPr>
            <w:r w:rsidRPr="006A0199">
              <w:rPr>
                <w:i/>
                <w:iCs/>
                <w:sz w:val="18"/>
                <w:szCs w:val="24"/>
                <w:lang w:eastAsia="zh-CN"/>
              </w:rPr>
              <w:t xml:space="preserve">   sprop-pps=RAHAcYDZIA==</w:t>
            </w:r>
          </w:p>
        </w:tc>
      </w:tr>
      <w:tr w:rsidR="001E41F3" w14:paraId="598F27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F27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8F27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0B19" w14:paraId="598F27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F2761" w14:textId="77777777" w:rsidR="000A0B19" w:rsidRDefault="000A0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8F2762" w14:textId="77777777" w:rsidR="000A0B19" w:rsidRPr="0074701C" w:rsidRDefault="000E21D8" w:rsidP="00FB2CCB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Delet</w:t>
            </w:r>
            <w:r w:rsidRPr="000E21D8">
              <w:rPr>
                <w:rFonts w:hint="eastAsia"/>
                <w:lang w:eastAsia="zh-CN"/>
              </w:rPr>
              <w:t xml:space="preserve">e </w:t>
            </w:r>
            <w:r w:rsidRPr="000E21D8">
              <w:rPr>
                <w:rFonts w:ascii="Courier New" w:hAnsi="Courier New" w:cs="Courier New"/>
                <w:color w:val="000000"/>
                <w:lang w:eastAsia="de-DE"/>
              </w:rPr>
              <w:t>"="</w:t>
            </w:r>
            <w:r w:rsidRPr="000E21D8">
              <w:rPr>
                <w:rFonts w:ascii="Courier New" w:hAnsi="Courier New" w:cs="Courier New" w:hint="eastAsia"/>
                <w:color w:val="000000"/>
                <w:lang w:eastAsia="zh-CN"/>
              </w:rPr>
              <w:t xml:space="preserve"> in </w:t>
            </w:r>
            <w:r w:rsidRPr="000E21D8">
              <w:rPr>
                <w:rFonts w:ascii="Courier New" w:hAnsi="Courier New" w:cs="Courier New"/>
                <w:color w:val="000000"/>
                <w:lang w:eastAsia="de-DE"/>
              </w:rPr>
              <w:t>s</w:t>
            </w:r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>prop-vps</w:t>
            </w:r>
            <w:r>
              <w:rPr>
                <w:rFonts w:ascii="Courier New" w:hAnsi="Courier New" w:cs="Courier New" w:hint="eastAsia"/>
                <w:color w:val="000000"/>
                <w:lang w:eastAsia="zh-CN"/>
              </w:rPr>
              <w:t>.</w:t>
            </w:r>
          </w:p>
        </w:tc>
      </w:tr>
      <w:tr w:rsidR="000A0B19" w14:paraId="598F27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F2764" w14:textId="77777777" w:rsidR="000A0B19" w:rsidRDefault="000A0B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8F2765" w14:textId="77777777" w:rsidR="000A0B19" w:rsidRDefault="000A0B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0B19" w14:paraId="598F276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8F2767" w14:textId="77777777" w:rsidR="000A0B19" w:rsidRDefault="000A0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F2768" w14:textId="77777777" w:rsidR="000A0B19" w:rsidRDefault="000A0B19">
            <w:pPr>
              <w:pStyle w:val="CRCoverPage"/>
              <w:spacing w:after="0"/>
              <w:ind w:left="100"/>
              <w:rPr>
                <w:noProof/>
              </w:rPr>
            </w:pPr>
            <w:r w:rsidRPr="00393589">
              <w:rPr>
                <w:noProof/>
              </w:rPr>
              <w:t>A conformant UE may fail the test case</w:t>
            </w:r>
            <w:r>
              <w:rPr>
                <w:noProof/>
              </w:rPr>
              <w:t>s.</w:t>
            </w:r>
          </w:p>
        </w:tc>
      </w:tr>
      <w:tr w:rsidR="000A0B19" w14:paraId="598F276C" w14:textId="77777777" w:rsidTr="00547111">
        <w:tc>
          <w:tcPr>
            <w:tcW w:w="2694" w:type="dxa"/>
            <w:gridSpan w:val="2"/>
          </w:tcPr>
          <w:p w14:paraId="598F276A" w14:textId="77777777" w:rsidR="000A0B19" w:rsidRDefault="000A0B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8F276B" w14:textId="77777777" w:rsidR="000A0B19" w:rsidRDefault="000A0B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0B19" w14:paraId="598F27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8F276D" w14:textId="77777777" w:rsidR="000A0B19" w:rsidRDefault="000A0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8F276E" w14:textId="77777777" w:rsidR="000A0B19" w:rsidRDefault="00FB0FB0" w:rsidP="001877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B0FB0">
              <w:rPr>
                <w:noProof/>
              </w:rPr>
              <w:t>7.21.NR5GC</w:t>
            </w:r>
          </w:p>
        </w:tc>
      </w:tr>
      <w:tr w:rsidR="000A0B19" w14:paraId="598F27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F2770" w14:textId="77777777" w:rsidR="000A0B19" w:rsidRDefault="000A0B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8F2771" w14:textId="77777777" w:rsidR="000A0B19" w:rsidRDefault="000A0B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0B19" w14:paraId="598F27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F2773" w14:textId="77777777" w:rsidR="000A0B19" w:rsidRDefault="000A0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8F2774" w14:textId="77777777" w:rsidR="000A0B19" w:rsidRDefault="000A0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8F2775" w14:textId="77777777" w:rsidR="000A0B19" w:rsidRDefault="000A0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8F2776" w14:textId="77777777" w:rsidR="000A0B19" w:rsidRDefault="000A0B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8F2777" w14:textId="77777777" w:rsidR="000A0B19" w:rsidRDefault="000A0B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0B19" w14:paraId="598F27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F2779" w14:textId="77777777" w:rsidR="000A0B19" w:rsidRDefault="000A0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F277A" w14:textId="77777777" w:rsidR="000A0B19" w:rsidRDefault="000A0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F277B" w14:textId="77777777" w:rsidR="000A0B19" w:rsidRDefault="000A0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8F277C" w14:textId="77777777" w:rsidR="000A0B19" w:rsidRDefault="000A0B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8F277D" w14:textId="77777777" w:rsidR="000A0B19" w:rsidRDefault="000A0B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0B19" w14:paraId="598F27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F277F" w14:textId="77777777" w:rsidR="000A0B19" w:rsidRDefault="000A0B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F2780" w14:textId="77777777" w:rsidR="000A0B19" w:rsidRDefault="000A0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F2781" w14:textId="77777777" w:rsidR="000A0B19" w:rsidRDefault="009510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8F2782" w14:textId="77777777" w:rsidR="000A0B19" w:rsidRDefault="000A0B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8F2783" w14:textId="77777777" w:rsidR="000A0B19" w:rsidRDefault="000A0B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0B19" w14:paraId="598F27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F2785" w14:textId="77777777" w:rsidR="000A0B19" w:rsidRDefault="000A0B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F2786" w14:textId="77777777" w:rsidR="000A0B19" w:rsidRDefault="000A0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F2787" w14:textId="77777777" w:rsidR="000A0B19" w:rsidRDefault="000A0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8F2788" w14:textId="77777777" w:rsidR="000A0B19" w:rsidRDefault="000A0B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8F2789" w14:textId="77777777" w:rsidR="000A0B19" w:rsidRDefault="000A0B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0B19" w14:paraId="598F27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F278B" w14:textId="77777777" w:rsidR="000A0B19" w:rsidRDefault="000A0B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8F278C" w14:textId="77777777" w:rsidR="000A0B19" w:rsidRDefault="000A0B19">
            <w:pPr>
              <w:pStyle w:val="CRCoverPage"/>
              <w:spacing w:after="0"/>
              <w:rPr>
                <w:noProof/>
              </w:rPr>
            </w:pPr>
          </w:p>
        </w:tc>
      </w:tr>
      <w:tr w:rsidR="000A0B19" w14:paraId="598F279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8F278E" w14:textId="77777777" w:rsidR="000A0B19" w:rsidRDefault="000A0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F278F" w14:textId="77777777" w:rsidR="000A0B19" w:rsidRDefault="000A0B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0B19" w:rsidRPr="008863B9" w14:paraId="598F27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8F2791" w14:textId="77777777" w:rsidR="000A0B19" w:rsidRPr="008863B9" w:rsidRDefault="000A0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8F2792" w14:textId="77777777" w:rsidR="000A0B19" w:rsidRPr="008863B9" w:rsidRDefault="000A0B1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0B19" w14:paraId="598F279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8F2794" w14:textId="77777777" w:rsidR="000A0B19" w:rsidRDefault="000A0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F2795" w14:textId="77777777" w:rsidR="000A0B19" w:rsidRDefault="000A0B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8F279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98F2798" w14:textId="77777777" w:rsidR="001E41F3" w:rsidRDefault="001E41F3">
      <w:pPr>
        <w:rPr>
          <w:noProof/>
        </w:rPr>
        <w:sectPr w:rsidR="001E41F3" w:rsidSect="0054030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8F2799" w14:textId="77777777" w:rsidR="0072478F" w:rsidRPr="00D83A7A" w:rsidRDefault="0072478F" w:rsidP="0072478F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6838976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98F279A" w14:textId="77777777" w:rsidR="00822A35" w:rsidRDefault="004A03B4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 w:rsidR="0072478F"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22A35" w:rsidRPr="00FE31F8">
        <w:rPr>
          <w:rFonts w:cs="Arial"/>
          <w:iCs/>
        </w:rPr>
        <w:t>Table of Contents</w:t>
      </w:r>
      <w:r w:rsidR="00822A35">
        <w:tab/>
      </w:r>
      <w:r>
        <w:fldChar w:fldCharType="begin"/>
      </w:r>
      <w:r w:rsidR="00822A35">
        <w:instrText xml:space="preserve"> PAGEREF _Toc168389768 \h </w:instrText>
      </w:r>
      <w:r>
        <w:fldChar w:fldCharType="separate"/>
      </w:r>
      <w:r w:rsidR="00822A35">
        <w:t>2</w:t>
      </w:r>
      <w:r>
        <w:fldChar w:fldCharType="end"/>
      </w:r>
    </w:p>
    <w:p w14:paraId="598F279B" w14:textId="77777777" w:rsidR="00822A35" w:rsidRDefault="00822A35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FE31F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FE31F8">
        <w:rPr>
          <w:b/>
          <w:lang w:eastAsia="ja-JP"/>
        </w:rPr>
        <w:t>Overview</w:t>
      </w:r>
      <w:r>
        <w:tab/>
      </w:r>
      <w:r w:rsidR="004A03B4">
        <w:fldChar w:fldCharType="begin"/>
      </w:r>
      <w:r>
        <w:instrText xml:space="preserve"> PAGEREF _Toc168389769 \h </w:instrText>
      </w:r>
      <w:r w:rsidR="004A03B4">
        <w:fldChar w:fldCharType="separate"/>
      </w:r>
      <w:r>
        <w:t>3</w:t>
      </w:r>
      <w:r w:rsidR="004A03B4">
        <w:fldChar w:fldCharType="end"/>
      </w:r>
    </w:p>
    <w:p w14:paraId="598F279C" w14:textId="77777777" w:rsidR="00822A35" w:rsidRDefault="00822A35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FE31F8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FE31F8">
        <w:rPr>
          <w:b/>
        </w:rPr>
        <w:t>Corrections required</w:t>
      </w:r>
      <w:r>
        <w:tab/>
      </w:r>
      <w:r w:rsidR="004A03B4">
        <w:fldChar w:fldCharType="begin"/>
      </w:r>
      <w:r>
        <w:instrText xml:space="preserve"> PAGEREF _Toc168389770 \h </w:instrText>
      </w:r>
      <w:r w:rsidR="004A03B4">
        <w:fldChar w:fldCharType="separate"/>
      </w:r>
      <w:r>
        <w:t>3</w:t>
      </w:r>
      <w:r w:rsidR="004A03B4">
        <w:fldChar w:fldCharType="end"/>
      </w:r>
    </w:p>
    <w:p w14:paraId="598F279D" w14:textId="77777777" w:rsidR="00822A35" w:rsidRDefault="00822A35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FE31F8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FE31F8">
        <w:rPr>
          <w:b/>
          <w:lang w:val="pt-BR"/>
        </w:rPr>
        <w:t>Change 1</w:t>
      </w:r>
      <w:r>
        <w:tab/>
      </w:r>
      <w:r w:rsidR="004A03B4">
        <w:fldChar w:fldCharType="begin"/>
      </w:r>
      <w:r>
        <w:instrText xml:space="preserve"> PAGEREF _Toc168389771 \h </w:instrText>
      </w:r>
      <w:r w:rsidR="004A03B4">
        <w:fldChar w:fldCharType="separate"/>
      </w:r>
      <w:r>
        <w:t>3</w:t>
      </w:r>
      <w:r w:rsidR="004A03B4">
        <w:fldChar w:fldCharType="end"/>
      </w:r>
    </w:p>
    <w:p w14:paraId="598F279E" w14:textId="77777777" w:rsidR="0072478F" w:rsidRDefault="004A03B4" w:rsidP="0072478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72478F">
        <w:rPr>
          <w:lang w:val="pt-BR"/>
        </w:rPr>
        <w:br w:type="page"/>
      </w:r>
    </w:p>
    <w:p w14:paraId="598F279F" w14:textId="77777777" w:rsidR="0072478F" w:rsidRDefault="0072478F" w:rsidP="0072478F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68389769"/>
      <w:r>
        <w:rPr>
          <w:b/>
          <w:lang w:eastAsia="ja-JP"/>
        </w:rPr>
        <w:lastRenderedPageBreak/>
        <w:t>Overview</w:t>
      </w:r>
      <w:bookmarkEnd w:id="2"/>
      <w:bookmarkEnd w:id="3"/>
    </w:p>
    <w:p w14:paraId="598F27A0" w14:textId="77777777" w:rsidR="0072478F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77817" w:rsidRPr="00AF72A9">
        <w:rPr>
          <w:rFonts w:cs="Arial"/>
        </w:rPr>
        <w:t>iwd-TTCN3-B202</w:t>
      </w:r>
      <w:r w:rsidR="00577817">
        <w:rPr>
          <w:rFonts w:cs="Arial"/>
        </w:rPr>
        <w:t>2</w:t>
      </w:r>
      <w:r w:rsidR="00577817" w:rsidRPr="00AF72A9">
        <w:rPr>
          <w:rFonts w:cs="Arial"/>
        </w:rPr>
        <w:t>-09_D2</w:t>
      </w:r>
      <w:r w:rsidR="00577817">
        <w:rPr>
          <w:rFonts w:cs="Arial" w:hint="eastAsia"/>
          <w:lang w:eastAsia="zh-CN"/>
        </w:rPr>
        <w:t>4</w:t>
      </w:r>
      <w:r w:rsidR="00577817" w:rsidRPr="00AF72A9">
        <w:rPr>
          <w:rFonts w:cs="Arial"/>
        </w:rPr>
        <w:t>wk</w:t>
      </w:r>
      <w:r w:rsidR="00577817">
        <w:rPr>
          <w:rFonts w:cs="Arial" w:hint="eastAsia"/>
          <w:lang w:eastAsia="zh-CN"/>
        </w:rPr>
        <w:t xml:space="preserve">12 </w:t>
      </w:r>
      <w:r>
        <w:rPr>
          <w:rFonts w:cs="Arial"/>
        </w:rPr>
        <w:t>related to the title of this CR.</w:t>
      </w:r>
    </w:p>
    <w:p w14:paraId="598F27A1" w14:textId="77777777" w:rsidR="0072478F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45CF6">
        <w:rPr>
          <w:rFonts w:cs="Arial" w:hint="eastAsia"/>
          <w:b/>
          <w:sz w:val="24"/>
          <w:lang w:eastAsia="zh-CN"/>
        </w:rPr>
        <w:t>Ting Gao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197B4B" w:rsidRPr="00DD0EEF">
          <w:rPr>
            <w:rStyle w:val="Hyperlink"/>
            <w:rFonts w:cs="Arial" w:hint="eastAsia"/>
            <w:b/>
            <w:sz w:val="24"/>
            <w:lang w:eastAsia="zh-CN"/>
          </w:rPr>
          <w:t>gaoting@starpointcomm.com</w:t>
        </w:r>
      </w:hyperlink>
    </w:p>
    <w:p w14:paraId="598F27A2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68389770"/>
      <w:r w:rsidRPr="00854C55">
        <w:rPr>
          <w:b/>
        </w:rPr>
        <w:t>Corrections required</w:t>
      </w:r>
      <w:bookmarkEnd w:id="4"/>
      <w:bookmarkEnd w:id="5"/>
      <w:bookmarkEnd w:id="6"/>
    </w:p>
    <w:p w14:paraId="598F27A3" w14:textId="77777777" w:rsidR="0072478F" w:rsidRDefault="0072478F" w:rsidP="0072478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68389771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2478F" w14:paraId="598F27A6" w14:textId="77777777" w:rsidTr="001A7545">
        <w:trPr>
          <w:trHeight w:val="447"/>
        </w:trPr>
        <w:tc>
          <w:tcPr>
            <w:tcW w:w="1985" w:type="dxa"/>
          </w:tcPr>
          <w:p w14:paraId="598F27A4" w14:textId="77777777" w:rsidR="0072478F" w:rsidRPr="00E751F5" w:rsidRDefault="0072478F" w:rsidP="001A754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98F27A5" w14:textId="77777777" w:rsidR="0072478F" w:rsidRPr="002D56A7" w:rsidRDefault="001663FA" w:rsidP="001A7545">
            <w:pPr>
              <w:spacing w:after="0"/>
              <w:rPr>
                <w:lang w:eastAsia="zh-CN"/>
              </w:rPr>
            </w:pPr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>Template</w:t>
            </w:r>
            <w:r>
              <w:rPr>
                <w:rFonts w:ascii="Courier New" w:hAnsi="Courier New" w:cs="Courier New" w:hint="eastAsia"/>
                <w:color w:val="000000"/>
                <w:lang w:eastAsia="zh-CN"/>
              </w:rPr>
              <w:t xml:space="preserve"> </w:t>
            </w:r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>cs_Fmtp_VideoParamsH265</w:t>
            </w:r>
          </w:p>
        </w:tc>
      </w:tr>
      <w:tr w:rsidR="0072478F" w14:paraId="598F27AF" w14:textId="77777777" w:rsidTr="001A7545">
        <w:trPr>
          <w:trHeight w:val="452"/>
        </w:trPr>
        <w:tc>
          <w:tcPr>
            <w:tcW w:w="1985" w:type="dxa"/>
          </w:tcPr>
          <w:p w14:paraId="598F27A7" w14:textId="77777777" w:rsidR="0072478F" w:rsidRPr="00E751F5" w:rsidRDefault="0072478F" w:rsidP="001A754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98F27A8" w14:textId="77777777" w:rsidR="000E21D8" w:rsidRDefault="00C768E4" w:rsidP="00376443">
            <w:pPr>
              <w:rPr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According to TC34.229-5 </w:t>
            </w:r>
            <w:r w:rsidR="002048FE" w:rsidRPr="006A0199">
              <w:t>A.16.2</w:t>
            </w:r>
          </w:p>
          <w:p w14:paraId="598F27A9" w14:textId="77777777" w:rsidR="00376443" w:rsidRPr="00376443" w:rsidRDefault="00376443" w:rsidP="00376443">
            <w:pPr>
              <w:rPr>
                <w:lang w:eastAsia="zh-CN"/>
              </w:rPr>
            </w:pPr>
            <w:r w:rsidRPr="006A0199">
              <w:rPr>
                <w:b/>
                <w:bCs/>
                <w:lang w:eastAsia="zh-CN"/>
              </w:rPr>
              <w:t>Attributes for media:</w:t>
            </w:r>
          </w:p>
          <w:p w14:paraId="598F27AA" w14:textId="77777777" w:rsidR="00376443" w:rsidRPr="006A0199" w:rsidRDefault="00376443" w:rsidP="00376443">
            <w:pPr>
              <w:pStyle w:val="TAL"/>
              <w:rPr>
                <w:i/>
                <w:iCs/>
                <w:szCs w:val="24"/>
                <w:lang w:eastAsia="zh-CN"/>
              </w:rPr>
            </w:pPr>
            <w:r w:rsidRPr="006A0199">
              <w:rPr>
                <w:i/>
                <w:iCs/>
                <w:szCs w:val="24"/>
                <w:lang w:eastAsia="zh-CN"/>
              </w:rPr>
              <w:t>a=rtpmap: 101 H265/90000</w:t>
            </w:r>
          </w:p>
          <w:p w14:paraId="598F27AB" w14:textId="77777777" w:rsidR="00376443" w:rsidRPr="006A0199" w:rsidRDefault="00376443" w:rsidP="00376443">
            <w:pPr>
              <w:pStyle w:val="TAL"/>
              <w:rPr>
                <w:i/>
                <w:iCs/>
                <w:szCs w:val="24"/>
                <w:lang w:eastAsia="zh-CN"/>
              </w:rPr>
            </w:pPr>
            <w:r w:rsidRPr="006A0199">
              <w:rPr>
                <w:i/>
                <w:iCs/>
                <w:szCs w:val="24"/>
                <w:lang w:eastAsia="zh-CN"/>
              </w:rPr>
              <w:t>a=fmtp: 101 profile-id=1; level-id=93; \</w:t>
            </w:r>
          </w:p>
          <w:p w14:paraId="598F27AC" w14:textId="77777777" w:rsidR="00376443" w:rsidRPr="006A0199" w:rsidRDefault="00376443" w:rsidP="00376443">
            <w:pPr>
              <w:pStyle w:val="PL"/>
              <w:rPr>
                <w:rFonts w:ascii="Arial" w:hAnsi="Arial"/>
                <w:i/>
                <w:iCs/>
                <w:sz w:val="18"/>
                <w:szCs w:val="24"/>
                <w:lang w:eastAsia="zh-CN"/>
              </w:rPr>
            </w:pPr>
            <w:r w:rsidRPr="006A0199">
              <w:rPr>
                <w:rFonts w:ascii="Arial" w:hAnsi="Arial"/>
                <w:i/>
                <w:iCs/>
                <w:sz w:val="18"/>
                <w:szCs w:val="24"/>
                <w:lang w:eastAsia="zh-CN"/>
              </w:rPr>
              <w:t xml:space="preserve">   sprop-vps=QAEMAf//AWAAAAMAgAAAAwAAAwBaLAUg; \</w:t>
            </w:r>
          </w:p>
          <w:p w14:paraId="598F27AD" w14:textId="77777777" w:rsidR="00376443" w:rsidRPr="006A0199" w:rsidRDefault="00376443" w:rsidP="00376443">
            <w:pPr>
              <w:pStyle w:val="PL"/>
              <w:rPr>
                <w:rFonts w:ascii="Arial" w:hAnsi="Arial"/>
                <w:i/>
                <w:iCs/>
                <w:sz w:val="18"/>
                <w:szCs w:val="24"/>
                <w:lang w:eastAsia="zh-CN"/>
              </w:rPr>
            </w:pPr>
            <w:r w:rsidRPr="006A0199">
              <w:rPr>
                <w:rFonts w:ascii="Arial" w:hAnsi="Arial"/>
                <w:i/>
                <w:iCs/>
                <w:sz w:val="18"/>
                <w:szCs w:val="24"/>
                <w:lang w:eastAsia="zh-CN"/>
              </w:rPr>
              <w:t xml:space="preserve">   sprop-sps=QgEBAWAAAAMAgAAAAwAAAwBaoAaiAeFlLktIvQB3CAQQ; \</w:t>
            </w:r>
          </w:p>
          <w:p w14:paraId="598F27AE" w14:textId="77777777" w:rsidR="00376443" w:rsidRPr="00376443" w:rsidRDefault="00376443" w:rsidP="00376443">
            <w:pPr>
              <w:pStyle w:val="PL"/>
              <w:rPr>
                <w:rFonts w:ascii="Arial" w:eastAsiaTheme="minorEastAsia" w:hAnsi="Arial"/>
                <w:i/>
                <w:iCs/>
                <w:sz w:val="18"/>
                <w:szCs w:val="24"/>
                <w:lang w:eastAsia="zh-CN"/>
              </w:rPr>
            </w:pPr>
            <w:r w:rsidRPr="006A0199">
              <w:rPr>
                <w:rFonts w:ascii="Arial" w:hAnsi="Arial"/>
                <w:i/>
                <w:iCs/>
                <w:sz w:val="18"/>
                <w:szCs w:val="24"/>
                <w:lang w:eastAsia="zh-CN"/>
              </w:rPr>
              <w:t xml:space="preserve">   sprop-pps=RAHAcYDZIA==</w:t>
            </w:r>
          </w:p>
        </w:tc>
      </w:tr>
      <w:tr w:rsidR="0072478F" w14:paraId="598F27B2" w14:textId="77777777" w:rsidTr="001A7545">
        <w:tc>
          <w:tcPr>
            <w:tcW w:w="1985" w:type="dxa"/>
          </w:tcPr>
          <w:p w14:paraId="598F27B0" w14:textId="77777777" w:rsidR="0072478F" w:rsidRPr="00E751F5" w:rsidRDefault="0072478F" w:rsidP="001A754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98F27B1" w14:textId="77777777" w:rsidR="0074701C" w:rsidRPr="0074701C" w:rsidRDefault="000E21D8" w:rsidP="0074701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Delet</w:t>
            </w:r>
            <w:r w:rsidRPr="000E21D8">
              <w:rPr>
                <w:rFonts w:hint="eastAsia"/>
                <w:lang w:eastAsia="zh-CN"/>
              </w:rPr>
              <w:t xml:space="preserve">e </w:t>
            </w:r>
            <w:r w:rsidRPr="000E21D8">
              <w:rPr>
                <w:rFonts w:ascii="Courier New" w:hAnsi="Courier New" w:cs="Courier New"/>
                <w:color w:val="000000"/>
                <w:lang w:eastAsia="de-DE"/>
              </w:rPr>
              <w:t>"="</w:t>
            </w:r>
            <w:r w:rsidRPr="000E21D8">
              <w:rPr>
                <w:rFonts w:ascii="Courier New" w:hAnsi="Courier New" w:cs="Courier New" w:hint="eastAsia"/>
                <w:color w:val="000000"/>
                <w:lang w:eastAsia="zh-CN"/>
              </w:rPr>
              <w:t xml:space="preserve"> in </w:t>
            </w:r>
            <w:r w:rsidRPr="000E21D8">
              <w:rPr>
                <w:rFonts w:ascii="Courier New" w:hAnsi="Courier New" w:cs="Courier New"/>
                <w:color w:val="000000"/>
                <w:lang w:eastAsia="de-DE"/>
              </w:rPr>
              <w:t>s</w:t>
            </w:r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>prop-vps</w:t>
            </w:r>
            <w:r>
              <w:rPr>
                <w:rFonts w:ascii="Courier New" w:hAnsi="Courier New" w:cs="Courier New" w:hint="eastAsia"/>
                <w:color w:val="000000"/>
                <w:lang w:eastAsia="zh-CN"/>
              </w:rPr>
              <w:t>.</w:t>
            </w:r>
          </w:p>
        </w:tc>
      </w:tr>
      <w:tr w:rsidR="0072478F" w14:paraId="598F27B5" w14:textId="77777777" w:rsidTr="001A7545">
        <w:tc>
          <w:tcPr>
            <w:tcW w:w="1985" w:type="dxa"/>
          </w:tcPr>
          <w:p w14:paraId="598F27B3" w14:textId="77777777" w:rsidR="0072478F" w:rsidRPr="00E751F5" w:rsidRDefault="0072478F" w:rsidP="001A754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98F27B4" w14:textId="77777777" w:rsidR="0072478F" w:rsidRPr="00E751F5" w:rsidRDefault="00437DB3" w:rsidP="001A7545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 w:rsidRPr="00437DB3">
              <w:rPr>
                <w:rFonts w:ascii="Arial" w:hAnsi="Arial" w:cs="Arial"/>
                <w:noProof/>
                <w:lang w:eastAsia="zh-CN"/>
              </w:rPr>
              <w:t>IMS_SDP_Templates</w:t>
            </w:r>
            <w:r>
              <w:rPr>
                <w:rFonts w:ascii="Arial" w:hAnsi="Arial" w:cs="Arial" w:hint="eastAsia"/>
                <w:noProof/>
                <w:lang w:eastAsia="zh-CN"/>
              </w:rPr>
              <w:t>.ttcn</w:t>
            </w:r>
          </w:p>
        </w:tc>
      </w:tr>
      <w:tr w:rsidR="0072478F" w:rsidRPr="00E751F5" w14:paraId="598F27B8" w14:textId="77777777" w:rsidTr="001A7545">
        <w:tc>
          <w:tcPr>
            <w:tcW w:w="1985" w:type="dxa"/>
          </w:tcPr>
          <w:p w14:paraId="598F27B6" w14:textId="77777777" w:rsidR="0072478F" w:rsidRPr="00E751F5" w:rsidRDefault="0072478F" w:rsidP="001A754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98F27B7" w14:textId="77777777" w:rsidR="0072478F" w:rsidRPr="00E751F5" w:rsidRDefault="0072478F" w:rsidP="001A7545">
            <w:pPr>
              <w:rPr>
                <w:rFonts w:ascii="Arial" w:hAnsi="Arial"/>
                <w:highlight w:val="cyan"/>
              </w:rPr>
            </w:pPr>
          </w:p>
        </w:tc>
      </w:tr>
    </w:tbl>
    <w:p w14:paraId="598F27B9" w14:textId="77777777" w:rsidR="00F67543" w:rsidRDefault="00F67543" w:rsidP="00F6754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F67543" w:rsidRPr="00504291" w14:paraId="598F27C2" w14:textId="77777777" w:rsidTr="006421A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27BA" w14:textId="77777777" w:rsidR="003B489B" w:rsidRPr="003B489B" w:rsidRDefault="003B489B" w:rsidP="003B48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>template (value)   SemicolonParam_List cs_Fmtp_VideoParamsH265 := /* @status    APPROVED (IMS) */</w:t>
            </w:r>
          </w:p>
          <w:p w14:paraId="598F27BB" w14:textId="77777777" w:rsidR="003B489B" w:rsidRPr="003B489B" w:rsidRDefault="003B489B" w:rsidP="003B48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98F27BC" w14:textId="77777777" w:rsidR="003B489B" w:rsidRPr="003B489B" w:rsidRDefault="003B489B" w:rsidP="003B48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 xml:space="preserve">    cs_GenericParam("profile-id", "1"),</w:t>
            </w:r>
          </w:p>
          <w:p w14:paraId="598F27BD" w14:textId="77777777" w:rsidR="003B489B" w:rsidRPr="003B489B" w:rsidRDefault="003B489B" w:rsidP="003B48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 xml:space="preserve">    cs_GenericParam("level-id", "93"),</w:t>
            </w:r>
          </w:p>
          <w:p w14:paraId="598F27BE" w14:textId="77777777" w:rsidR="003B489B" w:rsidRPr="003B489B" w:rsidRDefault="003B489B" w:rsidP="003B48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 xml:space="preserve">    cs_GenericParam("sprop-vps", "</w:t>
            </w:r>
            <w:r w:rsidRPr="00F323A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</w:t>
            </w:r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>QAEMAf//AWAAAAMAgAAAAwAAAwBaLAUg"),</w:t>
            </w:r>
          </w:p>
          <w:p w14:paraId="598F27BF" w14:textId="77777777" w:rsidR="003B489B" w:rsidRPr="003B489B" w:rsidRDefault="003B489B" w:rsidP="003B48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 xml:space="preserve">    cs_GenericParam("sprop-sps", "QgEBAWAAAAMAgAAAAwAAAwBaoAaiAeFlLktIvQB3CAQQ"),</w:t>
            </w:r>
          </w:p>
          <w:p w14:paraId="598F27C0" w14:textId="77777777" w:rsidR="003B489B" w:rsidRPr="003B489B" w:rsidRDefault="003B489B" w:rsidP="003B48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 xml:space="preserve">    cs_GenericParam("sprop-pps", "RAHAcYDZIA==")</w:t>
            </w:r>
          </w:p>
          <w:p w14:paraId="598F27C1" w14:textId="77777777" w:rsidR="00F67543" w:rsidRPr="001B6B18" w:rsidRDefault="003B489B" w:rsidP="003B48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598F27C3" w14:textId="77777777" w:rsidR="00F67543" w:rsidRPr="00CD057D" w:rsidRDefault="00F67543" w:rsidP="00F67543">
      <w:pPr>
        <w:spacing w:after="0"/>
        <w:rPr>
          <w:rFonts w:ascii="Arial" w:hAnsi="Arial"/>
          <w:b/>
          <w:color w:val="000000"/>
          <w:lang w:eastAsia="en-GB"/>
        </w:rPr>
      </w:pPr>
    </w:p>
    <w:p w14:paraId="598F27C4" w14:textId="77777777" w:rsidR="00F67543" w:rsidRDefault="00F67543" w:rsidP="00F6754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F67543" w:rsidRPr="00504291" w14:paraId="598F27CD" w14:textId="77777777" w:rsidTr="006421A7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27C5" w14:textId="77777777" w:rsidR="003B489B" w:rsidRPr="003B489B" w:rsidRDefault="003B489B" w:rsidP="003B48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>template (value)   SemicolonParam_List cs_Fmtp_VideoParamsH265 := /* @status    APPROVED (IMS) */</w:t>
            </w:r>
          </w:p>
          <w:p w14:paraId="598F27C6" w14:textId="77777777" w:rsidR="003B489B" w:rsidRPr="003B489B" w:rsidRDefault="003B489B" w:rsidP="003B48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98F27C7" w14:textId="77777777" w:rsidR="003B489B" w:rsidRPr="003B489B" w:rsidRDefault="003B489B" w:rsidP="003B48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 xml:space="preserve">    cs_GenericParam("profile-id", "1"),</w:t>
            </w:r>
          </w:p>
          <w:p w14:paraId="598F27C8" w14:textId="77777777" w:rsidR="003B489B" w:rsidRPr="003B489B" w:rsidRDefault="003B489B" w:rsidP="003B48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 xml:space="preserve">    cs_GenericParam("level-id", "93"),</w:t>
            </w:r>
          </w:p>
          <w:p w14:paraId="598F27C9" w14:textId="77777777" w:rsidR="003B489B" w:rsidRPr="003B489B" w:rsidRDefault="003B489B" w:rsidP="003B48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 xml:space="preserve">    cs_GenericParam("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sprop-vps", "</w:t>
            </w:r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>QAEMAf//AWAAAAMAgAAAAwAAAwBaLAUg"),</w:t>
            </w:r>
          </w:p>
          <w:p w14:paraId="598F27CA" w14:textId="77777777" w:rsidR="003B489B" w:rsidRPr="003B489B" w:rsidRDefault="003B489B" w:rsidP="003B48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 xml:space="preserve">    cs_GenericParam("sprop-sps", "QgEBAWAAAAMAgAAAAwAAAwBaoAaiAeFlLktIvQB3CAQQ"),</w:t>
            </w:r>
          </w:p>
          <w:p w14:paraId="598F27CB" w14:textId="77777777" w:rsidR="003B489B" w:rsidRPr="003B489B" w:rsidRDefault="003B489B" w:rsidP="003B48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 xml:space="preserve">    cs_GenericParam("sprop-pps", "RAHAcYDZIA==")</w:t>
            </w:r>
          </w:p>
          <w:p w14:paraId="598F27CC" w14:textId="77777777" w:rsidR="00F67543" w:rsidRPr="001B6B18" w:rsidRDefault="003B489B" w:rsidP="003B48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598F27CE" w14:textId="77777777" w:rsidR="001E41F3" w:rsidRDefault="001E41F3" w:rsidP="00072E2B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noProof/>
          <w:lang w:eastAsia="zh-CN"/>
        </w:rPr>
      </w:pPr>
    </w:p>
    <w:sectPr w:rsidR="001E41F3" w:rsidSect="0054030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8F27D1" w14:textId="77777777" w:rsidR="00D91D07" w:rsidRDefault="00D91D07">
      <w:r>
        <w:separator/>
      </w:r>
    </w:p>
  </w:endnote>
  <w:endnote w:type="continuationSeparator" w:id="0">
    <w:p w14:paraId="598F27D2" w14:textId="77777777" w:rsidR="00D91D07" w:rsidRDefault="00D91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8F27CF" w14:textId="77777777" w:rsidR="00D91D07" w:rsidRDefault="00D91D07">
      <w:r>
        <w:separator/>
      </w:r>
    </w:p>
  </w:footnote>
  <w:footnote w:type="continuationSeparator" w:id="0">
    <w:p w14:paraId="598F27D0" w14:textId="77777777" w:rsidR="00D91D07" w:rsidRDefault="00D91D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F27D3" w14:textId="77777777" w:rsidR="00695808" w:rsidRDefault="00695808">
    <w:r>
      <w:t xml:space="preserve">Page </w:t>
    </w:r>
    <w:r w:rsidR="004A03B4">
      <w:fldChar w:fldCharType="begin"/>
    </w:r>
    <w:r w:rsidR="00374DD4">
      <w:instrText>PAGE</w:instrText>
    </w:r>
    <w:r w:rsidR="004A03B4">
      <w:fldChar w:fldCharType="separate"/>
    </w:r>
    <w:r>
      <w:rPr>
        <w:noProof/>
      </w:rPr>
      <w:t>1</w:t>
    </w:r>
    <w:r w:rsidR="004A03B4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F27D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F27D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F27D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3064777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209381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126519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5CB9"/>
    <w:rsid w:val="00022E4A"/>
    <w:rsid w:val="00032593"/>
    <w:rsid w:val="00070E09"/>
    <w:rsid w:val="00072E2B"/>
    <w:rsid w:val="000841B9"/>
    <w:rsid w:val="00085C2E"/>
    <w:rsid w:val="000A0B19"/>
    <w:rsid w:val="000A6394"/>
    <w:rsid w:val="000B7FDD"/>
    <w:rsid w:val="000B7FED"/>
    <w:rsid w:val="000C038A"/>
    <w:rsid w:val="000C6598"/>
    <w:rsid w:val="000D44B3"/>
    <w:rsid w:val="000E21D8"/>
    <w:rsid w:val="000E6A43"/>
    <w:rsid w:val="00145D43"/>
    <w:rsid w:val="00166113"/>
    <w:rsid w:val="001663FA"/>
    <w:rsid w:val="00177065"/>
    <w:rsid w:val="00187712"/>
    <w:rsid w:val="00192C46"/>
    <w:rsid w:val="00197B4B"/>
    <w:rsid w:val="001A08B3"/>
    <w:rsid w:val="001A407E"/>
    <w:rsid w:val="001A6C64"/>
    <w:rsid w:val="001A7B60"/>
    <w:rsid w:val="001B52F0"/>
    <w:rsid w:val="001B7A65"/>
    <w:rsid w:val="001E41F3"/>
    <w:rsid w:val="002048FE"/>
    <w:rsid w:val="0026004D"/>
    <w:rsid w:val="002624EC"/>
    <w:rsid w:val="002640DD"/>
    <w:rsid w:val="00275D12"/>
    <w:rsid w:val="00284FEB"/>
    <w:rsid w:val="002860C4"/>
    <w:rsid w:val="00286614"/>
    <w:rsid w:val="00286D93"/>
    <w:rsid w:val="002B5741"/>
    <w:rsid w:val="002E472E"/>
    <w:rsid w:val="002F3CD0"/>
    <w:rsid w:val="00305409"/>
    <w:rsid w:val="0032076C"/>
    <w:rsid w:val="00325606"/>
    <w:rsid w:val="003334FF"/>
    <w:rsid w:val="003469B4"/>
    <w:rsid w:val="003609EF"/>
    <w:rsid w:val="00361960"/>
    <w:rsid w:val="0036231A"/>
    <w:rsid w:val="00374DD4"/>
    <w:rsid w:val="00376443"/>
    <w:rsid w:val="00381683"/>
    <w:rsid w:val="003B489B"/>
    <w:rsid w:val="003E1A36"/>
    <w:rsid w:val="00410371"/>
    <w:rsid w:val="004242F1"/>
    <w:rsid w:val="00437793"/>
    <w:rsid w:val="00437DB3"/>
    <w:rsid w:val="0045459E"/>
    <w:rsid w:val="00473C4B"/>
    <w:rsid w:val="004A03B4"/>
    <w:rsid w:val="004B75B7"/>
    <w:rsid w:val="004E1CA1"/>
    <w:rsid w:val="004F12B4"/>
    <w:rsid w:val="004F3184"/>
    <w:rsid w:val="005141D9"/>
    <w:rsid w:val="0051580D"/>
    <w:rsid w:val="00536ADB"/>
    <w:rsid w:val="0054030B"/>
    <w:rsid w:val="00547111"/>
    <w:rsid w:val="005479B8"/>
    <w:rsid w:val="00550860"/>
    <w:rsid w:val="005719C2"/>
    <w:rsid w:val="00577817"/>
    <w:rsid w:val="00592D74"/>
    <w:rsid w:val="005A5803"/>
    <w:rsid w:val="005E2C44"/>
    <w:rsid w:val="005F06C2"/>
    <w:rsid w:val="00621188"/>
    <w:rsid w:val="006257ED"/>
    <w:rsid w:val="00635577"/>
    <w:rsid w:val="00653DE4"/>
    <w:rsid w:val="00654574"/>
    <w:rsid w:val="00661F0B"/>
    <w:rsid w:val="00665C47"/>
    <w:rsid w:val="00695808"/>
    <w:rsid w:val="006A33A0"/>
    <w:rsid w:val="006B46FB"/>
    <w:rsid w:val="006D64B9"/>
    <w:rsid w:val="006E21FB"/>
    <w:rsid w:val="00717091"/>
    <w:rsid w:val="0072478F"/>
    <w:rsid w:val="0072698B"/>
    <w:rsid w:val="00735C52"/>
    <w:rsid w:val="00742F7C"/>
    <w:rsid w:val="0074701C"/>
    <w:rsid w:val="00751CD9"/>
    <w:rsid w:val="00792342"/>
    <w:rsid w:val="007977A8"/>
    <w:rsid w:val="007A1B26"/>
    <w:rsid w:val="007A3ED8"/>
    <w:rsid w:val="007B512A"/>
    <w:rsid w:val="007C2097"/>
    <w:rsid w:val="007D6A07"/>
    <w:rsid w:val="007E2C75"/>
    <w:rsid w:val="007E3C4C"/>
    <w:rsid w:val="007F7259"/>
    <w:rsid w:val="008040A8"/>
    <w:rsid w:val="00811031"/>
    <w:rsid w:val="00815176"/>
    <w:rsid w:val="00822A35"/>
    <w:rsid w:val="008279FA"/>
    <w:rsid w:val="008323EC"/>
    <w:rsid w:val="008626E7"/>
    <w:rsid w:val="00866F6F"/>
    <w:rsid w:val="00870EE7"/>
    <w:rsid w:val="008726CB"/>
    <w:rsid w:val="008863B9"/>
    <w:rsid w:val="00891012"/>
    <w:rsid w:val="008A45A6"/>
    <w:rsid w:val="008A5EAD"/>
    <w:rsid w:val="008D3CCC"/>
    <w:rsid w:val="008E18AA"/>
    <w:rsid w:val="008E42F9"/>
    <w:rsid w:val="008F3789"/>
    <w:rsid w:val="008F3B0B"/>
    <w:rsid w:val="008F686C"/>
    <w:rsid w:val="009148DE"/>
    <w:rsid w:val="00941E30"/>
    <w:rsid w:val="00951065"/>
    <w:rsid w:val="009531B0"/>
    <w:rsid w:val="00955ECA"/>
    <w:rsid w:val="009741B3"/>
    <w:rsid w:val="009777D9"/>
    <w:rsid w:val="00991B88"/>
    <w:rsid w:val="009A5753"/>
    <w:rsid w:val="009A579D"/>
    <w:rsid w:val="009E3297"/>
    <w:rsid w:val="009F734F"/>
    <w:rsid w:val="00A02F6E"/>
    <w:rsid w:val="00A141F9"/>
    <w:rsid w:val="00A246B6"/>
    <w:rsid w:val="00A45CF6"/>
    <w:rsid w:val="00A47E70"/>
    <w:rsid w:val="00A50CF0"/>
    <w:rsid w:val="00A7671C"/>
    <w:rsid w:val="00A776B8"/>
    <w:rsid w:val="00AA2CBC"/>
    <w:rsid w:val="00AC5820"/>
    <w:rsid w:val="00AD1CD8"/>
    <w:rsid w:val="00AD2481"/>
    <w:rsid w:val="00B258BB"/>
    <w:rsid w:val="00B45DAF"/>
    <w:rsid w:val="00B67B97"/>
    <w:rsid w:val="00B756CA"/>
    <w:rsid w:val="00B968C8"/>
    <w:rsid w:val="00BA3EC5"/>
    <w:rsid w:val="00BA51D9"/>
    <w:rsid w:val="00BB5DFC"/>
    <w:rsid w:val="00BD279D"/>
    <w:rsid w:val="00BD6BB8"/>
    <w:rsid w:val="00BE30EC"/>
    <w:rsid w:val="00C2347B"/>
    <w:rsid w:val="00C37B59"/>
    <w:rsid w:val="00C41542"/>
    <w:rsid w:val="00C5471E"/>
    <w:rsid w:val="00C550B6"/>
    <w:rsid w:val="00C606C3"/>
    <w:rsid w:val="00C65B31"/>
    <w:rsid w:val="00C66BA2"/>
    <w:rsid w:val="00C768E4"/>
    <w:rsid w:val="00C835A3"/>
    <w:rsid w:val="00C870F6"/>
    <w:rsid w:val="00C95985"/>
    <w:rsid w:val="00CC5026"/>
    <w:rsid w:val="00CC68D0"/>
    <w:rsid w:val="00D03F9A"/>
    <w:rsid w:val="00D04536"/>
    <w:rsid w:val="00D06D51"/>
    <w:rsid w:val="00D113B5"/>
    <w:rsid w:val="00D24991"/>
    <w:rsid w:val="00D50255"/>
    <w:rsid w:val="00D66520"/>
    <w:rsid w:val="00D7110E"/>
    <w:rsid w:val="00D71BBE"/>
    <w:rsid w:val="00D76476"/>
    <w:rsid w:val="00D84AE9"/>
    <w:rsid w:val="00D9124E"/>
    <w:rsid w:val="00D91D07"/>
    <w:rsid w:val="00D948AC"/>
    <w:rsid w:val="00D96937"/>
    <w:rsid w:val="00DA69D2"/>
    <w:rsid w:val="00DB0B75"/>
    <w:rsid w:val="00DB48EF"/>
    <w:rsid w:val="00DE34CF"/>
    <w:rsid w:val="00E05EF7"/>
    <w:rsid w:val="00E13F3D"/>
    <w:rsid w:val="00E321CD"/>
    <w:rsid w:val="00E34898"/>
    <w:rsid w:val="00EB09B7"/>
    <w:rsid w:val="00EB7198"/>
    <w:rsid w:val="00EE7D7C"/>
    <w:rsid w:val="00F25D98"/>
    <w:rsid w:val="00F300FB"/>
    <w:rsid w:val="00F323AD"/>
    <w:rsid w:val="00F404E1"/>
    <w:rsid w:val="00F4621E"/>
    <w:rsid w:val="00F523C5"/>
    <w:rsid w:val="00F67543"/>
    <w:rsid w:val="00FB0FB0"/>
    <w:rsid w:val="00FB2CCB"/>
    <w:rsid w:val="00FB6386"/>
    <w:rsid w:val="00FC4CD2"/>
    <w:rsid w:val="00FD36B9"/>
    <w:rsid w:val="00FD3A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8F2706"/>
  <w15:docId w15:val="{DACCC08E-7825-4F32-AF28-F2267A6DA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F67543"/>
    <w:pPr>
      <w:ind w:firstLineChars="200" w:firstLine="420"/>
    </w:pPr>
  </w:style>
  <w:style w:type="character" w:customStyle="1" w:styleId="TALChar">
    <w:name w:val="TAL Char"/>
    <w:link w:val="TAL"/>
    <w:qFormat/>
    <w:rsid w:val="0037644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37644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gaoting@starpointcomm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131</TotalTime>
  <Pages>3</Pages>
  <Words>612</Words>
  <Characters>3494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104</cp:revision>
  <cp:lastPrinted>1900-01-01T00:00:00Z</cp:lastPrinted>
  <dcterms:created xsi:type="dcterms:W3CDTF">2024-04-17T09:14:00Z</dcterms:created>
  <dcterms:modified xsi:type="dcterms:W3CDTF">2024-07-16T14:50:00Z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