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1D314313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A33125" w:rsidRPr="00A33125">
        <w:rPr>
          <w:b/>
          <w:bCs/>
          <w:i/>
          <w:iCs/>
          <w:sz w:val="24"/>
          <w:szCs w:val="24"/>
        </w:rPr>
        <w:t>R5s240468</w:t>
      </w:r>
    </w:p>
    <w:p w14:paraId="320CF6EF" w14:textId="77777777" w:rsidR="00764BBF" w:rsidRDefault="00000000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53E1D35A" w:rsidR="00764BBF" w:rsidRPr="00410371" w:rsidRDefault="00000000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A33125">
                <w:rPr>
                  <w:b/>
                  <w:noProof/>
                  <w:sz w:val="28"/>
                </w:rPr>
                <w:t>4.229</w:t>
              </w:r>
              <w:r w:rsidR="00764BBF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07F99B6D" w:rsidR="00764BBF" w:rsidRPr="00B71941" w:rsidRDefault="00A33125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33125">
              <w:rPr>
                <w:b/>
                <w:bCs/>
                <w:sz w:val="28"/>
                <w:szCs w:val="28"/>
              </w:rPr>
              <w:t>0951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764BBF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00000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0328416B" w:rsidR="00764BBF" w:rsidRPr="00410371" w:rsidRDefault="00000000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764BBF">
                <w:rPr>
                  <w:b/>
                  <w:noProof/>
                  <w:sz w:val="28"/>
                </w:rPr>
                <w:t>7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A33125">
                <w:rPr>
                  <w:b/>
                  <w:noProof/>
                  <w:sz w:val="28"/>
                </w:rPr>
                <w:t>6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2F37E737" w:rsidR="00764BBF" w:rsidRDefault="00A33125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A33125">
              <w:rPr>
                <w:rFonts w:cs="Arial"/>
              </w:rPr>
              <w:t>Correction to implementation of MTSI Conference Creation/5GS procedure for test 8.34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18FB2DEF" w:rsidR="00764BBF" w:rsidRPr="00156A31" w:rsidRDefault="003412A7" w:rsidP="006A19F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3412A7">
              <w:rPr>
                <w:noProof/>
                <w:lang w:val="en-I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156A31" w:rsidRDefault="00764BBF" w:rsidP="006A19FC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47F1AAA4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4BBF">
                <w:rPr>
                  <w:noProof/>
                </w:rPr>
                <w:t>2024-0</w:t>
              </w:r>
              <w:r w:rsidR="00156A31">
                <w:rPr>
                  <w:noProof/>
                </w:rPr>
                <w:t>7</w:t>
              </w:r>
              <w:r w:rsidR="00764BBF">
                <w:rPr>
                  <w:noProof/>
                </w:rPr>
                <w:t>-</w:t>
              </w:r>
            </w:fldSimple>
            <w:r w:rsidR="00A33125">
              <w:rPr>
                <w:noProof/>
              </w:rPr>
              <w:t>12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000000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1D4CF99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BBF">
                <w:rPr>
                  <w:noProof/>
                </w:rPr>
                <w:t>Rel-17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7A511" w14:textId="77777777" w:rsidR="00A33125" w:rsidRDefault="00A33125" w:rsidP="00A33125">
            <w:pPr>
              <w:rPr>
                <w:rFonts w:ascii="Arial" w:hAnsi="Arial" w:cs="Arial"/>
                <w:noProof/>
                <w:lang w:val="en-SG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</w:t>
            </w:r>
            <w:r>
              <w:rPr>
                <w:rFonts w:ascii="Arial" w:hAnsi="Arial" w:cs="Arial"/>
                <w:noProof/>
                <w:lang w:val="en-SG"/>
              </w:rPr>
              <w:t xml:space="preserve">correct the implementation of </w:t>
            </w:r>
            <w:r w:rsidRPr="0074705F">
              <w:rPr>
                <w:rFonts w:ascii="Arial" w:hAnsi="Arial" w:cs="Arial"/>
                <w:noProof/>
                <w:lang w:val="en-SG"/>
              </w:rPr>
              <w:t>MTSI conference creation / 5GS procedure as specified in 34.229-5 Annex A.19. Correcting implementation of optional behavior/steps.</w:t>
            </w:r>
          </w:p>
          <w:p w14:paraId="29EB33F6" w14:textId="0B144BA1" w:rsidR="0054348B" w:rsidRDefault="00A33125" w:rsidP="00A3312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#draft ProseCR would be raised during RAN5#104 meeting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64567872" w:rsidR="00764BBF" w:rsidRDefault="00A33125" w:rsidP="00764BBF">
            <w:pPr>
              <w:pStyle w:val="CRCoverPage"/>
              <w:spacing w:after="0"/>
              <w:rPr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</w:t>
            </w:r>
            <w:r>
              <w:rPr>
                <w:rFonts w:cs="Arial"/>
                <w:noProof/>
                <w:lang w:val="en-SG"/>
              </w:rPr>
              <w:t>he current implementation of the function for MTSI Conference Creation/5GS has optional steps 10-13 (reception of SUBSCRIBE for the conference event) implemented as mandatory. Therefore, the affected function was corrected such that both cases wherein UE follows this optional procedure and for a UE which does not, the test case will still proceed as expected.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30D33A0D" w:rsidR="00764BBF" w:rsidRDefault="00A33125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8.34.NR5GC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7383C2B3" w:rsidR="00764BBF" w:rsidRDefault="00A33125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33756125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54B0A5FB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3125">
              <w:rPr>
                <w:noProof/>
              </w:rPr>
              <w:t>34.229-5</w:t>
            </w:r>
            <w:r>
              <w:rPr>
                <w:noProof/>
              </w:rPr>
              <w:t xml:space="preserve">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6801005C" w14:textId="492007B6" w:rsidR="006C5B54" w:rsidRDefault="006C5B54" w:rsidP="00156A31">
      <w:pPr>
        <w:pStyle w:val="TOC2"/>
        <w:ind w:left="0" w:firstLine="0"/>
      </w:pPr>
    </w:p>
    <w:p w14:paraId="3F7955EA" w14:textId="5B1131AF" w:rsidR="006C5B54" w:rsidRDefault="006C5B54" w:rsidP="006C5B54">
      <w:pPr>
        <w:pStyle w:val="TOC2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03C0030C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5831A3">
        <w:rPr>
          <w:rFonts w:ascii="Arial" w:hAnsi="Arial" w:cs="Arial"/>
          <w:lang w:eastAsia="ja-JP"/>
        </w:rPr>
        <w:t xml:space="preserve">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46AE55BE" w14:textId="77777777" w:rsidR="00A33125" w:rsidRPr="003C4E4F" w:rsidRDefault="00A33125" w:rsidP="00A3312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33125" w:rsidRPr="003C4E4F" w14:paraId="23A485B4" w14:textId="77777777" w:rsidTr="001B136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2960" w14:textId="77777777" w:rsidR="00A33125" w:rsidRPr="003C4E4F" w:rsidRDefault="00A33125" w:rsidP="001B136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0910" w14:textId="77777777" w:rsidR="00A33125" w:rsidRPr="003C4E4F" w:rsidRDefault="00A33125" w:rsidP="001B1364">
            <w:pPr>
              <w:spacing w:after="0"/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>function f_IMS_ThreeWaySession_SubscribeInvite</w:t>
            </w:r>
            <w:r>
              <w:rPr>
                <w:rFonts w:ascii="Arial" w:hAnsi="Arial" w:cs="Arial"/>
              </w:rPr>
              <w:t>()</w:t>
            </w:r>
          </w:p>
        </w:tc>
      </w:tr>
      <w:tr w:rsidR="00A33125" w:rsidRPr="003C4E4F" w14:paraId="58327313" w14:textId="77777777" w:rsidTr="001B1364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0A87" w14:textId="77777777" w:rsidR="00A33125" w:rsidRPr="003C4E4F" w:rsidRDefault="00A33125" w:rsidP="001B136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C978" w14:textId="77777777" w:rsidR="00A33125" w:rsidRDefault="00A33125" w:rsidP="001B1364">
            <w:pPr>
              <w:rPr>
                <w:rFonts w:ascii="Arial" w:hAnsi="Arial" w:cs="Arial"/>
              </w:rPr>
            </w:pPr>
            <w:r w:rsidRPr="0074705F">
              <w:rPr>
                <w:rFonts w:ascii="Arial" w:hAnsi="Arial" w:cs="Arial"/>
              </w:rPr>
              <w:t>To correct the implementation of MTSI conference creation / 5GS procedure as specified in 34.229-5 Annex A.19. Correcting implementation of optional behavior/steps.</w:t>
            </w:r>
          </w:p>
          <w:p w14:paraId="67D7ADC6" w14:textId="77777777" w:rsidR="00A33125" w:rsidRPr="00B721EB" w:rsidRDefault="00A33125" w:rsidP="001B136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#draft ProseCR would be raised during RAN5#104 meeting</w:t>
            </w:r>
          </w:p>
        </w:tc>
      </w:tr>
      <w:tr w:rsidR="00A33125" w:rsidRPr="003C4E4F" w14:paraId="3F5AE466" w14:textId="77777777" w:rsidTr="001B136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7A31" w14:textId="77777777" w:rsidR="00A33125" w:rsidRPr="003C4E4F" w:rsidRDefault="00A33125" w:rsidP="001B136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7EEC" w14:textId="77777777" w:rsidR="00A33125" w:rsidRPr="005A016A" w:rsidRDefault="00A33125" w:rsidP="001B1364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Modified </w:t>
            </w:r>
            <w:r w:rsidRPr="00D42E97">
              <w:rPr>
                <w:rFonts w:cs="Arial"/>
              </w:rPr>
              <w:t>function f_IMS_ThreeWaySession_SubscribeInvite</w:t>
            </w:r>
            <w:r>
              <w:rPr>
                <w:rFonts w:cs="Arial"/>
              </w:rPr>
              <w:t xml:space="preserve"> to allow reception of SUBSCRIBE as part of optional Steps 10-13 of procedure from Annex A.19 of 34.229-5 at any time or not at all.</w:t>
            </w:r>
          </w:p>
        </w:tc>
      </w:tr>
      <w:tr w:rsidR="00A33125" w:rsidRPr="003C4E4F" w14:paraId="390EC358" w14:textId="77777777" w:rsidTr="001B136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ED88" w14:textId="77777777" w:rsidR="00A33125" w:rsidRPr="003C4E4F" w:rsidRDefault="00A33125" w:rsidP="001B136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3108" w14:textId="77777777" w:rsidR="00A33125" w:rsidRPr="003C4E4F" w:rsidRDefault="00A33125" w:rsidP="001B136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IMS_Procedures_Conferencing.ttcn</w:t>
            </w:r>
          </w:p>
        </w:tc>
      </w:tr>
      <w:tr w:rsidR="00A33125" w:rsidRPr="003C4E4F" w14:paraId="1FE007B5" w14:textId="77777777" w:rsidTr="001B136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CCBB" w14:textId="77777777" w:rsidR="00A33125" w:rsidRPr="003C4E4F" w:rsidRDefault="00A33125" w:rsidP="001B136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D987" w14:textId="77777777" w:rsidR="00A33125" w:rsidRPr="003C4E4F" w:rsidRDefault="00A33125" w:rsidP="001B1364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0946160" w14:textId="77777777" w:rsidR="00A33125" w:rsidRPr="003C4E4F" w:rsidRDefault="00A33125" w:rsidP="00A33125">
      <w:pPr>
        <w:rPr>
          <w:rFonts w:ascii="Arial" w:hAnsi="Arial" w:cs="Arial"/>
        </w:rPr>
      </w:pPr>
    </w:p>
    <w:p w14:paraId="076889AD" w14:textId="77777777" w:rsidR="00A33125" w:rsidRPr="003C4E4F" w:rsidRDefault="00A33125" w:rsidP="00A3312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33125" w:rsidRPr="003C4E4F" w14:paraId="286B479E" w14:textId="77777777" w:rsidTr="001B136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779B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</w:t>
            </w:r>
            <w:r w:rsidRPr="00360C03">
              <w:rPr>
                <w:rFonts w:ascii="Arial" w:hAnsi="Arial" w:cs="Arial"/>
              </w:rPr>
              <w:t xml:space="preserve">  </w:t>
            </w:r>
            <w:r w:rsidRPr="00D42E97">
              <w:rPr>
                <w:rFonts w:ascii="Arial" w:hAnsi="Arial" w:cs="Arial"/>
              </w:rPr>
              <w:t>function f_IMS_ThreeWaySession_SubscribeInvite(ThreeWaySession_SessionInfo_Type p_SessionInfo_Dialog1,</w:t>
            </w:r>
          </w:p>
          <w:p w14:paraId="6BD75344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ThreeWaySession_SessionInfo_Type p_SessionInfo_Dialog2,</w:t>
            </w:r>
          </w:p>
          <w:p w14:paraId="3EA24F5D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InviteUserToConference_StateInfo_Type p_Dialog1_StateInfo,</w:t>
            </w:r>
          </w:p>
          <w:p w14:paraId="73CB7FC5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InviteUserToConference_StateInfo_Type p_Dialog2_StateInfo,</w:t>
            </w:r>
          </w:p>
          <w:p w14:paraId="60F1925D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charstring p_FinalConferenceUri,</w:t>
            </w:r>
          </w:p>
          <w:p w14:paraId="2E88E5E8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CharStringList_Type p_MediaTypeList) runs on IMS_PTC return template (omit) SUBSCRIBE_Request</w:t>
            </w:r>
          </w:p>
          <w:p w14:paraId="54E8D33E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{ /* @sic R5-214877: p_MediaTypeList sic@ */</w:t>
            </w:r>
          </w:p>
          <w:p w14:paraId="02FCC2D3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ConferenceEventPackage_SubscribeInfo_Type v_ConferenceEventPackage_SubscribeInfo_ByRef := valueof(cs_ConferenceEventPackage_SubscribeInfo_Init);</w:t>
            </w:r>
          </w:p>
          <w:p w14:paraId="35CACF33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InviteUserToConference_StateInfo_Type v_Dialog1_StateInfo_ByRef := p_Dialog1_StateInfo;</w:t>
            </w:r>
          </w:p>
          <w:p w14:paraId="407BBA5C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InviteUserToConference_StateInfo_Type v_Dialog2_StateInfo_ByRef := p_Dialog2_StateInfo;</w:t>
            </w:r>
          </w:p>
          <w:p w14:paraId="65A93C4D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</w:t>
            </w:r>
          </w:p>
          <w:p w14:paraId="287B50DB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template (present) MessageHeader v_MessageHeader_Bye_Dialog1 := f_IMS_ByeRequest_MessageHeaderRX(p_SessionInfo_Dialog1.InviteRequestWithSdp.Invite, -, firstDialog);</w:t>
            </w:r>
          </w:p>
          <w:p w14:paraId="1DD9B734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lastRenderedPageBreak/>
              <w:t xml:space="preserve">    var template (present) MessageHeader v_MessageHeader_Bye_Dialog2 := f_IMS_ByeRequest_MessageHeaderRX(p_SessionInfo_Dialog2.InviteRequestWithSdp.Invite, -, secondDialog);</w:t>
            </w:r>
          </w:p>
          <w:p w14:paraId="445610F8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template (omit) SUBSCRIBE_Request v_SubscribeRequest := omit;</w:t>
            </w:r>
          </w:p>
          <w:p w14:paraId="34D5D415" w14:textId="77777777" w:rsidR="00A33125" w:rsidRPr="00D42E97" w:rsidRDefault="00A33125" w:rsidP="001B1364">
            <w:pPr>
              <w:rPr>
                <w:rFonts w:ascii="Arial" w:hAnsi="Arial" w:cs="Arial"/>
              </w:rPr>
            </w:pPr>
          </w:p>
          <w:p w14:paraId="0A36093E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boolean v_WaitForBYE_Dialog1 := false;</w:t>
            </w:r>
          </w:p>
          <w:p w14:paraId="560D3A4E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boolean v_WaitForBYE_Dialog2 := false;</w:t>
            </w:r>
          </w:p>
          <w:p w14:paraId="5482B7AC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boolean v_Dialog1_Terminated := false;</w:t>
            </w:r>
          </w:p>
          <w:p w14:paraId="35CD2C8F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boolean v_Dialog2_Terminated := false;</w:t>
            </w:r>
          </w:p>
          <w:p w14:paraId="1B333315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boolean v_Continue;</w:t>
            </w:r>
          </w:p>
          <w:p w14:paraId="163B6AE6" w14:textId="77777777" w:rsidR="00A33125" w:rsidRPr="00D42E97" w:rsidRDefault="00A33125" w:rsidP="001B1364">
            <w:pPr>
              <w:rPr>
                <w:rFonts w:ascii="Arial" w:hAnsi="Arial" w:cs="Arial"/>
              </w:rPr>
            </w:pPr>
          </w:p>
          <w:p w14:paraId="0080AADD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integer v_ConferenceEventPackage_Version := 1;   // version used in notifications sent to the UE to inform about remote user has joined the conference</w:t>
            </w:r>
          </w:p>
          <w:p w14:paraId="63278154" w14:textId="77777777" w:rsidR="00A33125" w:rsidRPr="00D42E97" w:rsidRDefault="00A33125" w:rsidP="001B1364">
            <w:pPr>
              <w:rPr>
                <w:rFonts w:ascii="Arial" w:hAnsi="Arial" w:cs="Arial"/>
              </w:rPr>
            </w:pPr>
          </w:p>
          <w:p w14:paraId="7D995153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timer t_WaitForSubscribe := tsc_WaitForConferenceSubscription;     // @sic R5s221272: 3s according to 34.229-1 C.10, 34.229-5 A.19 sic@</w:t>
            </w:r>
          </w:p>
          <w:p w14:paraId="7DD1D256" w14:textId="77777777" w:rsidR="00A33125" w:rsidRPr="00D42E97" w:rsidRDefault="00A33125" w:rsidP="001B1364">
            <w:pPr>
              <w:rPr>
                <w:rFonts w:ascii="Arial" w:hAnsi="Arial" w:cs="Arial"/>
              </w:rPr>
            </w:pPr>
          </w:p>
          <w:p w14:paraId="757F30BD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t_WaitForSubscribe.start;</w:t>
            </w:r>
          </w:p>
          <w:p w14:paraId="2B7DBA79" w14:textId="77777777" w:rsidR="00A33125" w:rsidRPr="00D42E97" w:rsidRDefault="00A33125" w:rsidP="001B1364">
            <w:pPr>
              <w:rPr>
                <w:rFonts w:ascii="Arial" w:hAnsi="Arial" w:cs="Arial"/>
              </w:rPr>
            </w:pPr>
          </w:p>
          <w:p w14:paraId="11677885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do {</w:t>
            </w:r>
          </w:p>
          <w:p w14:paraId="49874182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alt {</w:t>
            </w:r>
          </w:p>
          <w:p w14:paraId="64E90518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 34.229-1 C.10/38 Step 10 - 13, 34.229-5 A.19/25 Step 10 - 13         (UE subscribes the conference event)</w:t>
            </w:r>
          </w:p>
          <w:p w14:paraId="5A7566FF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[v_ConferenceEventPackage_SubscribeInfo_ByRef.State != subscribed] a_ConferenceEventPackage_Subscribe(v_ConferenceEventPackage_SubscribeInfo_ByRef, p_FinalConferenceUri)</w:t>
            </w:r>
          </w:p>
          <w:p w14:paraId="64FD3973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{</w:t>
            </w:r>
          </w:p>
          <w:p w14:paraId="6191D16F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v_SubscribeRequest := v_ConferenceEventPackage_SubscribeInfo_ByRef.SubscribeRequest;</w:t>
            </w:r>
          </w:p>
          <w:p w14:paraId="321C754E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t_WaitForSubscribe.stop;</w:t>
            </w:r>
          </w:p>
          <w:p w14:paraId="08CCECFC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}</w:t>
            </w:r>
          </w:p>
          <w:p w14:paraId="38AC2323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 34.229-1 C.19/37, 34.229-5 A.20/26                                   (Invite user A)</w:t>
            </w:r>
          </w:p>
          <w:p w14:paraId="3ECCDA45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[v_Dialog1_StateInfo_ByRef.State != finished] a_IMS_InviteUserToConference(v_Dialog1_StateInfo_ByRef,</w:t>
            </w:r>
          </w:p>
          <w:p w14:paraId="53DE59C3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p_FinalConferenceUri,</w:t>
            </w:r>
          </w:p>
          <w:p w14:paraId="14267FBC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firstDialog,       // @sic R5s150909: dialog index instead of boolean sic@</w:t>
            </w:r>
          </w:p>
          <w:p w14:paraId="23FF065F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v_SubscribeRequest,</w:t>
            </w:r>
          </w:p>
          <w:p w14:paraId="09A43166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p_MediaTypeList,   // @sic R5-214877: p_MediaTypeList instead of tsc_MediaTypeList_Audio sic@</w:t>
            </w:r>
          </w:p>
          <w:p w14:paraId="7B07C315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lastRenderedPageBreak/>
              <w:t xml:space="preserve">                                                                                   v_ConferenceEventPackage_Version)</w:t>
            </w:r>
          </w:p>
          <w:p w14:paraId="73D40333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{</w:t>
            </w:r>
          </w:p>
          <w:p w14:paraId="278B9E0F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v_WaitForBYE_Dialog1 := fl_IMS_ThreeWaySession_StateInfo_WaitForBYE(v_Dialog1_StateInfo_ByRef) and not v_Dialog1_Terminated;   /* determine whether to wait for BYE for dialog 1; @sic R5s150910: v_Dialog1_Terminated sic@ */</w:t>
            </w:r>
          </w:p>
          <w:p w14:paraId="323B79E5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if (v_Dialog1_StateInfo_ByRef.State == waitFor200OK_Step8) {                              /* =&gt; when then UE has subscribed to the conference event package it gets notify that user 1 has joined the conference ... */</w:t>
            </w:r>
          </w:p>
          <w:p w14:paraId="2EC014DE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v_ConferenceEventPackage_Version := v_ConferenceEventPackage_Version + 1;               /* ... and the version needs to incremented for next notification */</w:t>
            </w:r>
          </w:p>
          <w:p w14:paraId="19ED57DA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}</w:t>
            </w:r>
          </w:p>
          <w:p w14:paraId="414FF972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}</w:t>
            </w:r>
          </w:p>
          <w:p w14:paraId="34216D8C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 34.229-1 C.19/37, 34.229-5 A.20/26                                   (Invite user A)</w:t>
            </w:r>
          </w:p>
          <w:p w14:paraId="01745341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[v_Dialog2_StateInfo_ByRef.State != finished] a_IMS_InviteUserToConference(v_Dialog2_StateInfo_ByRef,</w:t>
            </w:r>
          </w:p>
          <w:p w14:paraId="66AA8B59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p_FinalConferenceUri,</w:t>
            </w:r>
          </w:p>
          <w:p w14:paraId="37B0D204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secondDialog,      // @sic R5s150909: dialog index instead of boolean sic@</w:t>
            </w:r>
          </w:p>
          <w:p w14:paraId="1575ABFD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v_SubscribeRequest,</w:t>
            </w:r>
          </w:p>
          <w:p w14:paraId="5E53B5CA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p_MediaTypeList,   // @sic R5-214877: p_MediaTypeList instead of tsc_MediaTypeList_Audio sic@</w:t>
            </w:r>
          </w:p>
          <w:p w14:paraId="4C71FF04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v_ConferenceEventPackage_Version)</w:t>
            </w:r>
          </w:p>
          <w:p w14:paraId="4C51273A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{</w:t>
            </w:r>
          </w:p>
          <w:p w14:paraId="605AAFB0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v_WaitForBYE_Dialog2 := fl_IMS_ThreeWaySession_StateInfo_WaitForBYE(v_Dialog2_StateInfo_ByRef) and not v_Dialog2_Terminated;   /* determine whether to wait for BYE for dialog 2; @sic R5s150910: v_Dialog2_Terminated sic@ */</w:t>
            </w:r>
          </w:p>
          <w:p w14:paraId="1212E80E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if (v_Dialog2_StateInfo_ByRef.State == waitFor200OK_Step8) {                              /* =&gt; when then UE has subscribed to the conference event package it gets notify that user 2 has joined the conference ... */</w:t>
            </w:r>
          </w:p>
          <w:p w14:paraId="7A5D10E3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v_ConferenceEventPackage_Version := v_ConferenceEventPackage_Version + 1;               /* ... and the version needs to incremented for next notification */</w:t>
            </w:r>
          </w:p>
          <w:p w14:paraId="5F5DD052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}</w:t>
            </w:r>
          </w:p>
          <w:p w14:paraId="2D0DBD5F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}</w:t>
            </w:r>
          </w:p>
          <w:p w14:paraId="0326A85A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//--------------------------------------------</w:t>
            </w:r>
          </w:p>
          <w:p w14:paraId="7D153911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 DIALOG 1</w:t>
            </w:r>
          </w:p>
          <w:p w14:paraId="323B401C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//--------------------------------------------</w:t>
            </w:r>
          </w:p>
          <w:p w14:paraId="26173130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 Terminate dialog 1</w:t>
            </w:r>
          </w:p>
          <w:p w14:paraId="62C6CF0F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[v_WaitForBYE_Dialog1] a_IMS_ReceiveByeSendOK(firstDialog, p_SessionInfo_Dialog1.ContactUrl, v_MessageHeader_Bye_Dialog1)</w:t>
            </w:r>
          </w:p>
          <w:p w14:paraId="00025D60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lastRenderedPageBreak/>
              <w:t xml:space="preserve">          {</w:t>
            </w:r>
          </w:p>
          <w:p w14:paraId="75C4E711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v_WaitForBYE_Dialog1 := false;</w:t>
            </w:r>
          </w:p>
          <w:p w14:paraId="1DE1640D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v_Dialog1_Terminated := true;   /* @sic R5s150910 sic@ */</w:t>
            </w:r>
          </w:p>
          <w:p w14:paraId="6AC80523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}</w:t>
            </w:r>
          </w:p>
          <w:p w14:paraId="1679F552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</w:t>
            </w:r>
          </w:p>
          <w:p w14:paraId="5FC509F4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//--------------------------------------------</w:t>
            </w:r>
          </w:p>
          <w:p w14:paraId="251BB434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 DIALOG 2</w:t>
            </w:r>
          </w:p>
          <w:p w14:paraId="32DCEB36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//--------------------------------------------</w:t>
            </w:r>
          </w:p>
          <w:p w14:paraId="6038328F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 Terminate dialog 2</w:t>
            </w:r>
          </w:p>
          <w:p w14:paraId="66F87DC6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[v_WaitForBYE_Dialog2] a_IMS_ReceiveByeSendOK(secondDialog, p_SessionInfo_Dialog2.ContactUrl, v_MessageHeader_Bye_Dialog2)</w:t>
            </w:r>
          </w:p>
          <w:p w14:paraId="65FE0F5C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{</w:t>
            </w:r>
          </w:p>
          <w:p w14:paraId="5EA034FB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v_WaitForBYE_Dialog2 := false;</w:t>
            </w:r>
          </w:p>
          <w:p w14:paraId="431D64FD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v_Dialog2_Terminated := true;   /* @sic R5s150910 sic@ */</w:t>
            </w:r>
          </w:p>
          <w:p w14:paraId="59B815A6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}</w:t>
            </w:r>
          </w:p>
          <w:p w14:paraId="0623760C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[] t_WaitForSubscribe.timeout {}    /* @sic R5s230598 sic@ */</w:t>
            </w:r>
          </w:p>
          <w:p w14:paraId="19745DB0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}</w:t>
            </w:r>
          </w:p>
          <w:p w14:paraId="203AECAD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v_Continue := v_WaitForBYE_Dialog1 or v_WaitForBYE_Dialog2</w:t>
            </w:r>
          </w:p>
          <w:p w14:paraId="0F96641F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or (v_Dialog1_StateInfo_ByRef.State != finished) or (v_Dialog2_StateInfo_ByRef.State != finished)</w:t>
            </w:r>
          </w:p>
          <w:p w14:paraId="178BA061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or (isvalue(v_SubscribeRequest) and (v_ConferenceEventPackage_SubscribeInfo_ByRef.State != subscribed))  // isvalue(v_SubscribeRequest): UE has sent the (optional) SUBSCRIBE</w:t>
            </w:r>
          </w:p>
          <w:p w14:paraId="629455AB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or t_WaitForSubscribe.running;      // @sic R5s221272: t_WaitForSubscribe sic@</w:t>
            </w:r>
          </w:p>
          <w:p w14:paraId="6FA7764E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</w:t>
            </w:r>
          </w:p>
          <w:p w14:paraId="067291D7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} while (v_Continue);</w:t>
            </w:r>
          </w:p>
          <w:p w14:paraId="74519030" w14:textId="77777777" w:rsidR="00A33125" w:rsidRPr="00D42E97" w:rsidRDefault="00A33125" w:rsidP="001B1364">
            <w:pPr>
              <w:rPr>
                <w:rFonts w:ascii="Arial" w:hAnsi="Arial" w:cs="Arial"/>
              </w:rPr>
            </w:pPr>
          </w:p>
          <w:p w14:paraId="78156C48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return v_SubscribeRequest;</w:t>
            </w:r>
          </w:p>
          <w:p w14:paraId="68E80741" w14:textId="77777777" w:rsidR="00A33125" w:rsidRPr="003C4E4F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}</w:t>
            </w:r>
          </w:p>
        </w:tc>
      </w:tr>
    </w:tbl>
    <w:p w14:paraId="36A74DAB" w14:textId="77777777" w:rsidR="00A33125" w:rsidRPr="003C4E4F" w:rsidRDefault="00A33125" w:rsidP="00A33125">
      <w:pPr>
        <w:rPr>
          <w:rFonts w:ascii="Arial" w:hAnsi="Arial" w:cs="Arial"/>
        </w:rPr>
      </w:pPr>
    </w:p>
    <w:p w14:paraId="4B5B67B8" w14:textId="77777777" w:rsidR="00A33125" w:rsidRPr="003C4E4F" w:rsidRDefault="00A33125" w:rsidP="00A3312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33125" w:rsidRPr="003C4E4F" w14:paraId="3CF01990" w14:textId="77777777" w:rsidTr="001B136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EC71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>function f_IMS_ThreeWaySession_SubscribeInvite(ThreeWaySession_SessionInfo_Type p_SessionInfo_Dialog1,</w:t>
            </w:r>
          </w:p>
          <w:p w14:paraId="7AC9626B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ThreeWaySession_SessionInfo_Type p_SessionInfo_Dialog2,</w:t>
            </w:r>
          </w:p>
          <w:p w14:paraId="1AD1ABFE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InviteUserToConference_StateInfo_Type p_Dialog1_StateInfo,</w:t>
            </w:r>
          </w:p>
          <w:p w14:paraId="78BFF255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InviteUserToConference_StateInfo_Type p_Dialog2_StateInfo,</w:t>
            </w:r>
          </w:p>
          <w:p w14:paraId="76C09685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charstring p_FinalConferenceUri,</w:t>
            </w:r>
          </w:p>
          <w:p w14:paraId="555B5F08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lastRenderedPageBreak/>
              <w:t xml:space="preserve">                                                 CharStringList_Type p_MediaTypeList) runs on IMS_PTC return template (omit) SUBSCRIBE_Request</w:t>
            </w:r>
          </w:p>
          <w:p w14:paraId="2D599358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{ /* @sic R5-214877: p_MediaTypeList sic@ */</w:t>
            </w:r>
          </w:p>
          <w:p w14:paraId="60765DD9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ConferenceEventPackage_SubscribeInfo_Type v_ConferenceEventPackage_SubscribeInfo_ByRef := valueof(cs_ConferenceEventPackage_SubscribeInfo_Init);</w:t>
            </w:r>
          </w:p>
          <w:p w14:paraId="37FB4797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InviteUserToConference_StateInfo_Type v_Dialog1_StateInfo_ByRef := p_Dialog1_StateInfo;</w:t>
            </w:r>
          </w:p>
          <w:p w14:paraId="3DF64C10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InviteUserToConference_StateInfo_Type v_Dialog2_StateInfo_ByRef := p_Dialog2_StateInfo;</w:t>
            </w:r>
          </w:p>
          <w:p w14:paraId="2CD0E458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</w:t>
            </w:r>
          </w:p>
          <w:p w14:paraId="64D4D856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template (present) MessageHeader v_MessageHeader_Bye_Dialog1 := f_IMS_ByeRequest_MessageHeaderRX(p_SessionInfo_Dialog1.InviteRequestWithSdp.Invite, -, firstDialog);</w:t>
            </w:r>
          </w:p>
          <w:p w14:paraId="547C4950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template (present) MessageHeader v_MessageHeader_Bye_Dialog2 := f_IMS_ByeRequest_MessageHeaderRX(p_SessionInfo_Dialog2.InviteRequestWithSdp.Invite, -, secondDialog);</w:t>
            </w:r>
          </w:p>
          <w:p w14:paraId="3F155562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template (omit) SUBSCRIBE_Request v_SubscribeRequest := omit;</w:t>
            </w:r>
          </w:p>
          <w:p w14:paraId="307969D8" w14:textId="77777777" w:rsidR="00A33125" w:rsidRPr="00D42E97" w:rsidRDefault="00A33125" w:rsidP="001B1364">
            <w:pPr>
              <w:rPr>
                <w:rFonts w:ascii="Arial" w:hAnsi="Arial" w:cs="Arial"/>
              </w:rPr>
            </w:pPr>
          </w:p>
          <w:p w14:paraId="3CDE43C2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boolean v_WaitForBYE_Dialog1 := false;</w:t>
            </w:r>
          </w:p>
          <w:p w14:paraId="35DA3D79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boolean v_WaitForBYE_Dialog2 := false;</w:t>
            </w:r>
          </w:p>
          <w:p w14:paraId="10751630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boolean v_Dialog1_Terminated := false;</w:t>
            </w:r>
          </w:p>
          <w:p w14:paraId="76E0F0FF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boolean v_Dialog2_Terminated := false;</w:t>
            </w:r>
          </w:p>
          <w:p w14:paraId="2E8A645E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boolean v_Continue;</w:t>
            </w:r>
          </w:p>
          <w:p w14:paraId="0E393C33" w14:textId="77777777" w:rsidR="00A33125" w:rsidRPr="00D42E97" w:rsidRDefault="00A33125" w:rsidP="001B1364">
            <w:pPr>
              <w:rPr>
                <w:rFonts w:ascii="Arial" w:hAnsi="Arial" w:cs="Arial"/>
              </w:rPr>
            </w:pPr>
          </w:p>
          <w:p w14:paraId="44C72008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var integer v_ConferenceEventPackage_Version := 1;   // version used in notifications sent to the UE to inform about remote user has joined the conference</w:t>
            </w:r>
          </w:p>
          <w:p w14:paraId="2624B2E4" w14:textId="77777777" w:rsidR="00A33125" w:rsidRPr="00D42E97" w:rsidRDefault="00A33125" w:rsidP="001B1364">
            <w:pPr>
              <w:rPr>
                <w:rFonts w:ascii="Arial" w:hAnsi="Arial" w:cs="Arial"/>
              </w:rPr>
            </w:pPr>
          </w:p>
          <w:p w14:paraId="68EFA274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timer t_WaitForSubscribe := tsc_WaitForConferenceSubscription;     // @sic R5s221272: 3s according to 34.229-1 C.10, 34.229-5 A.19 sic@</w:t>
            </w:r>
          </w:p>
          <w:p w14:paraId="4C381CDF" w14:textId="77777777" w:rsidR="00A33125" w:rsidRPr="00D42E97" w:rsidRDefault="00A33125" w:rsidP="001B1364">
            <w:pPr>
              <w:rPr>
                <w:rFonts w:ascii="Arial" w:hAnsi="Arial" w:cs="Arial"/>
              </w:rPr>
            </w:pPr>
          </w:p>
          <w:p w14:paraId="1FB883F6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t_WaitForSubscribe.start;</w:t>
            </w:r>
          </w:p>
          <w:p w14:paraId="04AB2BE5" w14:textId="77777777" w:rsidR="00A33125" w:rsidRPr="00D42E97" w:rsidRDefault="00A33125" w:rsidP="001B1364">
            <w:pPr>
              <w:rPr>
                <w:rFonts w:ascii="Arial" w:hAnsi="Arial" w:cs="Arial"/>
              </w:rPr>
            </w:pPr>
          </w:p>
          <w:p w14:paraId="35BF9428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do {</w:t>
            </w:r>
          </w:p>
          <w:p w14:paraId="11A3A391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alt {</w:t>
            </w:r>
          </w:p>
          <w:p w14:paraId="4DC6ADC5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 34.229-1 C.19/37, 34.229-5 A.20/26                                   (Invite user A)</w:t>
            </w:r>
          </w:p>
          <w:p w14:paraId="5A052BF7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[v_Dialog1_StateInfo_ByRef.State != finished] a_IMS_InviteUserToConference(v_Dialog1_StateInfo_ByRef,</w:t>
            </w:r>
          </w:p>
          <w:p w14:paraId="137494ED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p_FinalConferenceUri,</w:t>
            </w:r>
          </w:p>
          <w:p w14:paraId="7A81F4AD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firstDialog,       // @sic R5s150909: dialog index instead of boolean sic@</w:t>
            </w:r>
          </w:p>
          <w:p w14:paraId="669493F8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lastRenderedPageBreak/>
              <w:t xml:space="preserve">                                                                                   v_SubscribeRequest,</w:t>
            </w:r>
          </w:p>
          <w:p w14:paraId="6CFD8C80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p_MediaTypeList,   // @sic R5-214877: p_MediaTypeList instead of tsc_MediaTypeList_Audio sic@</w:t>
            </w:r>
          </w:p>
          <w:p w14:paraId="5603EA8F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v_ConferenceEventPackage_Version)</w:t>
            </w:r>
          </w:p>
          <w:p w14:paraId="6F4A44B1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{</w:t>
            </w:r>
          </w:p>
          <w:p w14:paraId="0F3A24DA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v_WaitForBYE_Dialog1 := fl_IMS_ThreeWaySession_StateInfo_WaitForBYE(v_Dialog1_StateInfo_ByRef) and not v_Dialog1_Terminated;   /* determine whether to wait for BYE for dialog 1; @sic R5s150910: v_Dialog1_Terminated sic@ */</w:t>
            </w:r>
          </w:p>
          <w:p w14:paraId="44A47E0F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if (v_Dialog1_StateInfo_ByRef.State == waitFor200OK_Step8) {                              /* =&gt; when then UE has subscribed to the conference event package it gets notify that user 1 has joined the conference ... */</w:t>
            </w:r>
          </w:p>
          <w:p w14:paraId="7584EE7F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v_ConferenceEventPackage_Version := v_ConferenceEventPackage_Version + 1;               /* ... and the version needs to incremented for next notification */</w:t>
            </w:r>
          </w:p>
          <w:p w14:paraId="07BE714E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}</w:t>
            </w:r>
          </w:p>
          <w:p w14:paraId="300D77DB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}</w:t>
            </w:r>
          </w:p>
          <w:p w14:paraId="0FBBE115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 34.229-1 C.19/37, 34.229-5 A.20/26                                   (Invite user A)</w:t>
            </w:r>
          </w:p>
          <w:p w14:paraId="35B691E9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[v_Dialog2_StateInfo_ByRef.State != finished] a_IMS_InviteUserToConference(v_Dialog2_StateInfo_ByRef,</w:t>
            </w:r>
          </w:p>
          <w:p w14:paraId="380862B9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p_FinalConferenceUri,</w:t>
            </w:r>
          </w:p>
          <w:p w14:paraId="34C02D32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secondDialog,      // @sic R5s150909: dialog index instead of boolean sic@</w:t>
            </w:r>
          </w:p>
          <w:p w14:paraId="4B92B6C6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v_SubscribeRequest,</w:t>
            </w:r>
          </w:p>
          <w:p w14:paraId="567A9B13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p_MediaTypeList,   // @sic R5-214877: p_MediaTypeList instead of tsc_MediaTypeList_Audio sic@</w:t>
            </w:r>
          </w:p>
          <w:p w14:paraId="389C1D3E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                                                                     v_ConferenceEventPackage_Version)</w:t>
            </w:r>
          </w:p>
          <w:p w14:paraId="581A983B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{</w:t>
            </w:r>
          </w:p>
          <w:p w14:paraId="0F4EFEEE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v_WaitForBYE_Dialog2 := fl_IMS_ThreeWaySession_StateInfo_WaitForBYE(v_Dialog2_StateInfo_ByRef) and not v_Dialog2_Terminated;   /* determine whether to wait for BYE for dialog 2; @sic R5s150910: v_Dialog2_Terminated sic@ */</w:t>
            </w:r>
          </w:p>
          <w:p w14:paraId="6496AEB9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if (v_Dialog2_StateInfo_ByRef.State == waitFor200OK_Step8) {                              /* =&gt; when then UE has subscribed to the conference event package it gets notify that user 2 has joined the conference ... */</w:t>
            </w:r>
          </w:p>
          <w:p w14:paraId="03B9ED3E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  v_ConferenceEventPackage_Version := v_ConferenceEventPackage_Version + 1;               /* ... and the version needs to incremented for next notification */</w:t>
            </w:r>
          </w:p>
          <w:p w14:paraId="0ECF0492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}</w:t>
            </w:r>
          </w:p>
          <w:p w14:paraId="36EF0C7D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}</w:t>
            </w:r>
          </w:p>
          <w:p w14:paraId="0BBEDAC6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//--------------------------------------------</w:t>
            </w:r>
          </w:p>
          <w:p w14:paraId="33DB9CB8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 DIALOG 1</w:t>
            </w:r>
          </w:p>
          <w:p w14:paraId="0B1820EE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//--------------------------------------------</w:t>
            </w:r>
          </w:p>
          <w:p w14:paraId="37B3F505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lastRenderedPageBreak/>
              <w:t xml:space="preserve">        // Terminate dialog 1</w:t>
            </w:r>
          </w:p>
          <w:p w14:paraId="0DCBA141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[v_WaitForBYE_Dialog1] a_IMS_ReceiveByeSendOK(firstDialog, p_SessionInfo_Dialog1.ContactUrl, v_MessageHeader_Bye_Dialog1)</w:t>
            </w:r>
          </w:p>
          <w:p w14:paraId="57F5E552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{</w:t>
            </w:r>
          </w:p>
          <w:p w14:paraId="0F6B6929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v_WaitForBYE_Dialog1 := false;</w:t>
            </w:r>
          </w:p>
          <w:p w14:paraId="26AE12BA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v_Dialog1_Terminated := true;   /* @sic R5s150910 sic@ */</w:t>
            </w:r>
          </w:p>
          <w:p w14:paraId="7F113252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}</w:t>
            </w:r>
          </w:p>
          <w:p w14:paraId="51C4824D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</w:t>
            </w:r>
          </w:p>
          <w:p w14:paraId="7AC7B064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//--------------------------------------------</w:t>
            </w:r>
          </w:p>
          <w:p w14:paraId="59C6E629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 DIALOG 2</w:t>
            </w:r>
          </w:p>
          <w:p w14:paraId="3E789A39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//--------------------------------------------</w:t>
            </w:r>
          </w:p>
          <w:p w14:paraId="33C142B1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// Terminate dialog 2</w:t>
            </w:r>
          </w:p>
          <w:p w14:paraId="18284CCE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[v_WaitForBYE_Dialog2] a_IMS_ReceiveByeSendOK(secondDialog, p_SessionInfo_Dialog2.ContactUrl, v_MessageHeader_Bye_Dialog2)</w:t>
            </w:r>
          </w:p>
          <w:p w14:paraId="5D173FC5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{</w:t>
            </w:r>
          </w:p>
          <w:p w14:paraId="5FF6469A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v_WaitForBYE_Dialog2 := false;</w:t>
            </w:r>
          </w:p>
          <w:p w14:paraId="05FF5A37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  v_Dialog2_Terminated := true;   /* @sic R5s150910 sic@ */</w:t>
            </w:r>
          </w:p>
          <w:p w14:paraId="3034A269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}</w:t>
            </w:r>
          </w:p>
          <w:p w14:paraId="6E4752FC" w14:textId="77777777" w:rsidR="00A33125" w:rsidRPr="00D42E97" w:rsidRDefault="00A33125" w:rsidP="001B1364">
            <w:pPr>
              <w:rPr>
                <w:rFonts w:ascii="Arial" w:hAnsi="Arial" w:cs="Arial"/>
              </w:rPr>
            </w:pPr>
          </w:p>
          <w:p w14:paraId="41477A45" w14:textId="77777777" w:rsidR="00A33125" w:rsidRPr="00D42E97" w:rsidRDefault="00A33125" w:rsidP="001B1364">
            <w:pPr>
              <w:rPr>
                <w:rFonts w:ascii="Arial" w:hAnsi="Arial" w:cs="Arial"/>
                <w:highlight w:val="yellow"/>
              </w:rPr>
            </w:pPr>
            <w:r w:rsidRPr="00D42E97">
              <w:rPr>
                <w:rFonts w:ascii="Arial" w:hAnsi="Arial" w:cs="Arial"/>
              </w:rPr>
              <w:t xml:space="preserve">        </w:t>
            </w:r>
            <w:r w:rsidRPr="00D42E97">
              <w:rPr>
                <w:rFonts w:ascii="Arial" w:hAnsi="Arial" w:cs="Arial"/>
                <w:highlight w:val="yellow"/>
              </w:rPr>
              <w:t>// 34.229-1 C.10/38 Step 10 - 13, 34.229-5 A.19/25 Step 10 - 13         (UE subscribes the conference event)</w:t>
            </w:r>
          </w:p>
          <w:p w14:paraId="6E2A721E" w14:textId="77777777" w:rsidR="00A33125" w:rsidRPr="00D42E97" w:rsidRDefault="00A33125" w:rsidP="001B1364">
            <w:pPr>
              <w:rPr>
                <w:rFonts w:ascii="Arial" w:hAnsi="Arial" w:cs="Arial"/>
                <w:highlight w:val="yellow"/>
              </w:rPr>
            </w:pPr>
            <w:r w:rsidRPr="00D42E97">
              <w:rPr>
                <w:rFonts w:ascii="Arial" w:hAnsi="Arial" w:cs="Arial"/>
                <w:highlight w:val="yellow"/>
              </w:rPr>
              <w:t xml:space="preserve">        [] a_ConferenceEventPackage_Subscribe(v_ConferenceEventPackage_SubscribeInfo_ByRef, p_FinalConferenceUri)</w:t>
            </w:r>
          </w:p>
          <w:p w14:paraId="6D68ECEB" w14:textId="77777777" w:rsidR="00A33125" w:rsidRPr="00D42E97" w:rsidRDefault="00A33125" w:rsidP="001B1364">
            <w:pPr>
              <w:rPr>
                <w:rFonts w:ascii="Arial" w:hAnsi="Arial" w:cs="Arial"/>
                <w:highlight w:val="yellow"/>
              </w:rPr>
            </w:pPr>
            <w:r w:rsidRPr="00D42E97">
              <w:rPr>
                <w:rFonts w:ascii="Arial" w:hAnsi="Arial" w:cs="Arial"/>
                <w:highlight w:val="yellow"/>
              </w:rPr>
              <w:t xml:space="preserve">          {</w:t>
            </w:r>
          </w:p>
          <w:p w14:paraId="6D55F5AB" w14:textId="77777777" w:rsidR="00A33125" w:rsidRPr="00D42E97" w:rsidRDefault="00A33125" w:rsidP="001B1364">
            <w:pPr>
              <w:rPr>
                <w:rFonts w:ascii="Arial" w:hAnsi="Arial" w:cs="Arial"/>
                <w:highlight w:val="yellow"/>
              </w:rPr>
            </w:pPr>
            <w:r w:rsidRPr="00D42E97">
              <w:rPr>
                <w:rFonts w:ascii="Arial" w:hAnsi="Arial" w:cs="Arial"/>
                <w:highlight w:val="yellow"/>
              </w:rPr>
              <w:t xml:space="preserve">            v_SubscribeRequest := v_ConferenceEventPackage_SubscribeInfo_ByRef.SubscribeRequest;</w:t>
            </w:r>
          </w:p>
          <w:p w14:paraId="15BE9C88" w14:textId="77777777" w:rsidR="00A33125" w:rsidRPr="00D42E97" w:rsidRDefault="00A33125" w:rsidP="001B1364">
            <w:pPr>
              <w:rPr>
                <w:rFonts w:ascii="Arial" w:hAnsi="Arial" w:cs="Arial"/>
                <w:highlight w:val="yellow"/>
              </w:rPr>
            </w:pPr>
            <w:r w:rsidRPr="00D42E97">
              <w:rPr>
                <w:rFonts w:ascii="Arial" w:hAnsi="Arial" w:cs="Arial"/>
                <w:highlight w:val="yellow"/>
              </w:rPr>
              <w:t xml:space="preserve">            t_WaitForSubscribe.stop;</w:t>
            </w:r>
          </w:p>
          <w:p w14:paraId="4C87C72D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  <w:highlight w:val="yellow"/>
              </w:rPr>
              <w:t xml:space="preserve">          }</w:t>
            </w:r>
          </w:p>
          <w:p w14:paraId="0FF0E4EA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  </w:t>
            </w:r>
          </w:p>
          <w:p w14:paraId="278A9723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[] t_WaitForSubscribe.timeout {}    /* @sic R5s230598 sic@ */</w:t>
            </w:r>
          </w:p>
          <w:p w14:paraId="0AD4E10D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}</w:t>
            </w:r>
          </w:p>
          <w:p w14:paraId="23CA6034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v_Continue := v_WaitForBYE_Dialog1 or v_WaitForBYE_Dialog2</w:t>
            </w:r>
          </w:p>
          <w:p w14:paraId="25D97260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or (v_Dialog1_StateInfo_ByRef.State != finished) or (v_Dialog2_StateInfo_ByRef.State != finished)</w:t>
            </w:r>
          </w:p>
          <w:p w14:paraId="22058B4B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or (isvalue(v_SubscribeRequest) and (v_ConferenceEventPackage_SubscribeInfo_ByRef.State != subscribed))  // isvalue(v_SubscribeRequest): UE has sent the (optional) SUBSCRIBE</w:t>
            </w:r>
          </w:p>
          <w:p w14:paraId="49BD7B7C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  or t_WaitForSubscribe.running;      // @sic R5s221272: t_WaitForSubscribe sic@</w:t>
            </w:r>
          </w:p>
          <w:p w14:paraId="05372994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  </w:t>
            </w:r>
          </w:p>
          <w:p w14:paraId="3042CAF7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} while (v_Continue);</w:t>
            </w:r>
          </w:p>
          <w:p w14:paraId="0D71220D" w14:textId="77777777" w:rsidR="00A33125" w:rsidRPr="00D42E97" w:rsidRDefault="00A33125" w:rsidP="001B1364">
            <w:pPr>
              <w:rPr>
                <w:rFonts w:ascii="Arial" w:hAnsi="Arial" w:cs="Arial"/>
              </w:rPr>
            </w:pPr>
          </w:p>
          <w:p w14:paraId="483408AA" w14:textId="77777777" w:rsidR="00A33125" w:rsidRPr="00D42E97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  return v_SubscribeRequest;</w:t>
            </w:r>
          </w:p>
          <w:p w14:paraId="0F3D4797" w14:textId="77777777" w:rsidR="00A33125" w:rsidRPr="003C4E4F" w:rsidRDefault="00A33125" w:rsidP="001B1364">
            <w:pPr>
              <w:rPr>
                <w:rFonts w:ascii="Arial" w:hAnsi="Arial" w:cs="Arial"/>
              </w:rPr>
            </w:pPr>
            <w:r w:rsidRPr="00D42E97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A33125"/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2D4FE" w14:textId="77777777" w:rsidR="002017F5" w:rsidRDefault="002017F5">
      <w:r>
        <w:separator/>
      </w:r>
    </w:p>
  </w:endnote>
  <w:endnote w:type="continuationSeparator" w:id="0">
    <w:p w14:paraId="0F37124E" w14:textId="77777777" w:rsidR="002017F5" w:rsidRDefault="00201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CAC39" w14:textId="77777777" w:rsidR="002017F5" w:rsidRDefault="002017F5">
      <w:r>
        <w:separator/>
      </w:r>
    </w:p>
  </w:footnote>
  <w:footnote w:type="continuationSeparator" w:id="0">
    <w:p w14:paraId="5D46DCB2" w14:textId="77777777" w:rsidR="002017F5" w:rsidRDefault="00201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0"/>
  </w:num>
  <w:num w:numId="3" w16cid:durableId="601840556">
    <w:abstractNumId w:val="5"/>
  </w:num>
  <w:num w:numId="4" w16cid:durableId="175730801">
    <w:abstractNumId w:val="2"/>
  </w:num>
  <w:num w:numId="5" w16cid:durableId="1563522694">
    <w:abstractNumId w:val="7"/>
  </w:num>
  <w:num w:numId="6" w16cid:durableId="1739595436">
    <w:abstractNumId w:val="4"/>
  </w:num>
  <w:num w:numId="7" w16cid:durableId="1503355248">
    <w:abstractNumId w:val="1"/>
  </w:num>
  <w:num w:numId="8" w16cid:durableId="107631637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99B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99B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1343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2017F5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0962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5741"/>
    <w:rsid w:val="002B5E94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12A7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5B52"/>
    <w:rsid w:val="0047783B"/>
    <w:rsid w:val="004832E0"/>
    <w:rsid w:val="00483464"/>
    <w:rsid w:val="00483521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02D1"/>
    <w:rsid w:val="004D2755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1577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0EFA"/>
    <w:rsid w:val="005E12AF"/>
    <w:rsid w:val="005E2C44"/>
    <w:rsid w:val="005E411B"/>
    <w:rsid w:val="005F14FD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3F5D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081E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C5B54"/>
    <w:rsid w:val="006E21FB"/>
    <w:rsid w:val="006F0E64"/>
    <w:rsid w:val="006F1976"/>
    <w:rsid w:val="006F6D06"/>
    <w:rsid w:val="006F7A50"/>
    <w:rsid w:val="007014AF"/>
    <w:rsid w:val="00710116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6084B"/>
    <w:rsid w:val="00763B0B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17C"/>
    <w:rsid w:val="007E5910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22B3F"/>
    <w:rsid w:val="008279FA"/>
    <w:rsid w:val="00827F35"/>
    <w:rsid w:val="008300A9"/>
    <w:rsid w:val="00833ACE"/>
    <w:rsid w:val="0083772E"/>
    <w:rsid w:val="0084035A"/>
    <w:rsid w:val="008452C8"/>
    <w:rsid w:val="008476E7"/>
    <w:rsid w:val="0085108B"/>
    <w:rsid w:val="008526A8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21F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3125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321CB"/>
    <w:rsid w:val="00B42BA5"/>
    <w:rsid w:val="00B4590C"/>
    <w:rsid w:val="00B4768A"/>
    <w:rsid w:val="00B546B3"/>
    <w:rsid w:val="00B629F0"/>
    <w:rsid w:val="00B64C7D"/>
    <w:rsid w:val="00B666EA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05656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158B"/>
    <w:rsid w:val="00C318F4"/>
    <w:rsid w:val="00C322B4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449F"/>
    <w:rsid w:val="00DB7D2F"/>
    <w:rsid w:val="00DC37F7"/>
    <w:rsid w:val="00DC3A27"/>
    <w:rsid w:val="00DC4646"/>
    <w:rsid w:val="00DC5AAA"/>
    <w:rsid w:val="00DD094C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5219"/>
    <w:rsid w:val="00E75C76"/>
    <w:rsid w:val="00E770EE"/>
    <w:rsid w:val="00E835EF"/>
    <w:rsid w:val="00E83FEF"/>
    <w:rsid w:val="00E8663C"/>
    <w:rsid w:val="00E86E89"/>
    <w:rsid w:val="00E963A6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B6D28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2676</Words>
  <Characters>15254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1900-01-01T00:00:00Z</cp:lastPrinted>
  <dcterms:created xsi:type="dcterms:W3CDTF">2024-07-05T10:49:00Z</dcterms:created>
  <dcterms:modified xsi:type="dcterms:W3CDTF">2024-07-12T15:42:00Z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